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1480" w14:paraId="46d1480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F134E5">
        <w:rPr>
          <w:b/>
          <w:lang w:val="hr-HR"/>
        </w:rPr>
        <w:t>191</w:t>
      </w:r>
      <w:r w:rsidR="00F76B44" w:rsidRPr="00F76B44">
        <w:rPr>
          <w:b/>
          <w:lang w:val="hr-HR"/>
        </w:rPr>
        <w:t>/2017-</w:t>
      </w:r>
      <w:r w:rsidR="003C64B3">
        <w:rPr>
          <w:b/>
          <w:lang w:val="hr-HR"/>
        </w:rPr>
        <w:t>7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F134E5" w:rsidRPr="00F134E5">
        <w:rPr>
          <w:lang w:val="hr-HR"/>
        </w:rPr>
        <w:t>MENDEŠ LJUBICA jednostavno društvo s ograničenom odgovornošću za usluge, skraćena tvrtka: MENDEŠ LJUBICA j.d.o.o., Zagreb, Iblerov trg 10, OIB 32812570197</w:t>
      </w:r>
      <w:r w:rsidR="008846F3" w:rsidRPr="008846F3">
        <w:rPr>
          <w:lang w:val="hr-HR"/>
        </w:rPr>
        <w:t xml:space="preserve">, dana </w:t>
      </w:r>
      <w:r w:rsidR="00AB2EDB">
        <w:rPr>
          <w:lang w:val="hr-HR"/>
        </w:rPr>
        <w:t>19</w:t>
      </w:r>
      <w:r w:rsidR="00B8793A">
        <w:rPr>
          <w:lang w:val="hr-HR"/>
        </w:rPr>
        <w:t xml:space="preserve">. </w:t>
      </w:r>
      <w:r w:rsidR="00C71F03">
        <w:rPr>
          <w:lang w:val="hr-HR"/>
        </w:rPr>
        <w:t xml:space="preserve">ožujka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F134E5">
        <w:rPr>
          <w:lang w:val="hr-HR"/>
        </w:rPr>
        <w:t>Ljubici Mendeš Koprivnjak</w:t>
      </w:r>
      <w:r w:rsidR="003C64B3">
        <w:rPr>
          <w:lang w:val="hr-HR"/>
        </w:rPr>
        <w:t xml:space="preserve"> iz Zagreba, </w:t>
      </w:r>
      <w:r w:rsidR="00F134E5">
        <w:rPr>
          <w:lang w:val="hr-HR"/>
        </w:rPr>
        <w:t>Badljevinski put 6</w:t>
      </w:r>
      <w:r w:rsidR="003C64B3">
        <w:rPr>
          <w:lang w:val="hr-HR"/>
        </w:rPr>
        <w:t xml:space="preserve">, </w:t>
      </w:r>
      <w:r w:rsidR="006F27F5" w:rsidRPr="009F0754">
        <w:rPr>
          <w:lang w:val="hr-HR"/>
        </w:rPr>
        <w:t xml:space="preserve">OIB </w:t>
      </w:r>
      <w:r w:rsidR="00F134E5">
        <w:rPr>
          <w:lang w:val="hr-HR"/>
        </w:rPr>
        <w:t>04017127356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F134E5">
        <w:rPr>
          <w:lang w:val="hr-HR"/>
        </w:rPr>
        <w:t>191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</w:t>
      </w:r>
      <w:r w:rsidR="00F134E5">
        <w:rPr>
          <w:lang w:val="hr-HR"/>
        </w:rPr>
        <w:t>191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7105E8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F134E5">
        <w:rPr>
          <w:lang w:val="hr-HR"/>
        </w:rPr>
        <w:t>Ljubica</w:t>
      </w:r>
      <w:r w:rsidR="00F134E5" w:rsidRPr="00F134E5">
        <w:rPr>
          <w:lang w:val="hr-HR"/>
        </w:rPr>
        <w:t xml:space="preserve"> Mendeš Koprivnjak iz Zagreba, Badljevinski put 6, OIB 04017127356</w:t>
      </w:r>
      <w:r w:rsidR="00F134E5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</w:t>
      </w:r>
    </w:p>
    <w:p w:rsidRDefault="007105E8" w:rsidP="008846F3" w:rsidR="007105E8">
      <w:pPr>
        <w:jc w:val="both"/>
        <w:rPr>
          <w:lang w:val="hr-HR"/>
        </w:rPr>
      </w:pPr>
    </w:p>
    <w:p w:rsidRDefault="007105E8" w:rsidP="007105E8" w:rsidR="007105E8" w:rsidRPr="007105E8">
      <w:pPr>
        <w:jc w:val="right"/>
        <w:rPr>
          <w:b/>
          <w:lang w:val="hr-HR"/>
        </w:rPr>
      </w:pPr>
      <w:r w:rsidRPr="007105E8">
        <w:rPr>
          <w:b/>
          <w:lang w:val="hr-HR"/>
        </w:rPr>
        <w:lastRenderedPageBreak/>
        <w:t>Broj: 7/St-1191/2017-7</w:t>
      </w:r>
    </w:p>
    <w:p w:rsidRDefault="007105E8" w:rsidP="008846F3" w:rsidR="007105E8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zastupanje dužnika </w:t>
      </w:r>
      <w:r w:rsidR="00F134E5">
        <w:rPr>
          <w:lang w:val="hr-HR"/>
        </w:rPr>
        <w:t>Ljubice</w:t>
      </w:r>
      <w:r w:rsidR="00F134E5" w:rsidRPr="00F134E5">
        <w:rPr>
          <w:lang w:val="hr-HR"/>
        </w:rPr>
        <w:t xml:space="preserve"> Mendeš Koprivnjak iz Zagreba, Badljevinski put 6, OIB 04017127356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F134E5">
        <w:rPr>
          <w:lang w:val="hr-HR"/>
        </w:rPr>
        <w:t>191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F134E5">
        <w:rPr>
          <w:lang w:val="hr-HR"/>
        </w:rPr>
        <w:t>191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F134E5">
        <w:rPr>
          <w:lang w:val="hr-HR"/>
        </w:rPr>
        <w:t>Ljubice</w:t>
      </w:r>
      <w:r w:rsidR="00F134E5" w:rsidRPr="00F134E5">
        <w:rPr>
          <w:lang w:val="hr-HR"/>
        </w:rPr>
        <w:t xml:space="preserve"> Mendeš Koprivnjak iz Zagreba, Badljevinski put 6, OIB 04017127356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7105E8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6F27F5">
        <w:rPr>
          <w:lang w:val="hr-HR"/>
        </w:rPr>
        <w:t>2</w:t>
      </w:r>
      <w:r w:rsidR="00040EEC">
        <w:rPr>
          <w:lang w:val="hr-HR"/>
        </w:rPr>
        <w:t>7</w:t>
      </w:r>
      <w:r w:rsidR="00011E74">
        <w:rPr>
          <w:lang w:val="hr-HR"/>
        </w:rPr>
        <w:t>.</w:t>
      </w:r>
      <w:r w:rsidR="006F27F5">
        <w:rPr>
          <w:lang w:val="hr-HR"/>
        </w:rPr>
        <w:t xml:space="preserve"> travnja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7105E8" w:rsidP="007105E8" w:rsidR="007105E8">
      <w:pPr>
        <w:jc w:val="both"/>
        <w:rPr>
          <w:lang w:val="hr-HR"/>
        </w:rPr>
      </w:pPr>
    </w:p>
    <w:p w:rsidRDefault="007105E8" w:rsidP="007105E8" w:rsidR="007105E8" w:rsidRPr="007105E8">
      <w:pPr>
        <w:jc w:val="right"/>
        <w:rPr>
          <w:b/>
          <w:lang w:val="hr-HR"/>
        </w:rPr>
      </w:pPr>
      <w:r w:rsidRPr="007105E8">
        <w:rPr>
          <w:b/>
          <w:lang w:val="hr-HR"/>
        </w:rPr>
        <w:lastRenderedPageBreak/>
        <w:t>Broj: 7/St-1191/2017-7</w:t>
      </w:r>
    </w:p>
    <w:p w:rsidRDefault="007105E8" w:rsidP="007105E8" w:rsidR="007105E8">
      <w:pPr>
        <w:jc w:val="right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F134E5">
        <w:rPr>
          <w:lang w:val="hr-HR"/>
        </w:rPr>
        <w:t>dvije</w:t>
      </w:r>
      <w:r w:rsidR="006F27F5">
        <w:rPr>
          <w:lang w:val="hr-HR"/>
        </w:rPr>
        <w:t xml:space="preserve"> </w:t>
      </w:r>
      <w:r w:rsidR="00455BDF">
        <w:rPr>
          <w:lang w:val="hr-HR"/>
        </w:rPr>
        <w:t>zaposlen</w:t>
      </w:r>
      <w:r w:rsidR="00F134E5">
        <w:rPr>
          <w:lang w:val="hr-HR"/>
        </w:rPr>
        <w:t>e</w:t>
      </w:r>
      <w:r w:rsidR="00455BDF">
        <w:rPr>
          <w:lang w:val="hr-HR"/>
        </w:rPr>
        <w:t xml:space="preserve"> osob</w:t>
      </w:r>
      <w:r w:rsidR="006F27F5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AB2EDB">
        <w:rPr>
          <w:lang w:val="hr-HR"/>
        </w:rPr>
        <w:t>19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</w:t>
      </w:r>
      <w:r w:rsidR="0021494D">
        <w:rPr>
          <w:lang w:val="hr-HR"/>
        </w:rPr>
        <w:t>ožujka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D1666E" w:rsidR="00D1666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0F78A3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  <w:t xml:space="preserve"> 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CD6319" w:rsidP="00D1666E" w:rsidR="00CD6319">
      <w:pPr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124" w:rsidP="004511E1" w:rsidR="00922124">
      <w:r>
        <w:separator/>
      </w:r>
    </w:p>
  </w:endnote>
  <w:endnote w:id="0" w:type="continuationSeparator">
    <w:p w:rsidRDefault="00922124" w:rsidP="004511E1" w:rsidR="0092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124" w:rsidP="004511E1" w:rsidR="00922124">
      <w:r>
        <w:separator/>
      </w:r>
    </w:p>
  </w:footnote>
  <w:footnote w:id="0" w:type="continuationSeparator">
    <w:p w:rsidRDefault="00922124" w:rsidP="004511E1" w:rsidR="0092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318F" w:rsidRPr="009D318F">
      <w:rPr>
        <w:noProof/>
        <w:lang w:val="hr-HR"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40EEC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792D"/>
    <w:rsid w:val="001503A8"/>
    <w:rsid w:val="001C2703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9778A"/>
    <w:rsid w:val="005A3049"/>
    <w:rsid w:val="005A437A"/>
    <w:rsid w:val="005B20DC"/>
    <w:rsid w:val="005C25A0"/>
    <w:rsid w:val="00643C9F"/>
    <w:rsid w:val="00654DA4"/>
    <w:rsid w:val="00683C50"/>
    <w:rsid w:val="006B139A"/>
    <w:rsid w:val="006F27F5"/>
    <w:rsid w:val="007105E8"/>
    <w:rsid w:val="00734532"/>
    <w:rsid w:val="00775014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2124"/>
    <w:rsid w:val="00924398"/>
    <w:rsid w:val="009327F5"/>
    <w:rsid w:val="00975200"/>
    <w:rsid w:val="00980416"/>
    <w:rsid w:val="009A029F"/>
    <w:rsid w:val="009D318F"/>
    <w:rsid w:val="009D3CA9"/>
    <w:rsid w:val="009F0754"/>
    <w:rsid w:val="00A10759"/>
    <w:rsid w:val="00A122BE"/>
    <w:rsid w:val="00A13E2F"/>
    <w:rsid w:val="00A25498"/>
    <w:rsid w:val="00A262D0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B23988"/>
    <w:rsid w:val="00B7139D"/>
    <w:rsid w:val="00B8373A"/>
    <w:rsid w:val="00B865B2"/>
    <w:rsid w:val="00B86A03"/>
    <w:rsid w:val="00B8793A"/>
    <w:rsid w:val="00B92043"/>
    <w:rsid w:val="00BC2FBB"/>
    <w:rsid w:val="00BD35EF"/>
    <w:rsid w:val="00BD633E"/>
    <w:rsid w:val="00BE64E7"/>
    <w:rsid w:val="00C15B9D"/>
    <w:rsid w:val="00C22420"/>
    <w:rsid w:val="00C61241"/>
    <w:rsid w:val="00C71F03"/>
    <w:rsid w:val="00C91BB3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3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3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1ED1A-60C5-4FB8-99FA-D9FB04E02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935</properties:Words>
  <properties:Characters>5127</properties:Characters>
  <properties:Lines>135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2018-03-16T08:49:00Z</dcterms:created>
  <dc:creator>zbiondic</dc:creator>
  <cp:lastModifiedBy>wsadmin</cp:lastModifiedBy>
  <cp:lastPrinted>2018-03-16T08:22:00Z</cp:lastPrinted>
  <dcterms:modified xmlns:xsi="http://www.w3.org/2001/XMLSchema-instance" xsi:type="dcterms:W3CDTF">2018-03-19T10:19:00Z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(St-1191-2017-16.03.2018.RJEŠENJE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