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c606" w14:paraId="59dc60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75CED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75CED">
              <w:rPr>
                <w:noProof/>
                <w:sz w:val="24"/>
              </w:rPr>
              <w:t>1050/2017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75CED" w:rsidRPr="00875CED">
        <w:rPr>
          <w:rFonts w:cs="Times New Roman" w:hAnsi="Times New Roman" w:ascii="Times New Roman"/>
          <w:sz w:val="24"/>
          <w:szCs w:val="24"/>
        </w:rPr>
        <w:t>BISER</w:t>
      </w:r>
      <w:r w:rsidR="00875CED">
        <w:rPr>
          <w:rFonts w:cs="Times New Roman" w:hAnsi="Times New Roman" w:ascii="Times New Roman"/>
          <w:sz w:val="24"/>
          <w:szCs w:val="24"/>
        </w:rPr>
        <w:t>-TRADE d.o.o., OIB: 03749679348</w:t>
      </w:r>
      <w:r w:rsidR="00875CED" w:rsidRPr="00875CED">
        <w:rPr>
          <w:rFonts w:cs="Times New Roman" w:hAnsi="Times New Roman" w:ascii="Times New Roman"/>
          <w:sz w:val="24"/>
          <w:szCs w:val="24"/>
        </w:rPr>
        <w:t>, Split, Poljička cesta bb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D27F03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75CED" w:rsidRPr="00875CED">
        <w:rPr>
          <w:rFonts w:cs="Times New Roman" w:hAnsi="Times New Roman" w:ascii="Times New Roman"/>
          <w:sz w:val="24"/>
          <w:szCs w:val="24"/>
        </w:rPr>
        <w:t>BISER-TRADE d.o.o., OIB: 03749679348, Split, Poljička cesta bb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D27F03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75CED" w:rsidRPr="00875CED">
        <w:rPr>
          <w:rFonts w:cs="Times New Roman" w:hAnsi="Times New Roman" w:ascii="Times New Roman"/>
          <w:sz w:val="24"/>
          <w:szCs w:val="24"/>
        </w:rPr>
        <w:t>BISER-TRADE d.o.o., OIB: 03749679348, Split, Poljička cesta bb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660525" w:rsidP="00660525" w:rsidR="00660525" w:rsidRPr="001218F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Pr="00660525">
        <w:rPr>
          <w:lang w:val="hr-HR"/>
        </w:rPr>
        <w:t>V. Nalaže se Financijskoj agenciji da naloži banci kod koje dužnik ima otvoren račun da zaplijenjena novčana sredstva na ime predujma za namirenje troškova stečajnog postupka u iznosu od 1.825,00 kn prenese s računa dužnika na depozitni račun Trgovačkog suda u Splitu broj HR1623900011300000664, otvoren kod Hrvatske poštanske banke d. d. Zagreb, uz svrhu uplate ˝predujam za troškov</w:t>
      </w:r>
      <w:r>
        <w:rPr>
          <w:lang w:val="hr-HR"/>
        </w:rPr>
        <w:t>e stečajnog postupka br. 11.St-1050</w:t>
      </w:r>
      <w:r w:rsidRPr="00660525">
        <w:rPr>
          <w:lang w:val="hr-HR"/>
        </w:rPr>
        <w:t>/2017˝ te obustavu daljnje pljenidbe po ovoj osnovi.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75CED">
        <w:rPr>
          <w:lang w:val="hr-HR"/>
        </w:rPr>
        <w:t>20</w:t>
      </w:r>
      <w:r w:rsidR="008F13DB">
        <w:rPr>
          <w:lang w:val="hr-HR"/>
        </w:rPr>
        <w:t>. studenog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875CED" w:rsidRPr="00875CED">
        <w:t>BISER-TRADE d.o.o., OIB: 03749679348, Split, Poljička cesta bb.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875CED">
        <w:rPr>
          <w:lang w:val="hr-HR"/>
        </w:rPr>
        <w:t>14. studenog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875CED">
        <w:rPr>
          <w:lang w:val="hr-HR"/>
        </w:rPr>
        <w:t>11.179,78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  <w:r w:rsidR="00660525" w:rsidRPr="00660525">
        <w:rPr>
          <w:lang w:val="hr-HR"/>
        </w:rPr>
        <w:t xml:space="preserve">U istom zahtjevu FINA je u smislu odredbe čl. 112. st. 5. Stečajnog zakona („Narodne novine“ 71/15 i 104/17; dalje SZ) obavijestila sud da dužnik na </w:t>
      </w:r>
      <w:r w:rsidR="00660525" w:rsidRPr="00660525">
        <w:rPr>
          <w:lang w:val="hr-HR"/>
        </w:rPr>
        <w:lastRenderedPageBreak/>
        <w:t xml:space="preserve">dan </w:t>
      </w:r>
      <w:r w:rsidR="00660525">
        <w:rPr>
          <w:lang w:val="hr-HR"/>
        </w:rPr>
        <w:t>14. studenog</w:t>
      </w:r>
      <w:r w:rsidR="00660525" w:rsidRPr="00660525">
        <w:rPr>
          <w:lang w:val="hr-HR"/>
        </w:rPr>
        <w:t xml:space="preserve"> 2017. na ime predujma za namirenje troškova stečajnog postupka ima zaplijenjena novčana sredstva u iznosu od 1.825,00 kn.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D27F03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AC5" w:rsidRPr="00524AC5">
          <w:rPr>
            <w:noProof/>
            <w:lang w:val="hr-HR"/>
          </w:rPr>
          <w:t>3</w:t>
        </w:r>
        <w:r>
          <w:fldChar w:fldCharType="end"/>
        </w:r>
        <w:r>
          <w:tab/>
          <w:t>Poslovni broj: 11.St-1050/2017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24AC5"/>
    <w:rsid w:val="005B039D"/>
    <w:rsid w:val="005D38C0"/>
    <w:rsid w:val="0062592E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CF4AD9"/>
    <w:rsid w:val="00D27F03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AC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4AC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4AC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4AC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AC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4AC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4AC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4AC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St-1050/2017</izvorni_sadrzaj>
    <derivirana_varijabla naziv="DomainObject.Predmet.OznakaBroj_1">St-1050/2017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BISER-TRADE društvo s ograničenom odgovornošću za ugostiteljstvo, proizvodnju, trgovinu, turizam, uvoz-izvoz i posredništvo</izvorni_sadrzaj>
    <derivirana_varijabla naziv="DomainObject.Predmet.ProtustrankaFormated_1">  BISER-TRADE društvo s ograničenom odgovornošću za ugostiteljstvo, proizvodnju, trgovinu, turizam, uvoz-izvoz i posredništvo</derivirana_varijabla>
  </DomainObject.Predmet.ProtustrankaFormated>
  <DomainObject.Predmet.ProtustrankaFormatedOIB>
    <izvorni_sadrzaj>  BISER-TRADE društvo s ograničenom odgovornošću za ugostiteljstvo, proizvodnju, trgovinu, turizam, uvoz-izvoz i posredništvo, OIB 03749679348</izvorni_sadrzaj>
    <derivirana_varijabla naziv="DomainObject.Predmet.ProtustrankaFormatedOIB_1">  BISER-TRADE društvo s ograničenom odgovornošću za ugostiteljstvo, proizvodnju, trgovinu, turizam, uvoz-izvoz i posredništvo, OIB 03749679348</derivirana_varijabla>
  </DomainObject.Predmet.ProtustrankaFormatedOIB>
  <DomainObject.Predmet.ProtustrankaFormatedWithAdress>
    <izvorni_sadrzaj> BISER-TRADE društvo s ograničenom odgovornošću za ugostiteljstvo, proizvodnju, trgovinu, turizam, uvoz-izvoz i posredništvo, Poljička cesta bb, 21000 Split</izvorni_sadrzaj>
    <derivirana_varijabla naziv="DomainObject.Predmet.ProtustrankaFormatedWithAdress_1"> BISER-TRADE društvo s ograničenom odgovornošću za ugostiteljstvo, proizvodnju, trgovinu, turizam, uvoz-izvoz i posredništvo, Poljička cesta bb, 21000 Split</derivirana_varijabla>
  </DomainObject.Predmet.ProtustrankaFormatedWithAdress>
  <DomainObject.Predmet.ProtustrankaFormatedWithAdressOIB>
    <izvorni_sadrzaj> BISER-TRADE društvo s ograničenom odgovornošću za ugostiteljstvo, proizvodnju, trgovinu, turizam, uvoz-izvoz i posredništvo, OIB 03749679348, Poljička cesta bb, 21000 Split</izvorni_sadrzaj>
    <derivirana_varijabla naziv="DomainObject.Predmet.ProtustrankaFormatedWithAdressOIB_1"> BISER-TRADE društvo s ograničenom odgovornošću za ugostiteljstvo, proizvodnju, trgovinu, turizam, uvoz-izvoz i posredništvo, OIB 03749679348, Poljička cesta bb, 21000 Split</derivirana_varijabla>
  </DomainObject.Predmet.ProtustrankaFormatedWithAdressOIB>
  <DomainObject.Predmet.ProtustrankaWithAdress>
    <izvorni_sadrzaj>BISER-TRADE društvo s ograničenom odgovornošću za ugostiteljstvo, proizvodnju, trgovinu, turizam, uvoz-izvoz i posredništvo Poljička cesta bb, 21000 Split</izvorni_sadrzaj>
    <derivirana_varijabla naziv="DomainObject.Predmet.ProtustrankaWithAdress_1">BISER-TRADE društvo s ograničenom odgovornošću za ugostiteljstvo, proizvodnju, trgovinu, turizam, uvoz-izvoz i posredništvo Poljička cesta bb, 21000 Split</derivirana_varijabla>
  </DomainObject.Predmet.ProtustrankaWithAdress>
  <DomainObject.Predmet.ProtustrankaWithAdressOIB>
    <izvorni_sadrzaj>BISER-TRADE društvo s ograničenom odgovornošću za ugostiteljstvo, proizvodnju, trgovinu, turizam, uvoz-izvoz i posredništvo, OIB 03749679348, Poljička cesta bb, 21000 Split</izvorni_sadrzaj>
    <derivirana_varijabla naziv="DomainObject.Predmet.ProtustrankaWithAdressOIB_1">BISER-TRADE društvo s ograničenom odgovornošću za ugostiteljstvo, proizvodnju, trgovinu, turizam, uvoz-izvoz i posredništvo, OIB 03749679348, Poljička cesta bb, 21000 Split</derivirana_varijabla>
  </DomainObject.Predmet.ProtustrankaWithAdressOIB>
  <DomainObject.Predmet.ProtustrankaNazivFormated>
    <izvorni_sadrzaj>BISER-TRADE društvo s ograničenom odgovornošću za ugostiteljstvo, proizvodnju, trgovinu, turizam, uvoz-izvoz i posredništvo</izvorni_sadrzaj>
    <derivirana_varijabla naziv="DomainObject.Predmet.ProtustrankaNazivFormated_1">BISER-TRADE društvo s ograničenom odgovornošću za ugostiteljstvo, proizvodnju, trgovinu, turizam, uvoz-izvoz i posredništvo</derivirana_varijabla>
  </DomainObject.Predmet.ProtustrankaNazivFormated>
  <DomainObject.Predmet.ProtustrankaNazivFormatedOIB>
    <izvorni_sadrzaj>BISER-TRADE društvo s ograničenom odgovornošću za ugostiteljstvo, proizvodnju, trgovinu, turizam, uvoz-izvoz i posredništvo, OIB 03749679348</izvorni_sadrzaj>
    <derivirana_varijabla naziv="DomainObject.Predmet.ProtustrankaNazivFormatedOIB_1">BISER-TRADE društvo s ograničenom odgovornošću za ugostiteljstvo, proizvodnju, trgovinu, turizam, uvoz-izvoz i posredništvo, OIB 03749679348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11179.78</izvorni_sadrzaj>
    <derivirana_varijabla naziv="DomainObject.Predmet.TrenutnaVrijednost_1">11179.78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BISER-TRADE društvo s ograničenom odgovornošću za ugostiteljstvo, proizvodnju, trgovinu, turizam, uvoz-izvoz i posredništvo</item>
    </izvorni_sadrzaj>
    <derivirana_varijabla naziv="DomainObject.Predmet.ProtuStrankaListFormated_1">
      <item>BISER-TRADE društvo s ograničenom odgovornošću za ugostiteljstvo, proizvodnju, trgovinu, turizam, uvoz-izvoz i posredništvo</item>
    </derivirana_varijabla>
  </DomainObject.Predmet.ProtuStrankaListFormated>
  <DomainObject.Predmet.ProtuStrankaListFormatedOIB>
    <izvorni_sadrzaj>
      <item>BISER-TRADE društvo s ograničenom odgovornošću za ugostiteljstvo, proizvodnju, trgovinu, turizam, uvoz-izvoz i posredništvo, OIB 03749679348</item>
    </izvorni_sadrzaj>
    <derivirana_varijabla naziv="DomainObject.Predmet.ProtuStrankaListFormatedOIB_1">
      <item>BISER-TRADE društvo s ograničenom odgovornošću za ugostiteljstvo, proizvodnju, trgovinu, turizam, uvoz-izvoz i posredništvo, OIB 03749679348</item>
    </derivirana_varijabla>
  </DomainObject.Predmet.ProtuStrankaListFormatedOIB>
  <DomainObject.Predmet.ProtuStrankaListFormatedWithAdress>
    <izvorni_sadrzaj>
      <item>BISER-TRADE društvo s ograničenom odgovornošću za ugostiteljstvo, proizvodnju, trgovinu, turizam, uvoz-izvoz i posredništvo, Poljička cesta bb, 21000 Split</item>
    </izvorni_sadrzaj>
    <derivirana_varijabla naziv="DomainObject.Predmet.ProtuStrankaListFormatedWithAdress_1">
      <item>BISER-TRADE društvo s ograničenom odgovornošću za ugostiteljstvo, proizvodnju, trgovinu, turizam, uvoz-izvoz i posredništvo, Poljička cesta bb, 21000 Split</item>
    </derivirana_varijabla>
  </DomainObject.Predmet.ProtuStrankaListFormatedWithAdress>
  <DomainObject.Predmet.ProtuStrankaListFormatedWithAdressOIB>
    <izvorni_sadrzaj>
      <item>BISER-TRADE društvo s ograničenom odgovornošću za ugostiteljstvo, proizvodnju, trgovinu, turizam, uvoz-izvoz i posredništvo, OIB 03749679348, Poljička cesta bb, 21000 Split</item>
    </izvorni_sadrzaj>
    <derivirana_varijabla naziv="DomainObject.Predmet.ProtuStrankaListFormatedWithAdressOIB_1">
      <item>BISER-TRADE društvo s ograničenom odgovornošću za ugostiteljstvo, proizvodnju, trgovinu, turizam, uvoz-izvoz i posredništvo, OIB 03749679348, Poljička cesta bb, 21000 Split</item>
    </derivirana_varijabla>
  </DomainObject.Predmet.ProtuStrankaListFormatedWithAdressOIB>
  <DomainObject.Predmet.ProtuStrankaListNazivFormated>
    <izvorni_sadrzaj>
      <item>BISER-TRADE društvo s ograničenom odgovornošću za ugostiteljstvo, proizvodnju, trgovinu, turizam, uvoz-izvoz i posredništvo</item>
    </izvorni_sadrzaj>
    <derivirana_varijabla naziv="DomainObject.Predmet.ProtuStrankaListNazivFormated_1">
      <item>BISER-TRADE društvo s ograničenom odgovornošću za ugostiteljstvo, proizvodnju, trgovinu, turizam, uvoz-izvoz i posredništvo</item>
    </derivirana_varijabla>
  </DomainObject.Predmet.ProtuStrankaListNazivFormated>
  <DomainObject.Predmet.ProtuStrankaListNazivFormatedOIB>
    <izvorni_sadrzaj>
      <item>BISER-TRADE društvo s ograničenom odgovornošću za ugostiteljstvo, proizvodnju, trgovinu, turizam, uvoz-izvoz i posredništvo, OIB 03749679348</item>
    </izvorni_sadrzaj>
    <derivirana_varijabla naziv="DomainObject.Predmet.ProtuStrankaListNazivFormatedOIB_1">
      <item>BISER-TRADE društvo s ograničenom odgovornošću za ugostiteljstvo, proizvodnju, trgovinu, turizam, uvoz-izvoz i posredništvo, OIB 03749679348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BISER-TRADE društvo s ograničenom odgovornošću za ugostiteljstvo, proizvodnju, trgovinu, turizam, uvoz-izvoz i posredništvo</izvorni_sadrzaj>
    <derivirana_varijabla naziv="DomainObject.Predmet.ProtustrankaIDrugi_1">BISER-TRADE društvo s ograničenom odgovornošću za ugostiteljstvo, proizvodnju, trgovinu, turizam, uvoz-izvoz i posredništvo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BISER-TRADE društvo s ograničenom odgovornošću za ugostiteljstvo, proizvodnju, trgovinu, turizam, uvoz-izvoz i posredništvo, OIB 03749679348, Poljička cesta bb, 21000 Split</izvorni_sadrzaj>
    <derivirana_varijabla naziv="DomainObject.Predmet.ProtustrankaIDrugiAdressOIB_1">BISER-TRADE društvo s ograničenom odgovornošću za ugostiteljstvo, proizvodnju, trgovinu, turizam, uvoz-izvoz i posredništvo, OIB 03749679348, Poljička cesta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BISER-TRADE društvo s ograničenom odgovornošću za ugostiteljstvo, proizvodnju, trgovinu, turizam, uvoz-izvoz i posredništvo</item>
      <item>FINANCIJSKA AGENCIJA, RC SPLIT</item>
    </izvorni_sadrzaj>
    <derivirana_varijabla naziv="DomainObject.Predmet.SudioniciListNaziv_1">
      <item>BISER-TRADE društvo s ograničenom odgovornošću za ugostiteljstvo, proizvodnju, trgovinu, turizam, uvoz-izvoz i posredništvo</item>
      <item>FINANCIJSKA AGENCIJA, RC SPLIT</item>
    </derivirana_varijabla>
  </DomainObject.Predmet.SudioniciListNaziv>
  <DomainObject.Predmet.SudioniciListAdressOIB>
    <izvorni_sadrzaj>
      <item>BISER-TRADE društvo s ograničenom odgovornošću za ugostiteljstvo, proizvodnju, trgovinu, turizam, uvoz-izvoz i posredništvo, OIB 03749679348, Poljička cesta bb,21000 Split</item>
      <item>FINANCIJSKA AGENCIJA, RC SPLIT, OIB 85821130368, Mažuranićevo šetalište 24 b,21000 Split</item>
    </izvorni_sadrzaj>
    <derivirana_varijabla naziv="DomainObject.Predmet.SudioniciListAdressOIB_1">
      <item>BISER-TRADE društvo s ograničenom odgovornošću za ugostiteljstvo, proizvodnju, trgovinu, turizam, uvoz-izvoz i posredništvo, OIB 03749679348, Poljička cesta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03749679348</item>
      <item>, OIB 85821130368</item>
    </izvorni_sadrzaj>
    <derivirana_varijabla naziv="DomainObject.Predmet.SudioniciListNazivOIB_1">
      <item>, OIB 03749679348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9F71C-C81C-4703-9E16-743C5C1B3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4704</properties:Characters>
  <properties:Lines>101</properties:Lines>
  <properties:Paragraphs>34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2018-02-19T11:49:00Z</cp:lastPrinted>
  <dcterms:modified xmlns:xsi="http://www.w3.org/2001/XMLSchema-instance" xsi:type="dcterms:W3CDTF">2018-02-19T12:49:00Z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