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2bb1" w14:paraId="53e2bb1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A772D7">
        <w:t>380/13-</w:t>
      </w:r>
      <w:r w:rsidR="00DF32CB">
        <w:t>51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 w:rsidRPr="0090544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DC7684" w:rsidP="00DC7684" w:rsidR="00DC7684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DF32CB">
        <w:t xml:space="preserve"> 15. veljače</w:t>
      </w:r>
      <w:r w:rsidR="00A772D7">
        <w:t xml:space="preserve"> 2017. </w:t>
      </w:r>
      <w:r>
        <w:t xml:space="preserve">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242D5" w:rsidP="00C52426" w:rsidR="001C27F1" w:rsidRPr="00C52426">
      <w:pPr>
        <w:numPr>
          <w:ilvl w:val="0"/>
          <w:numId w:val="24"/>
        </w:numPr>
        <w:jc w:val="both"/>
      </w:pPr>
      <w:r>
        <w:t>1.</w:t>
      </w:r>
      <w:r w:rsidR="00DF32CB">
        <w:t>290.630,96</w:t>
      </w:r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DF32CB">
        <w:t>peta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A772D7">
        <w:t xml:space="preserve">14. </w:t>
      </w:r>
      <w:r w:rsidR="00DF32CB">
        <w:t>ožujak</w:t>
      </w:r>
      <w:r w:rsidR="00A772D7">
        <w:t xml:space="preserve"> 2017.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DF32CB">
        <w:t>11,30</w:t>
      </w:r>
      <w:r w:rsidR="00A772D7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DF32CB">
        <w:t xml:space="preserve"> petom</w:t>
      </w:r>
      <w:r w:rsidR="009242D5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DF32CB">
        <w:t>petom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905445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</w:p>
    <w:p w:rsidRDefault="00905445" w:rsidP="00905445" w:rsidR="00905445">
      <w:pPr>
        <w:ind w:left="1980"/>
        <w:jc w:val="center"/>
      </w:pPr>
      <w:r>
        <w:lastRenderedPageBreak/>
        <w:t>2</w:t>
      </w:r>
    </w:p>
    <w:p w:rsidRDefault="00A772D7" w:rsidP="00905445" w:rsidR="00905445">
      <w:pPr>
        <w:numPr>
          <w:ilvl w:val="0"/>
          <w:numId w:val="13"/>
        </w:numPr>
        <w:jc w:val="right"/>
      </w:pPr>
      <w:r>
        <w:t>13 St-380/13-</w:t>
      </w:r>
      <w:r w:rsidR="00DF32CB">
        <w:t>51</w:t>
      </w: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7D077D" w:rsidP="00905445" w:rsidR="00016E44">
      <w:pPr>
        <w:ind w:left="1980"/>
        <w:jc w:val="both"/>
      </w:pPr>
      <w:r>
        <w:t xml:space="preserve">0 s pozivom na broj </w:t>
      </w:r>
      <w:r w:rsidR="001539EB">
        <w:t>HR</w:t>
      </w:r>
      <w:r>
        <w:t xml:space="preserve">05 </w:t>
      </w:r>
      <w:r w:rsidR="00C52426">
        <w:t>272-</w:t>
      </w:r>
      <w:r w:rsidR="005B2B59">
        <w:t>380</w:t>
      </w:r>
      <w:r w:rsidR="00C52426">
        <w:t>-2013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lastRenderedPageBreak/>
        <w:t>3</w:t>
      </w:r>
    </w:p>
    <w:p w:rsidRDefault="00A772D7" w:rsidP="00905445" w:rsidR="00905445">
      <w:pPr>
        <w:jc w:val="right"/>
      </w:pPr>
      <w:r>
        <w:t>13 St-380/13-</w:t>
      </w:r>
      <w:r w:rsidR="00DF32CB">
        <w:t>51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DF32CB">
        <w:rPr>
          <w:bCs/>
        </w:rPr>
        <w:t>četvre 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>
        <w:rPr>
          <w:bCs/>
        </w:rPr>
        <w:t>itelja, početna cijena na četvrtoj</w:t>
      </w:r>
      <w:r w:rsidR="009242D5">
        <w:rPr>
          <w:bCs/>
        </w:rPr>
        <w:t xml:space="preserve"> javnoj dražbi umanjena je za </w:t>
      </w:r>
      <w:r w:rsidR="00DF32CB">
        <w:rPr>
          <w:bCs/>
        </w:rPr>
        <w:t>1</w:t>
      </w:r>
      <w:r w:rsidR="009242D5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DF32CB">
        <w:t>15. veljače</w:t>
      </w:r>
      <w:r w:rsidR="00A772D7">
        <w:t xml:space="preserve"> 2017.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A113DD" w:rsidP="0029091C" w:rsidR="00E34CC3" w:rsidRPr="00FC51B3">
      <w:pPr>
        <w:pStyle w:val="Tijeloteksta"/>
        <w:jc w:val="left"/>
      </w:pPr>
      <w:r>
        <w:t xml:space="preserve">5.  roč. </w:t>
      </w:r>
      <w:r w:rsidR="001569F3">
        <w:t>14/</w:t>
      </w:r>
      <w:r w:rsidR="00DF32CB">
        <w:t>3</w:t>
      </w:r>
      <w:r w:rsidR="001569F3">
        <w:t xml:space="preserve"> </w:t>
      </w:r>
    </w:p>
    <w:p w:rsidRDefault="0029091C" w:rsidR="0029091C" w:rsidRPr="00FC51B3">
      <w:pPr>
        <w:pStyle w:val="Tijeloteksta"/>
        <w:jc w:val="left"/>
      </w:pPr>
    </w:p>
    <w:sectPr w:rsidSect="00905445" w:rsidR="0029091C" w:rsidRPr="00FC51B3">
      <w:headerReference w:type="even" r:id="rId13"/>
      <w:footerReference w:type="default" r:id="rId14"/>
      <w:pgSz w:h="16838" w:w="11906"/>
      <w:pgMar w:gutter="0" w:footer="708" w:header="708" w:left="1417" w:bottom="1560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1F8E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1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1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1ED6B-F90D-49A1-81A8-12BA07A27F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5147</properties:Characters>
  <properties:Lines>148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6235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2017-02-15T07:43:00Z</dcterms:created>
  <dc:creator>Korisnik</dc:creator>
  <cp:lastModifiedBy>Maja Kocijan</cp:lastModifiedBy>
  <cp:lastPrinted>2017-02-15T07:42:00Z</cp:lastPrinted>
  <dcterms:modified xmlns:xsi="http://www.w3.org/2001/XMLSchema-instance" xsi:type="dcterms:W3CDTF">2017-02-15T07:45:00Z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