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6cb0eb" w14:paraId="46cb0eb" w:rsidRDefault="00F13A79" w:rsidP="00815B2B" w:rsidR="00F13A79" w:rsidRPr="00310646">
      <w:pPr>
        <w:jc w:val="both"/>
        <w15:collapsed w:val="false"/>
        <w:rPr>
          <w:sz w:val="24"/>
          <w:szCs w:val="24"/>
        </w:rPr>
      </w:pPr>
      <w:bookmarkStart w:name="_GoBack" w:id="0"/>
      <w:bookmarkEnd w:id="0"/>
    </w:p>
    <w:p w:rsidRDefault="00AA2B5C" w:rsidP="00AA2B5C" w:rsidR="00AA2B5C">
      <w:pPr>
        <w:rPr>
          <w:sz w:val="24"/>
          <w:szCs w:val="24"/>
        </w:rPr>
      </w:pPr>
      <w:r>
        <w:rPr>
          <w:sz w:val="24"/>
          <w:szCs w:val="24"/>
        </w:rPr>
        <w:t>REPUBLIKA HRVATSKA</w:t>
      </w:r>
    </w:p>
    <w:p w:rsidRDefault="00AA2B5C" w:rsidP="00AA2B5C" w:rsidR="00AA2B5C">
      <w:pPr>
        <w:rPr>
          <w:sz w:val="24"/>
          <w:szCs w:val="24"/>
        </w:rPr>
      </w:pPr>
      <w:r>
        <w:rPr>
          <w:sz w:val="24"/>
          <w:szCs w:val="24"/>
        </w:rPr>
        <w:t xml:space="preserve">  Trgovački sud u Zagrebu </w:t>
      </w:r>
    </w:p>
    <w:p w:rsidRDefault="00AA2B5C" w:rsidP="00AA2B5C" w:rsidR="00AA2B5C">
      <w:pPr>
        <w:rPr>
          <w:sz w:val="24"/>
          <w:szCs w:val="24"/>
        </w:rPr>
      </w:pPr>
      <w:r>
        <w:rPr>
          <w:sz w:val="24"/>
          <w:szCs w:val="24"/>
        </w:rPr>
        <w:t xml:space="preserve">    Zagreb, </w:t>
      </w:r>
      <w:proofErr w:type="spellStart"/>
      <w:r>
        <w:rPr>
          <w:sz w:val="24"/>
          <w:szCs w:val="24"/>
        </w:rPr>
        <w:t>Amruševa</w:t>
      </w:r>
      <w:proofErr w:type="spellEnd"/>
      <w:r>
        <w:rPr>
          <w:sz w:val="24"/>
          <w:szCs w:val="24"/>
        </w:rPr>
        <w:t xml:space="preserve"> 2/II                             </w:t>
      </w:r>
    </w:p>
    <w:p w:rsidRDefault="00AA2B5C" w:rsidP="004B62AF" w:rsidR="00AA2B5C">
      <w:pPr>
        <w:jc w:val="right"/>
        <w:rPr>
          <w:sz w:val="24"/>
          <w:szCs w:val="24"/>
        </w:rPr>
      </w:pPr>
      <w:r>
        <w:rPr>
          <w:sz w:val="24"/>
          <w:szCs w:val="24"/>
        </w:rPr>
        <w:t xml:space="preserve">                                     </w:t>
      </w:r>
      <w:r w:rsidR="004B62AF">
        <w:rPr>
          <w:sz w:val="24"/>
          <w:szCs w:val="24"/>
        </w:rPr>
        <w:t xml:space="preserve">               89. St-105/13-211</w:t>
      </w:r>
    </w:p>
    <w:p w:rsidRDefault="00AA2B5C" w:rsidP="00AA2B5C" w:rsidR="00AA2B5C">
      <w:pPr>
        <w:jc w:val="center"/>
        <w:rPr>
          <w:sz w:val="24"/>
          <w:szCs w:val="24"/>
        </w:rPr>
      </w:pPr>
      <w:r>
        <w:rPr>
          <w:sz w:val="24"/>
        </w:rPr>
        <w:t>R E P U B L I K A  H R V A T S K A</w:t>
      </w:r>
    </w:p>
    <w:p w:rsidRDefault="00AA2B5C" w:rsidP="00AA2B5C" w:rsidR="00AA2B5C">
      <w:pPr>
        <w:jc w:val="center"/>
        <w:rPr>
          <w:sz w:val="24"/>
          <w:szCs w:val="24"/>
        </w:rPr>
      </w:pPr>
    </w:p>
    <w:p w:rsidRDefault="00AA2B5C" w:rsidP="00AA2B5C" w:rsidR="00AA2B5C">
      <w:pPr>
        <w:jc w:val="center"/>
        <w:rPr>
          <w:sz w:val="24"/>
          <w:szCs w:val="24"/>
        </w:rPr>
      </w:pPr>
      <w:r>
        <w:rPr>
          <w:sz w:val="24"/>
          <w:szCs w:val="24"/>
        </w:rPr>
        <w:t>Z A K L J U Č A K</w:t>
      </w:r>
    </w:p>
    <w:p w:rsidRDefault="00AA2B5C" w:rsidP="00AA2B5C" w:rsidR="00AA2B5C">
      <w:pPr>
        <w:rPr>
          <w:sz w:val="24"/>
          <w:szCs w:val="24"/>
        </w:rPr>
      </w:pPr>
    </w:p>
    <w:p w:rsidRDefault="00AA2B5C" w:rsidP="00AA2B5C" w:rsidR="00AA2B5C">
      <w:pPr>
        <w:jc w:val="center"/>
        <w:rPr>
          <w:sz w:val="24"/>
          <w:szCs w:val="24"/>
        </w:rPr>
      </w:pPr>
    </w:p>
    <w:p w:rsidRDefault="00AA2B5C" w:rsidP="00AA2B5C" w:rsidR="00AA2B5C">
      <w:pPr>
        <w:ind w:firstLine="720"/>
        <w:jc w:val="both"/>
        <w:rPr>
          <w:sz w:val="24"/>
          <w:szCs w:val="24"/>
        </w:rPr>
      </w:pPr>
      <w:r>
        <w:rPr>
          <w:sz w:val="24"/>
          <w:szCs w:val="24"/>
        </w:rPr>
        <w:t xml:space="preserve">Trgovački sud u Zagrebu, po sucu Nikolini Dorić Hadžisejdić, u stečajnom postupku nad dužnikom </w:t>
      </w:r>
      <w:r w:rsidR="004B62AF">
        <w:rPr>
          <w:sz w:val="24"/>
          <w:szCs w:val="24"/>
          <w:lang w:val="pl-PL"/>
        </w:rPr>
        <w:t>ISKRA d.o.</w:t>
      </w:r>
      <w:r>
        <w:rPr>
          <w:sz w:val="24"/>
          <w:szCs w:val="24"/>
          <w:lang w:val="pl-PL"/>
        </w:rPr>
        <w:t>o. u stečaju, Sveti Ivan Zelina, Fučkani 6, OIB 04710448567</w:t>
      </w:r>
      <w:r w:rsidR="004B62AF">
        <w:rPr>
          <w:sz w:val="24"/>
          <w:szCs w:val="24"/>
        </w:rPr>
        <w:t>, 20</w:t>
      </w:r>
      <w:r>
        <w:rPr>
          <w:sz w:val="24"/>
          <w:szCs w:val="24"/>
        </w:rPr>
        <w:t xml:space="preserve">. </w:t>
      </w:r>
      <w:r w:rsidR="004B62AF">
        <w:rPr>
          <w:sz w:val="24"/>
          <w:szCs w:val="24"/>
        </w:rPr>
        <w:t>veljače</w:t>
      </w:r>
      <w:r>
        <w:rPr>
          <w:sz w:val="24"/>
          <w:szCs w:val="24"/>
        </w:rPr>
        <w:t xml:space="preserve"> 201</w:t>
      </w:r>
      <w:r w:rsidR="004B62AF">
        <w:rPr>
          <w:sz w:val="24"/>
          <w:szCs w:val="24"/>
        </w:rPr>
        <w:t>9</w:t>
      </w:r>
      <w:r>
        <w:rPr>
          <w:sz w:val="24"/>
          <w:szCs w:val="24"/>
        </w:rPr>
        <w:t xml:space="preserve">., </w:t>
      </w:r>
    </w:p>
    <w:p w:rsidRDefault="00AA2B5C" w:rsidP="00AA2B5C" w:rsidR="00AA2B5C">
      <w:pPr>
        <w:rPr>
          <w:sz w:val="24"/>
          <w:szCs w:val="24"/>
        </w:rPr>
      </w:pPr>
    </w:p>
    <w:p w:rsidRDefault="00AA2B5C" w:rsidP="00AA2B5C" w:rsidR="00AA2B5C">
      <w:pPr>
        <w:jc w:val="center"/>
        <w:rPr>
          <w:sz w:val="24"/>
          <w:szCs w:val="24"/>
        </w:rPr>
      </w:pPr>
      <w:r>
        <w:rPr>
          <w:sz w:val="24"/>
          <w:szCs w:val="24"/>
        </w:rPr>
        <w:t>z a k l j u č i o      j e</w:t>
      </w:r>
    </w:p>
    <w:p w:rsidRDefault="00AA2B5C" w:rsidP="00AA2B5C" w:rsidR="00AA2B5C">
      <w:pPr>
        <w:rPr>
          <w:b/>
          <w:sz w:val="24"/>
          <w:szCs w:val="24"/>
        </w:rPr>
      </w:pPr>
    </w:p>
    <w:p w:rsidRDefault="00AA2B5C" w:rsidP="00AA2B5C" w:rsidR="00AA2B5C">
      <w:pPr>
        <w:jc w:val="both"/>
        <w:rPr>
          <w:sz w:val="24"/>
          <w:szCs w:val="24"/>
        </w:rPr>
      </w:pPr>
      <w:r>
        <w:rPr>
          <w:sz w:val="24"/>
          <w:szCs w:val="24"/>
        </w:rPr>
        <w:tab/>
        <w:t xml:space="preserve">Nalaže se stečajnom upravitelju u roku 8 dana dostaviti izvješće o tijeku stečajnog postupka i stanju stečajne mase.  </w:t>
      </w:r>
    </w:p>
    <w:p w:rsidRDefault="00AA2B5C" w:rsidP="00AA2B5C" w:rsidR="00AA2B5C">
      <w:pPr>
        <w:jc w:val="both"/>
        <w:rPr>
          <w:sz w:val="24"/>
          <w:szCs w:val="24"/>
        </w:rPr>
      </w:pPr>
    </w:p>
    <w:p w:rsidRDefault="00AA2B5C" w:rsidP="00AA2B5C" w:rsidR="00AA2B5C">
      <w:pPr>
        <w:jc w:val="center"/>
        <w:rPr>
          <w:sz w:val="24"/>
          <w:szCs w:val="24"/>
        </w:rPr>
      </w:pPr>
      <w:r>
        <w:rPr>
          <w:sz w:val="24"/>
          <w:szCs w:val="24"/>
        </w:rPr>
        <w:t xml:space="preserve">o b r a z l o ž e nj e </w:t>
      </w:r>
    </w:p>
    <w:p w:rsidRDefault="00AA2B5C" w:rsidP="00AA2B5C" w:rsidR="00AA2B5C">
      <w:pPr>
        <w:jc w:val="both"/>
        <w:rPr>
          <w:sz w:val="24"/>
          <w:szCs w:val="24"/>
        </w:rPr>
      </w:pPr>
    </w:p>
    <w:p w:rsidRDefault="00AA2B5C" w:rsidP="00AA2B5C" w:rsidR="00AA2B5C">
      <w:pPr>
        <w:ind w:firstLine="720"/>
        <w:jc w:val="both"/>
        <w:rPr>
          <w:sz w:val="24"/>
          <w:szCs w:val="24"/>
        </w:rPr>
      </w:pPr>
      <w:r>
        <w:rPr>
          <w:sz w:val="24"/>
          <w:szCs w:val="24"/>
        </w:rPr>
        <w:t>Prema odredbi čl. 89. st. 2. Stečajnog zakona („Narodne novine“ broj 71/15, dalje: SZ) stečajni upravitelj dužan je podnositi na propisanom obrascu pisana izvješća o tijeku stečajnoga postupka i o stanju stečajne mase, i to najmanje jedanput u tri mjeseca.  Pisana izvješća iz stavka 2. ovoga članka i druga izvješća koja je stečajni upravitelj dužan podnositi na temelju ovoga Zakona objavit će se na mrežnoj stranici e-Oglasna ploča sudova bez odgode (čl. 89. st. 3. ).</w:t>
      </w:r>
    </w:p>
    <w:p w:rsidRDefault="00AA2B5C" w:rsidP="00AA2B5C" w:rsidR="00AA2B5C">
      <w:pPr>
        <w:jc w:val="both"/>
        <w:rPr>
          <w:sz w:val="24"/>
          <w:szCs w:val="24"/>
        </w:rPr>
      </w:pPr>
    </w:p>
    <w:p w:rsidRDefault="00AA2B5C" w:rsidP="00AA2B5C" w:rsidR="00AA2B5C">
      <w:pPr>
        <w:jc w:val="both"/>
        <w:rPr>
          <w:sz w:val="24"/>
          <w:szCs w:val="24"/>
        </w:rPr>
      </w:pPr>
      <w:r>
        <w:rPr>
          <w:sz w:val="24"/>
          <w:szCs w:val="24"/>
        </w:rPr>
        <w:tab/>
        <w:t>Slijedom navedenog, sud je pozvao stečajnog upravitelja dostaviti pisano izvješće  o tijeku stečajnoga postupka i o stanju stečajne mase.</w:t>
      </w:r>
    </w:p>
    <w:p w:rsidRDefault="00AA2B5C" w:rsidP="00AA2B5C" w:rsidR="00AA2B5C">
      <w:pPr>
        <w:rPr>
          <w:sz w:val="24"/>
          <w:szCs w:val="24"/>
        </w:rPr>
      </w:pPr>
    </w:p>
    <w:p w:rsidRDefault="00AA2B5C" w:rsidP="00AA2B5C" w:rsidR="00AA2B5C">
      <w:pPr>
        <w:rPr>
          <w:sz w:val="24"/>
          <w:szCs w:val="24"/>
        </w:rPr>
      </w:pPr>
    </w:p>
    <w:p w:rsidRDefault="004B62AF" w:rsidP="00AA2B5C" w:rsidR="00AA2B5C">
      <w:pPr>
        <w:jc w:val="center"/>
        <w:rPr>
          <w:sz w:val="24"/>
          <w:szCs w:val="24"/>
        </w:rPr>
      </w:pPr>
      <w:r>
        <w:rPr>
          <w:sz w:val="24"/>
          <w:szCs w:val="24"/>
        </w:rPr>
        <w:t>U Zagrebu 20</w:t>
      </w:r>
      <w:r w:rsidR="00AA2B5C">
        <w:rPr>
          <w:sz w:val="24"/>
          <w:szCs w:val="24"/>
        </w:rPr>
        <w:t xml:space="preserve">. </w:t>
      </w:r>
      <w:r>
        <w:rPr>
          <w:sz w:val="24"/>
          <w:szCs w:val="24"/>
        </w:rPr>
        <w:t>veljače</w:t>
      </w:r>
      <w:r w:rsidR="00AA2B5C">
        <w:rPr>
          <w:sz w:val="24"/>
          <w:szCs w:val="24"/>
        </w:rPr>
        <w:t xml:space="preserve"> 201</w:t>
      </w:r>
      <w:r>
        <w:rPr>
          <w:sz w:val="24"/>
          <w:szCs w:val="24"/>
        </w:rPr>
        <w:t>9</w:t>
      </w:r>
      <w:r w:rsidR="00AA2B5C">
        <w:rPr>
          <w:sz w:val="24"/>
          <w:szCs w:val="24"/>
        </w:rPr>
        <w:t xml:space="preserve">. </w:t>
      </w:r>
    </w:p>
    <w:p w:rsidRDefault="00F13A79" w:rsidP="00F13A79" w:rsidR="00F13A79" w:rsidRPr="00310646">
      <w:pPr>
        <w:jc w:val="center"/>
        <w:rPr>
          <w:sz w:val="24"/>
          <w:szCs w:val="24"/>
        </w:rPr>
      </w:pPr>
    </w:p>
    <w:p w:rsidRDefault="00F13A79" w:rsidP="00F13A79" w:rsidR="00F13A79" w:rsidRPr="00310646">
      <w:pPr>
        <w:jc w:val="center"/>
        <w:rPr>
          <w:sz w:val="24"/>
          <w:szCs w:val="24"/>
        </w:rPr>
      </w:pPr>
    </w:p>
    <w:p w:rsidRDefault="008409BB" w:rsidP="00F13A79" w:rsidR="00F13A79" w:rsidRPr="00310646">
      <w:pPr>
        <w:jc w:val="center"/>
        <w:rPr>
          <w:sz w:val="24"/>
          <w:szCs w:val="24"/>
        </w:rPr>
      </w:pPr>
      <w:r>
        <w:rPr>
          <w:sz w:val="24"/>
          <w:szCs w:val="24"/>
        </w:rPr>
        <w:t xml:space="preserve"> </w:t>
      </w:r>
    </w:p>
    <w:p w:rsidRDefault="00F13A79" w:rsidP="00F13A79" w:rsidR="00F13A79" w:rsidRPr="00310646">
      <w:pPr>
        <w:pStyle w:val="Tijeloteksta"/>
        <w:ind w:left="5760"/>
      </w:pPr>
      <w:r w:rsidRPr="00310646">
        <w:tab/>
      </w:r>
      <w:r w:rsidR="008409BB">
        <w:t xml:space="preserve">                              </w:t>
      </w:r>
      <w:r w:rsidRPr="00310646">
        <w:t>SUDAC:</w:t>
      </w:r>
    </w:p>
    <w:p w:rsidRDefault="009E1755" w:rsidP="00AA2B5C" w:rsidR="00F13A79" w:rsidRPr="00AA2B5C">
      <w:pPr>
        <w:pStyle w:val="Podnaslov"/>
        <w:ind w:firstLine="720" w:left="4320"/>
        <w:rPr>
          <w:rFonts w:hAnsi="Times New Roman" w:ascii="Times New Roman"/>
          <w:b w:val="false"/>
          <w:color w:val="auto"/>
          <w:szCs w:val="24"/>
        </w:rPr>
      </w:pPr>
      <w:r w:rsidRPr="00310646">
        <w:rPr>
          <w:rFonts w:hAnsi="Times New Roman" w:ascii="Times New Roman"/>
          <w:b w:val="false"/>
          <w:color w:val="auto"/>
          <w:szCs w:val="24"/>
        </w:rPr>
        <w:t xml:space="preserve">               </w:t>
      </w:r>
      <w:r w:rsidR="000D05A1">
        <w:rPr>
          <w:rFonts w:hAnsi="Times New Roman" w:ascii="Times New Roman"/>
          <w:b w:val="false"/>
          <w:color w:val="auto"/>
          <w:szCs w:val="24"/>
        </w:rPr>
        <w:t xml:space="preserve">      </w:t>
      </w:r>
      <w:r w:rsidR="003A3724" w:rsidRPr="003A3724">
        <w:rPr>
          <w:rFonts w:hAnsi="Times New Roman" w:ascii="Times New Roman"/>
          <w:b w:val="false"/>
          <w:color w:val="auto"/>
          <w:szCs w:val="24"/>
        </w:rPr>
        <w:t>Nikolina Dorić Hadžisejdi</w:t>
      </w:r>
      <w:r w:rsidR="00AA2B5C">
        <w:rPr>
          <w:rFonts w:hAnsi="Times New Roman" w:ascii="Times New Roman"/>
          <w:b w:val="false"/>
          <w:color w:val="auto"/>
          <w:szCs w:val="24"/>
        </w:rPr>
        <w:t>ć</w:t>
      </w:r>
      <w:r w:rsidR="000D05A1">
        <w:rPr>
          <w:rFonts w:hAnsi="Times New Roman" w:ascii="Times New Roman"/>
          <w:b w:val="false"/>
          <w:color w:val="auto"/>
          <w:szCs w:val="24"/>
        </w:rPr>
        <w:t>, v.r.</w:t>
      </w:r>
      <w:r w:rsidR="00F13A79" w:rsidRPr="00310646">
        <w:rPr>
          <w:szCs w:val="24"/>
        </w:rPr>
        <w:tab/>
      </w:r>
      <w:r w:rsidR="00945BB0">
        <w:rPr>
          <w:szCs w:val="24"/>
        </w:rPr>
        <w:tab/>
      </w:r>
      <w:r w:rsidR="00945BB0">
        <w:rPr>
          <w:szCs w:val="24"/>
        </w:rPr>
        <w:tab/>
      </w:r>
      <w:r w:rsidR="00945BB0">
        <w:rPr>
          <w:szCs w:val="24"/>
        </w:rPr>
        <w:tab/>
      </w:r>
      <w:r w:rsidR="00945BB0">
        <w:rPr>
          <w:szCs w:val="24"/>
        </w:rPr>
        <w:tab/>
        <w:t xml:space="preserve"> </w:t>
      </w:r>
    </w:p>
    <w:p w:rsidRDefault="00B539B6" w:rsidP="00F13A79" w:rsidR="00B539B6" w:rsidRPr="006932E0">
      <w:pPr>
        <w:rPr>
          <w:sz w:val="24"/>
          <w:szCs w:val="24"/>
        </w:rPr>
      </w:pPr>
      <w:r w:rsidRPr="006932E0">
        <w:rPr>
          <w:sz w:val="24"/>
          <w:szCs w:val="24"/>
        </w:rPr>
        <w:t>UPUTA O PRAVNOM LIJEKU:</w:t>
      </w:r>
    </w:p>
    <w:p w:rsidRDefault="00B539B6" w:rsidP="00F13A79" w:rsidR="007C1C99">
      <w:pPr>
        <w:rPr>
          <w:sz w:val="24"/>
          <w:szCs w:val="24"/>
        </w:rPr>
      </w:pPr>
      <w:r w:rsidRPr="00310646">
        <w:rPr>
          <w:sz w:val="24"/>
          <w:szCs w:val="24"/>
        </w:rPr>
        <w:t>Protiv ovog zaključka žalba nije dopuštena.</w:t>
      </w:r>
    </w:p>
    <w:p w:rsidRDefault="000D05A1" w:rsidP="000D05A1" w:rsidR="000D05A1">
      <w:pPr>
        <w:pStyle w:val="Odlomakpopisa"/>
        <w:ind w:left="360"/>
        <w:rPr>
          <w:sz w:val="24"/>
          <w:szCs w:val="24"/>
        </w:rPr>
      </w:pPr>
    </w:p>
    <w:p w:rsidRDefault="000D05A1" w:rsidP="007B64C7" w:rsidR="000D05A1" w:rsidRPr="000D05A1">
      <w:pPr>
        <w:ind w:firstLine="708" w:left="3540"/>
        <w:jc w:val="right"/>
        <w:rPr>
          <w:sz w:val="24"/>
          <w:szCs w:val="24"/>
        </w:rPr>
      </w:pPr>
      <w:r w:rsidRPr="000D05A1">
        <w:rPr>
          <w:sz w:val="24"/>
          <w:szCs w:val="24"/>
        </w:rPr>
        <w:t xml:space="preserve">Za točnost </w:t>
      </w:r>
      <w:proofErr w:type="spellStart"/>
      <w:r w:rsidRPr="000D05A1">
        <w:rPr>
          <w:sz w:val="24"/>
          <w:szCs w:val="24"/>
        </w:rPr>
        <w:t>otpravka</w:t>
      </w:r>
      <w:proofErr w:type="spellEnd"/>
      <w:r w:rsidRPr="000D05A1">
        <w:rPr>
          <w:sz w:val="24"/>
          <w:szCs w:val="24"/>
        </w:rPr>
        <w:t>-ovlašteni službenik:</w:t>
      </w:r>
    </w:p>
    <w:p w:rsidRDefault="000D05A1" w:rsidP="007B64C7" w:rsidR="000D05A1" w:rsidRPr="000D05A1">
      <w:pPr>
        <w:ind w:firstLine="708" w:left="3540"/>
        <w:jc w:val="right"/>
        <w:rPr>
          <w:sz w:val="24"/>
          <w:szCs w:val="24"/>
        </w:rPr>
      </w:pPr>
      <w:r w:rsidRPr="000D05A1">
        <w:rPr>
          <w:sz w:val="24"/>
          <w:szCs w:val="24"/>
        </w:rPr>
        <w:t xml:space="preserve">                                       Valentina Gabud</w:t>
      </w:r>
    </w:p>
    <w:p w:rsidRDefault="008409BB" w:rsidP="000D05A1" w:rsidR="00935ABA" w:rsidRPr="008409BB">
      <w:pPr>
        <w:pStyle w:val="Odlomakpopisa"/>
        <w:ind w:left="360"/>
        <w:rPr>
          <w:sz w:val="24"/>
          <w:szCs w:val="24"/>
        </w:rPr>
      </w:pPr>
      <w:r>
        <w:rPr>
          <w:sz w:val="24"/>
          <w:szCs w:val="24"/>
        </w:rPr>
        <w:tab/>
      </w:r>
    </w:p>
    <w:sectPr w:rsidSect="008409BB" w:rsidR="00935ABA" w:rsidRPr="008409BB">
      <w:headerReference w:type="first" r:id="rId9"/>
      <w:pgSz w:h="15840" w:w="12240"/>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409BB" w:rsidP="008409BB" w:rsidR="008409BB">
      <w:r>
        <w:separator/>
      </w:r>
    </w:p>
  </w:endnote>
  <w:endnote w:id="0" w:type="continuationSeparator">
    <w:p w:rsidRDefault="008409BB" w:rsidP="008409BB" w:rsidR="008409B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409BB" w:rsidP="008409BB" w:rsidR="008409BB">
      <w:r>
        <w:separator/>
      </w:r>
    </w:p>
  </w:footnote>
  <w:footnote w:id="0" w:type="continuationSeparator">
    <w:p w:rsidRDefault="008409BB" w:rsidP="008409BB" w:rsidR="008409B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00B30" w:rsidR="008409BB">
    <w:pPr>
      <w:pStyle w:val="Zaglavlje"/>
    </w:pPr>
    <w:r>
      <w:t xml:space="preserve">  </w:t>
    </w:r>
    <w:r w:rsidR="008409BB">
      <w:t xml:space="preserve">           </w:t>
    </w:r>
    <w:r w:rsidR="008409BB">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AE60B5A"/>
    <w:multiLevelType w:val="hybridMultilevel"/>
    <w:tmpl w:val="B686C784"/>
    <w:lvl w:tplc="7CB844C6" w:ilvl="0">
      <w:start w:val="89"/>
      <w:numFmt w:val="bullet"/>
      <w:lvlText w:val="-"/>
      <w:lvlJc w:val="left"/>
      <w:pPr>
        <w:ind w:hanging="360" w:left="36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13A79"/>
    <w:rsid w:val="00090AC4"/>
    <w:rsid w:val="000D05A1"/>
    <w:rsid w:val="001A1BF7"/>
    <w:rsid w:val="001D5F3F"/>
    <w:rsid w:val="0026720F"/>
    <w:rsid w:val="002B10D2"/>
    <w:rsid w:val="00310646"/>
    <w:rsid w:val="003A3724"/>
    <w:rsid w:val="004846E3"/>
    <w:rsid w:val="004B62AF"/>
    <w:rsid w:val="00574039"/>
    <w:rsid w:val="00577C20"/>
    <w:rsid w:val="005E5A2C"/>
    <w:rsid w:val="00600B30"/>
    <w:rsid w:val="00675E2B"/>
    <w:rsid w:val="006932E0"/>
    <w:rsid w:val="006F6973"/>
    <w:rsid w:val="0075381D"/>
    <w:rsid w:val="007C1C99"/>
    <w:rsid w:val="00815B2B"/>
    <w:rsid w:val="008409BB"/>
    <w:rsid w:val="008A286D"/>
    <w:rsid w:val="00935ABA"/>
    <w:rsid w:val="009445FD"/>
    <w:rsid w:val="00945BB0"/>
    <w:rsid w:val="009E1755"/>
    <w:rsid w:val="00AA2B5C"/>
    <w:rsid w:val="00AD2A7F"/>
    <w:rsid w:val="00B539B6"/>
    <w:rsid w:val="00B73130"/>
    <w:rsid w:val="00BF5690"/>
    <w:rsid w:val="00C00CB9"/>
    <w:rsid w:val="00C439BE"/>
    <w:rsid w:val="00CB499D"/>
    <w:rsid w:val="00CD7733"/>
    <w:rsid w:val="00D10C86"/>
    <w:rsid w:val="00D639B5"/>
    <w:rsid w:val="00D75E26"/>
    <w:rsid w:val="00D82923"/>
    <w:rsid w:val="00D8748D"/>
    <w:rsid w:val="00DE1190"/>
    <w:rsid w:val="00E81382"/>
    <w:rsid w:val="00EA0F05"/>
    <w:rsid w:val="00F002AF"/>
    <w:rsid w:val="00F13A79"/>
    <w:rsid w:val="00F32614"/>
    <w:rsid w:val="00FA0451"/>
    <w:rsid w:val="00FC18D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13A79"/>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aslov" w:type="paragraph">
    <w:name w:val="Subtitle"/>
    <w:basedOn w:val="Normal"/>
    <w:qFormat/>
    <w:rsid w:val="00F13A79"/>
    <w:pPr>
      <w:jc w:val="both"/>
    </w:pPr>
    <w:rPr>
      <w:rFonts w:hAnsi="Tahoma" w:ascii="Tahoma"/>
      <w:b/>
      <w:color w:val="0000FF"/>
      <w:sz w:val="24"/>
    </w:rPr>
  </w:style>
  <w:style w:styleId="Tijeloteksta" w:type="paragraph">
    <w:name w:val="Body Text"/>
    <w:basedOn w:val="Normal"/>
    <w:rsid w:val="00F13A79"/>
    <w:pPr>
      <w:jc w:val="both"/>
    </w:pPr>
    <w:rPr>
      <w:sz w:val="24"/>
      <w:szCs w:val="24"/>
    </w:rPr>
  </w:style>
  <w:style w:styleId="Tekstrezerviranogmjesta" w:type="character">
    <w:name w:val="Placeholder Text"/>
    <w:basedOn w:val="Zadanifontodlomka"/>
    <w:uiPriority w:val="99"/>
    <w:semiHidden/>
    <w:rsid w:val="00815B2B"/>
    <w:rPr>
      <w:color w:val="808080"/>
      <w:bdr w:space="0" w:sz="0" w:color="auto" w:val="none"/>
      <w:shd w:fill="auto" w:color="auto" w:val="clear"/>
    </w:rPr>
  </w:style>
  <w:style w:customStyle="true" w:styleId="eSPISCCParagraphDefaultFont" w:type="character">
    <w:name w:val="eSPIS_CC_Paragraph Default Font"/>
    <w:basedOn w:val="Zadanifontodlomka"/>
    <w:rsid w:val="00815B2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15B2B"/>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815B2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15B2B"/>
    <w:rPr>
      <w:rFonts w:cs="Times New Roman" w:hAnsi="Times New Roman" w:ascii="Times New Roman"/>
      <w:sz w:val="24"/>
      <w:szCs w:val="24"/>
      <w:bdr w:space="0" w:sz="0" w:color="auto" w:val="none"/>
      <w:shd w:fill="CCFFCC" w:color="auto" w:val="clear"/>
      <w:lang w:val="hr-HR"/>
    </w:rPr>
  </w:style>
  <w:style w:styleId="Tekstbalonia" w:type="paragraph">
    <w:name w:val="Balloon Text"/>
    <w:basedOn w:val="Normal"/>
    <w:link w:val="TekstbaloniaChar"/>
    <w:rsid w:val="00815B2B"/>
    <w:rPr>
      <w:rFonts w:cs="Tahoma" w:hAnsi="Tahoma" w:ascii="Tahoma"/>
      <w:sz w:val="16"/>
      <w:szCs w:val="16"/>
    </w:rPr>
  </w:style>
  <w:style w:customStyle="true" w:styleId="TekstbaloniaChar" w:type="character">
    <w:name w:val="Tekst balončića Char"/>
    <w:basedOn w:val="Zadanifontodlomka"/>
    <w:link w:val="Tekstbalonia"/>
    <w:rsid w:val="00815B2B"/>
    <w:rPr>
      <w:rFonts w:cs="Tahoma" w:hAnsi="Tahoma" w:ascii="Tahoma"/>
      <w:sz w:val="16"/>
      <w:szCs w:val="16"/>
    </w:rPr>
  </w:style>
  <w:style w:styleId="Odlomakpopisa" w:type="paragraph">
    <w:name w:val="List Paragraph"/>
    <w:basedOn w:val="Normal"/>
    <w:uiPriority w:val="34"/>
    <w:qFormat/>
    <w:rsid w:val="007C1C99"/>
    <w:pPr>
      <w:ind w:left="720"/>
      <w:contextualSpacing/>
    </w:pPr>
  </w:style>
  <w:style w:styleId="Zaglavlje" w:type="paragraph">
    <w:name w:val="header"/>
    <w:basedOn w:val="Normal"/>
    <w:link w:val="ZaglavljeChar"/>
    <w:unhideWhenUsed/>
    <w:rsid w:val="008409BB"/>
    <w:pPr>
      <w:tabs>
        <w:tab w:pos="4536" w:val="center"/>
        <w:tab w:pos="9072" w:val="right"/>
      </w:tabs>
    </w:pPr>
  </w:style>
  <w:style w:customStyle="true" w:styleId="ZaglavljeChar" w:type="character">
    <w:name w:val="Zaglavlje Char"/>
    <w:basedOn w:val="Zadanifontodlomka"/>
    <w:link w:val="Zaglavlje"/>
    <w:rsid w:val="008409BB"/>
  </w:style>
  <w:style w:styleId="Podnoje" w:type="paragraph">
    <w:name w:val="footer"/>
    <w:basedOn w:val="Normal"/>
    <w:link w:val="PodnojeChar"/>
    <w:unhideWhenUsed/>
    <w:rsid w:val="008409BB"/>
    <w:pPr>
      <w:tabs>
        <w:tab w:pos="4536" w:val="center"/>
        <w:tab w:pos="9072" w:val="right"/>
      </w:tabs>
    </w:pPr>
  </w:style>
  <w:style w:customStyle="true" w:styleId="PodnojeChar" w:type="character">
    <w:name w:val="Podnožje Char"/>
    <w:basedOn w:val="Zadanifontodlomka"/>
    <w:link w:val="Podnoje"/>
    <w:rsid w:val="008409BB"/>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13A79"/>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aslov" w:type="paragraph">
    <w:name w:val="Subtitle"/>
    <w:basedOn w:val="Normal"/>
    <w:qFormat/>
    <w:rsid w:val="00F13A79"/>
    <w:pPr>
      <w:jc w:val="both"/>
    </w:pPr>
    <w:rPr>
      <w:rFonts w:ascii="Tahoma" w:hAnsi="Tahoma"/>
      <w:b/>
      <w:color w:val="0000FF"/>
      <w:sz w:val="24"/>
    </w:rPr>
  </w:style>
  <w:style w:styleId="Tijeloteksta" w:type="paragraph">
    <w:name w:val="Body Text"/>
    <w:basedOn w:val="Normal"/>
    <w:rsid w:val="00F13A79"/>
    <w:pPr>
      <w:jc w:val="both"/>
    </w:pPr>
    <w:rPr>
      <w:sz w:val="24"/>
      <w:szCs w:val="24"/>
    </w:rPr>
  </w:style>
  <w:style w:styleId="Tekstrezerviranogmjesta" w:type="character">
    <w:name w:val="Placeholder Text"/>
    <w:basedOn w:val="Zadanifontodlomka"/>
    <w:uiPriority w:val="99"/>
    <w:semiHidden/>
    <w:rsid w:val="00815B2B"/>
    <w:rPr>
      <w:color w:val="808080"/>
      <w:bdr w:color="auto" w:space="0" w:sz="0" w:val="none"/>
      <w:shd w:color="auto" w:fill="auto" w:val="clear"/>
    </w:rPr>
  </w:style>
  <w:style w:customStyle="1" w:styleId="eSPISCCParagraphDefaultFont" w:type="character">
    <w:name w:val="eSPIS_CC_Paragraph Default Font"/>
    <w:basedOn w:val="Zadanifontodlomka"/>
    <w:rsid w:val="00815B2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15B2B"/>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15B2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15B2B"/>
    <w:rPr>
      <w:rFonts w:ascii="Times New Roman" w:cs="Times New Roman" w:hAnsi="Times New Roman"/>
      <w:sz w:val="24"/>
      <w:szCs w:val="24"/>
      <w:bdr w:color="auto" w:space="0" w:sz="0" w:val="none"/>
      <w:shd w:color="auto" w:fill="CCFFCC" w:val="clear"/>
      <w:lang w:val="hr-HR"/>
    </w:rPr>
  </w:style>
  <w:style w:styleId="Tekstbalonia" w:type="paragraph">
    <w:name w:val="Balloon Text"/>
    <w:basedOn w:val="Normal"/>
    <w:link w:val="TekstbaloniaChar"/>
    <w:rsid w:val="00815B2B"/>
    <w:rPr>
      <w:rFonts w:ascii="Tahoma" w:cs="Tahoma" w:hAnsi="Tahoma"/>
      <w:sz w:val="16"/>
      <w:szCs w:val="16"/>
    </w:rPr>
  </w:style>
  <w:style w:customStyle="1" w:styleId="TekstbaloniaChar" w:type="character">
    <w:name w:val="Tekst balončića Char"/>
    <w:basedOn w:val="Zadanifontodlomka"/>
    <w:link w:val="Tekstbalonia"/>
    <w:rsid w:val="00815B2B"/>
    <w:rPr>
      <w:rFonts w:ascii="Tahoma" w:cs="Tahoma" w:hAnsi="Tahoma"/>
      <w:sz w:val="16"/>
      <w:szCs w:val="16"/>
    </w:rPr>
  </w:style>
  <w:style w:styleId="Odlomakpopisa" w:type="paragraph">
    <w:name w:val="List Paragraph"/>
    <w:basedOn w:val="Normal"/>
    <w:uiPriority w:val="34"/>
    <w:qFormat/>
    <w:rsid w:val="007C1C99"/>
    <w:pPr>
      <w:ind w:left="720"/>
      <w:contextualSpacing/>
    </w:pPr>
  </w:style>
  <w:style w:styleId="Zaglavlje" w:type="paragraph">
    <w:name w:val="header"/>
    <w:basedOn w:val="Normal"/>
    <w:link w:val="ZaglavljeChar"/>
    <w:unhideWhenUsed/>
    <w:rsid w:val="008409BB"/>
    <w:pPr>
      <w:tabs>
        <w:tab w:pos="4536" w:val="center"/>
        <w:tab w:pos="9072" w:val="right"/>
      </w:tabs>
    </w:pPr>
  </w:style>
  <w:style w:customStyle="1" w:styleId="ZaglavljeChar" w:type="character">
    <w:name w:val="Zaglavlje Char"/>
    <w:basedOn w:val="Zadanifontodlomka"/>
    <w:link w:val="Zaglavlje"/>
    <w:rsid w:val="008409BB"/>
  </w:style>
  <w:style w:styleId="Podnoje" w:type="paragraph">
    <w:name w:val="footer"/>
    <w:basedOn w:val="Normal"/>
    <w:link w:val="PodnojeChar"/>
    <w:unhideWhenUsed/>
    <w:rsid w:val="008409BB"/>
    <w:pPr>
      <w:tabs>
        <w:tab w:pos="4536" w:val="center"/>
        <w:tab w:pos="9072" w:val="right"/>
      </w:tabs>
    </w:pPr>
  </w:style>
  <w:style w:customStyle="1" w:styleId="PodnojeChar" w:type="character">
    <w:name w:val="Podnožje Char"/>
    <w:basedOn w:val="Zadanifontodlomka"/>
    <w:link w:val="Podnoje"/>
    <w:rsid w:val="008409BB"/>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954049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veljače 2019.</izvorni_sadrzaj>
    <derivirana_varijabla naziv="DomainObject.DatumDonosenjaOdluke_1">20.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105</izvorni_sadrzaj>
    <derivirana_varijabla naziv="DomainObject.Predmet.Broj_1">105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siječnja 2013.</izvorni_sadrzaj>
    <derivirana_varijabla naziv="DomainObject.Predmet.DatumOsnivanja_1">30. siječnja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ST-104/2013</izvorni_sadrzaj>
    <derivirana_varijabla naziv="DomainObject.Predmet.Opis_1">Prijedlog za otvaranje stečajnog postupka
ST-104/2013</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St-105/2013</izvorni_sadrzaj>
    <derivirana_varijabla naziv="DomainObject.Predmet.OznakaBroj_1">St-105/2013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ST-27/2013
ST-28/2013
ST-29/2013
ST-30/2013
ST-31/2013
ST-53/2013
ST-54/2013
ST-55/2013
ST-56/2013
ST-57/2013
ST-71/2013
ST-72/2013
ST-73/2013
ST-74/2013
ST-75/2013
ST-89/2013
ST-90/2013
ST-91/2013
ST-92/2013
ST-93/2013
ST-100/2013
ST-102/2013
ST-103/2013</izvorni_sadrzaj>
    <derivirana_varijabla naziv="DomainObject.Predmet.PrimjedbaSuca_1">ST-27/2013
ST-28/2013
ST-29/2013
ST-30/2013
ST-31/2013
ST-53/2013
ST-54/2013
ST-55/2013
ST-56/2013
ST-57/2013
ST-71/2013
ST-72/2013
ST-73/2013
ST-74/2013
ST-75/2013
ST-89/2013
ST-90/2013
ST-91/2013
ST-92/2013
ST-93/2013
ST-100/2013
ST-102/2013
ST-103/2013</derivirana_varijabla>
  </DomainObject.Predmet.PrimjedbaSuca>
  <DomainObject.Predmet.ProtustrankaFormated>
    <izvorni_sadrzaj>  ISKRA društvo s ograničenom odgovornošću, kemijska industrija</izvorni_sadrzaj>
    <derivirana_varijabla naziv="DomainObject.Predmet.ProtustrankaFormated_1">  ISKRA društvo s ograničenom odgovornošću, kemijska industrija</derivirana_varijabla>
  </DomainObject.Predmet.ProtustrankaFormated>
  <DomainObject.Predmet.ProtustrankaFormatedOIB>
    <izvorni_sadrzaj>  ISKRA društvo s ograničenom odgovornošću, kemijska industrija, OIB 04710448567</izvorni_sadrzaj>
    <derivirana_varijabla naziv="DomainObject.Predmet.ProtustrankaFormatedOIB_1">  ISKRA društvo s ograničenom odgovornošću, kemijska industrija, OIB 04710448567</derivirana_varijabla>
  </DomainObject.Predmet.ProtustrankaFormatedOIB>
  <DomainObject.Predmet.ProtustrankaFormatedWithAdress>
    <izvorni_sadrzaj> ISKRA društvo s ograničenom odgovornošću, kemijska industrija, Fučkani 6, 10380 Sveti Ivan Zelina</izvorni_sadrzaj>
    <derivirana_varijabla naziv="DomainObject.Predmet.ProtustrankaFormatedWithAdress_1"> ISKRA društvo s ograničenom odgovornošću, kemijska industrija, Fučkani 6, 10380 Sveti Ivan Zelina</derivirana_varijabla>
  </DomainObject.Predmet.ProtustrankaFormatedWithAdress>
  <DomainObject.Predmet.ProtustrankaFormatedWithAdressOIB>
    <izvorni_sadrzaj> ISKRA društvo s ograničenom odgovornošću, kemijska industrija, OIB 04710448567, Fučkani 6, 10380 Sveti Ivan Zelina</izvorni_sadrzaj>
    <derivirana_varijabla naziv="DomainObject.Predmet.ProtustrankaFormatedWithAdressOIB_1"> ISKRA društvo s ograničenom odgovornošću, kemijska industrija, OIB 04710448567, Fučkani 6, 10380 Sveti Ivan Zelina</derivirana_varijabla>
  </DomainObject.Predmet.ProtustrankaFormatedWithAdressOIB>
  <DomainObject.Predmet.ProtustrankaWithAdress>
    <izvorni_sadrzaj>ISKRA društvo s ograničenom odgovornošću, kemijska industrija Fučkani 6, 10380 Sveti Ivan Zelina</izvorni_sadrzaj>
    <derivirana_varijabla naziv="DomainObject.Predmet.ProtustrankaWithAdress_1">ISKRA društvo s ograničenom odgovornošću, kemijska industrija Fučkani 6, 10380 Sveti Ivan Zelina</derivirana_varijabla>
  </DomainObject.Predmet.ProtustrankaWithAdress>
  <DomainObject.Predmet.ProtustrankaWithAdressOIB>
    <izvorni_sadrzaj>ISKRA društvo s ograničenom odgovornošću, kemijska industrija, OIB 04710448567, Fučkani 6, 10380 Sveti Ivan Zelina</izvorni_sadrzaj>
    <derivirana_varijabla naziv="DomainObject.Predmet.ProtustrankaWithAdressOIB_1">ISKRA društvo s ograničenom odgovornošću, kemijska industrija, OIB 04710448567, Fučkani 6, 10380 Sveti Ivan Zelina</derivirana_varijabla>
  </DomainObject.Predmet.ProtustrankaWithAdressOIB>
  <DomainObject.Predmet.ProtustrankaNazivFormated>
    <izvorni_sadrzaj>ISKRA društvo s ograničenom odgovornošću, kemijska industrija</izvorni_sadrzaj>
    <derivirana_varijabla naziv="DomainObject.Predmet.ProtustrankaNazivFormated_1">ISKRA društvo s ograničenom odgovornošću, kemijska industrija</derivirana_varijabla>
  </DomainObject.Predmet.ProtustrankaNazivFormated>
  <DomainObject.Predmet.ProtustrankaNazivFormatedOIB>
    <izvorni_sadrzaj>ISKRA društvo s ograničenom odgovornošću, kemijska industrija, OIB 04710448567</izvorni_sadrzaj>
    <derivirana_varijabla naziv="DomainObject.Predmet.ProtustrankaNazivFormatedOIB_1">ISKRA društvo s ograničenom odgovornošću, kemijska industrija, OIB 04710448567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MARTINA MATOŠKOVIĆ; SPARTA TRGOVINA d.o.o. za trgovinu i usluge; Drago Ištvanić; ZIVA društvo s ograničenom odgovornošću za trgovinu i usluge; MG ADRIA, trgovina i ugostiteljstvo, d.o.o.; ADRIA DIPLOMATIC SUPPLY d.o.o. za usluge; MATKO OBRT ZA ŠUM. USLUGE; SNJEŽANA KRAJNOVIĆ; CRUDELIS d.o.o. za usluge; PIMEX, d.o.o. za proizvodnju poljoprivredne mehanizacije, vanjsku i unutarnju trgovinu; DAKRIS d.o.o. za trgovinu i usluge; BAČVARIJA LEDINSKI; MEHANIKA-ELEKTRONIKA društvo s ograničenom odgovornošću za usluge; BRANKO BAŠIĆ; VV - PROMET d.o.o. prijevoz,građevinarstvo, trgovina i usluge; Mirsad Hotić; AUTOMOBILSKI AUKCIJSKI CENTAR d.o.o. za trgovinu i usluge; ALDIJANA HOTIĆ VOJIĆ; BOŠNJAK Vl. BORISLAV BOŠNJAK; KAPA d.o.o. za poljoprivredu, trgovinu i usluge; BAGATELLA d.o.o. za trgovinu i usluge; Z.T.T., d.o.o. za unutarnju i vanjsku trgovinu i usluge; Remont naftnih postrojenja d.o.o. za konzalting i marketing usluge, unutarnju i vanjsku trgovinu, proizvodnju strojarskih konstr; Marko Azapović</izvorni_sadrzaj>
    <derivirana_varijabla naziv="DomainObject.Predmet.StrankaFormated_1">  MARTINA MATOŠKOVIĆ; SPARTA TRGOVINA d.o.o. za trgovinu i usluge; Drago Ištvanić; ZIVA društvo s ograničenom odgovornošću za trgovinu i usluge; MG ADRIA, trgovina i ugostiteljstvo, d.o.o.; ADRIA DIPLOMATIC SUPPLY d.o.o. za usluge; MATKO OBRT ZA ŠUM. USLUGE; SNJEŽANA KRAJNOVIĆ; CRUDELIS d.o.o. za usluge; PIMEX, d.o.o. za proizvodnju poljoprivredne mehanizacije, vanjsku i unutarnju trgovinu; DAKRIS d.o.o. za trgovinu i usluge; BAČVARIJA LEDINSKI; MEHANIKA-ELEKTRONIKA društvo s ograničenom odgovornošću za usluge; BRANKO BAŠIĆ; VV - PROMET d.o.o. prijevoz,građevinarstvo, trgovina i usluge; Mirsad Hotić; AUTOMOBILSKI AUKCIJSKI CENTAR d.o.o. za trgovinu i usluge; ALDIJANA HOTIĆ VOJIĆ; BOŠNJAK Vl. BORISLAV BOŠNJAK; KAPA d.o.o. za poljoprivredu, trgovinu i usluge; BAGATELLA d.o.o. za trgovinu i usluge; Z.T.T., d.o.o. za unutarnju i vanjsku trgovinu i usluge; Remont naftnih postrojenja d.o.o. za konzalting i marketing usluge, unutarnju i vanjsku trgovinu, proizvodnju strojarskih konstr; Marko Azapović</derivirana_varijabla>
  </DomainObject.Predmet.StrankaFormated>
  <DomainObject.Predmet.StrankaFormatedOIB>
    <izvorni_sadrzaj>  MARTINA MATOŠKOVIĆ, OIB 14684478853; SPARTA TRGOVINA d.o.o. za trgovinu i usluge, OIB 24427573273; Drago Ištvanić, OIB 61817894937; ZIVA društvo s ograničenom odgovornošću za trgovinu i usluge, OIB 92740649164; MG ADRIA, trgovina i ugostiteljstvo, d.o.o., OIB 72535394652; ADRIA DIPLOMATIC SUPPLY d.o.o. za usluge, OIB 35506708766; MATKO OBRT ZA ŠUM. USLUGE, OIB 56277482199; SNJEŽANA KRAJNOVIĆ, OIB 80321257747; CRUDELIS d.o.o. za usluge, OIB 63780122733; PIMEX, d.o.o. za proizvodnju poljoprivredne mehanizacije, vanjsku i unutarnju trgovinu, OIB 03517896862; DAKRIS d.o.o. za trgovinu i usluge, OIB 67976605915; BAČVARIJA LEDINSKI, OIB 63867418958; MEHANIKA-ELEKTRONIKA društvo s ograničenom odgovornošću za usluge, OIB 44579903781; BRANKO BAŠIĆ, OIB 10893920769; VV - PROMET d.o.o. prijevoz,građevinarstvo, trgovina i usluge, OIB 41078691127; Mirsad Hotić, OIB 84209932771; AUTOMOBILSKI AUKCIJSKI CENTAR d.o.o. za trgovinu i usluge, OIB 66667125705; ALDIJANA HOTIĆ VOJIĆ, OIB 90715391236; BOŠNJAK Vl. BORISLAV BOŠNJAK, OIB 40888876229; KAPA d.o.o. za poljoprivredu, trgovinu i usluge, OIB 46935336109; BAGATELLA d.o.o. za trgovinu i usluge, OIB 52944353034; Z.T.T., d.o.o. za unutarnju i vanjsku trgovinu i usluge, OIB 75935511444; Remont naftnih postrojenja d.o.o. za konzalting i marketing usluge, unutarnju i vanjsku trgovinu, proizvodnju strojarskih konstr, OIB 49596297348; Marko Azapović, OIB 91396609825</izvorni_sadrzaj>
    <derivirana_varijabla naziv="DomainObject.Predmet.StrankaFormatedOIB_1">  MARTINA MATOŠKOVIĆ, OIB 14684478853; SPARTA TRGOVINA d.o.o. za trgovinu i usluge, OIB 24427573273; Drago Ištvanić, OIB 61817894937; ZIVA društvo s ograničenom odgovornošću za trgovinu i usluge, OIB 92740649164; MG ADRIA, trgovina i ugostiteljstvo, d.o.o., OIB 72535394652; ADRIA DIPLOMATIC SUPPLY d.o.o. za usluge, OIB 35506708766; MATKO OBRT ZA ŠUM. USLUGE, OIB 56277482199; SNJEŽANA KRAJNOVIĆ, OIB 80321257747; CRUDELIS d.o.o. za usluge, OIB 63780122733; PIMEX, d.o.o. za proizvodnju poljoprivredne mehanizacije, vanjsku i unutarnju trgovinu, OIB 03517896862; DAKRIS d.o.o. za trgovinu i usluge, OIB 67976605915; BAČVARIJA LEDINSKI, OIB 63867418958; MEHANIKA-ELEKTRONIKA društvo s ograničenom odgovornošću za usluge, OIB 44579903781; BRANKO BAŠIĆ, OIB 10893920769; VV - PROMET d.o.o. prijevoz,građevinarstvo, trgovina i usluge, OIB 41078691127; Mirsad Hotić, OIB 84209932771; AUTOMOBILSKI AUKCIJSKI CENTAR d.o.o. za trgovinu i usluge, OIB 66667125705; ALDIJANA HOTIĆ VOJIĆ, OIB 90715391236; BOŠNJAK Vl. BORISLAV BOŠNJAK, OIB 40888876229; KAPA d.o.o. za poljoprivredu, trgovinu i usluge, OIB 46935336109; BAGATELLA d.o.o. za trgovinu i usluge, OIB 52944353034; Z.T.T., d.o.o. za unutarnju i vanjsku trgovinu i usluge, OIB 75935511444; Remont naftnih postrojenja d.o.o. za konzalting i marketing usluge, unutarnju i vanjsku trgovinu, proizvodnju strojarskih konstr, OIB 49596297348; Marko Azapović, OIB 91396609825</derivirana_varijabla>
  </DomainObject.Predmet.StrankaFormatedOIB>
  <DomainObject.Predmet.StrankaFormatedWithAdress>
    <izvorni_sadrzaj> MARTINA MATOŠKOVIĆ, SIGET 22d, 10000 Zagreb; SPARTA TRGOVINA d.o.o. za trgovinu i usluge, Gramača 3b, Zagreb; Drago Ištvanić; ZIVA društvo s ograničenom odgovornošću za trgovinu i usluge, Fancevljev prilaz 4, Zagreb; MG ADRIA, trgovina i ugostiteljstvo, d.o.o., Zrinskogorska 5, Zagreb; ADRIA DIPLOMATIC SUPPLY d.o.o. za usluge, Ulica grada Vukovara 254, Zagreb; MATKO OBRT ZA ŠUM. USLUGE; SNJEŽANA KRAJNOVIĆ; CRUDELIS d.o.o. za usluge, Mile Gojsalić 57, 21311 Podstrana; PIMEX, d.o.o. za proizvodnju poljoprivredne mehanizacije, vanjsku i unutarnju trgovinu, Lukavec, Nova cesta 16, 10410 Velika Gorica; DAKRIS d.o.o. za trgovinu i usluge, Sošićka 23, 10000 Zagreb; BAČVARIJA LEDINSKI, Širovice 6, 48000 Koprivnica; MEHANIKA-ELEKTRONIKA društvo s ograničenom odgovornošću za usluge, Petra Svačića 10, 10450 Donja Zdenčina; BRANKO BAŠIĆ, Mlinovi 75, 10000 Zagreb; VV - PROMET d.o.o. prijevoz,građevinarstvo, trgovina i usluge, Marijana Haberlea 12, 10000 Zagreb; Mirsad Hotić, Sorkočevićeva 7, 10000 Zagreb; AUTOMOBILSKI AUKCIJSKI CENTAR d.o.o. za trgovinu i usluge, Potočka 2, 10000 Zagreb; ALDIJANA HOTIĆ VOJIĆ; BOŠNJAK Vl. BORISLAV BOŠNJAK, Zagrebačka 27, 35214 Donji Andrijevci; KAPA d.o.o. za poljoprivredu, trgovinu i usluge, Knez Gorica 2, 47000 Karlovac; BAGATELLA d.o.o. za trgovinu i usluge, Duga ulica 61, 32100 Vinkovci; Z.T.T., d.o.o. za unutarnju i vanjsku trgovinu i usluge, Fancevljev Prilaz 9, Zagreb; Remont naftnih postrojenja d.o.o. za konzalting i marketing usluge, unutarnju i vanjsku trgovinu, proizvodnju strojarskih konstr, Bulvanova 20, Zagreb; Marko Azapović, Hansa Dietricha Genschera 20, 32100 Vinkovci</izvorni_sadrzaj>
    <derivirana_varijabla naziv="DomainObject.Predmet.StrankaFormatedWithAdress_1"> MARTINA MATOŠKOVIĆ, SIGET 22d, 10000 Zagreb; SPARTA TRGOVINA d.o.o. za trgovinu i usluge, Gramača 3b, Zagreb; Drago Ištvanić; ZIVA društvo s ograničenom odgovornošću za trgovinu i usluge, Fancevljev prilaz 4, Zagreb; MG ADRIA, trgovina i ugostiteljstvo, d.o.o., Zrinskogorska 5, Zagreb; ADRIA DIPLOMATIC SUPPLY d.o.o. za usluge, Ulica grada Vukovara 254, Zagreb; MATKO OBRT ZA ŠUM. USLUGE; SNJEŽANA KRAJNOVIĆ; CRUDELIS d.o.o. za usluge, Mile Gojsalić 57, 21311 Podstrana; PIMEX, d.o.o. za proizvodnju poljoprivredne mehanizacije, vanjsku i unutarnju trgovinu, Lukavec, Nova cesta 16, 10410 Velika Gorica; DAKRIS d.o.o. za trgovinu i usluge, Sošićka 23, 10000 Zagreb; BAČVARIJA LEDINSKI, Širovice 6, 48000 Koprivnica; MEHANIKA-ELEKTRONIKA društvo s ograničenom odgovornošću za usluge, Petra Svačića 10, 10450 Donja Zdenčina; BRANKO BAŠIĆ, Mlinovi 75, 10000 Zagreb; VV - PROMET d.o.o. prijevoz,građevinarstvo, trgovina i usluge, Marijana Haberlea 12, 10000 Zagreb; Mirsad Hotić, Sorkočevićeva 7, 10000 Zagreb; AUTOMOBILSKI AUKCIJSKI CENTAR d.o.o. za trgovinu i usluge, Potočka 2, 10000 Zagreb; ALDIJANA HOTIĆ VOJIĆ; BOŠNJAK Vl. BORISLAV BOŠNJAK, Zagrebačka 27, 35214 Donji Andrijevci; KAPA d.o.o. za poljoprivredu, trgovinu i usluge, Knez Gorica 2, 47000 Karlovac; BAGATELLA d.o.o. za trgovinu i usluge, Duga ulica 61, 32100 Vinkovci; Z.T.T., d.o.o. za unutarnju i vanjsku trgovinu i usluge, Fancevljev Prilaz 9, Zagreb; Remont naftnih postrojenja d.o.o. za konzalting i marketing usluge, unutarnju i vanjsku trgovinu, proizvodnju strojarskih konstr, Bulvanova 20, Zagreb; Marko Azapović, Hansa Dietricha Genschera 20, 32100 Vinkovci</derivirana_varijabla>
  </DomainObject.Predmet.StrankaFormatedWithAdress>
  <DomainObject.Predmet.StrankaFormatedWithAdressOIB>
    <izvorni_sadrzaj> MARTINA MATOŠKOVIĆ, OIB 14684478853, SIGET 22d, 10000 Zagreb; SPARTA TRGOVINA d.o.o. za trgovinu i usluge, OIB 24427573273, Gramača 3b, Zagreb; Drago Ištvanić, OIB 61817894937; ZIVA društvo s ograničenom odgovornošću za trgovinu i usluge, OIB 92740649164, Fancevljev prilaz 4, Zagreb; MG ADRIA, trgovina i ugostiteljstvo, d.o.o., OIB 72535394652, Zrinskogorska 5, Zagreb; ADRIA DIPLOMATIC SUPPLY d.o.o. za usluge, OIB 35506708766, Ulica grada Vukovara 254, Zagreb; MATKO OBRT ZA ŠUM. USLUGE, OIB 56277482199; SNJEŽANA KRAJNOVIĆ, OIB 80321257747; CRUDELIS d.o.o. za usluge, OIB 63780122733, Mile Gojsalić 57, 21311 Podstrana; PIMEX, d.o.o. za proizvodnju poljoprivredne mehanizacije, vanjsku i unutarnju trgovinu, OIB 03517896862, Lukavec, Nova cesta 16, 10410 Velika Gorica; DAKRIS d.o.o. za trgovinu i usluge, OIB 67976605915, Sošićka 23, 10000 Zagreb; BAČVARIJA LEDINSKI, OIB 63867418958, Širovice 6, 48000 Koprivnica; MEHANIKA-ELEKTRONIKA društvo s ograničenom odgovornošću za usluge, OIB 44579903781, Petra Svačića 10, 10450 Donja Zdenčina; BRANKO BAŠIĆ, OIB 10893920769, Mlinovi 75, 10000 Zagreb; VV - PROMET d.o.o. prijevoz,građevinarstvo, trgovina i usluge, OIB 41078691127, Marijana Haberlea 12, 10000 Zagreb; Mirsad Hotić, OIB 84209932771, Sorkočevićeva 7, 10000 Zagreb; AUTOMOBILSKI AUKCIJSKI CENTAR d.o.o. za trgovinu i usluge, OIB 66667125705, Potočka 2, 10000 Zagreb; ALDIJANA HOTIĆ VOJIĆ, OIB 90715391236; BOŠNJAK Vl. BORISLAV BOŠNJAK, OIB 40888876229, Zagrebačka 27, 35214 Donji Andrijevci; KAPA d.o.o. za poljoprivredu, trgovinu i usluge, OIB 46935336109, Knez Gorica 2, 47000 Karlovac; BAGATELLA d.o.o. za trgovinu i usluge, OIB 52944353034, Duga ulica 61, 32100 Vinkovci; Z.T.T., d.o.o. za unutarnju i vanjsku trgovinu i usluge, OIB 75935511444, Fancevljev Prilaz 9, Zagreb; Remont naftnih postrojenja d.o.o. za konzalting i marketing usluge, unutarnju i vanjsku trgovinu, proizvodnju strojarskih konstr, OIB 49596297348, Bulvanova 20, Zagreb; Marko Azapović, OIB 91396609825, Hansa Dietricha Genschera 20, 32100 Vinkovci</izvorni_sadrzaj>
    <derivirana_varijabla naziv="DomainObject.Predmet.StrankaFormatedWithAdressOIB_1"> MARTINA MATOŠKOVIĆ, OIB 14684478853, SIGET 22d, 10000 Zagreb; SPARTA TRGOVINA d.o.o. za trgovinu i usluge, OIB 24427573273, Gramača 3b, Zagreb; Drago Ištvanić, OIB 61817894937; ZIVA društvo s ograničenom odgovornošću za trgovinu i usluge, OIB 92740649164, Fancevljev prilaz 4, Zagreb; MG ADRIA, trgovina i ugostiteljstvo, d.o.o., OIB 72535394652, Zrinskogorska 5, Zagreb; ADRIA DIPLOMATIC SUPPLY d.o.o. za usluge, OIB 35506708766, Ulica grada Vukovara 254, Zagreb; MATKO OBRT ZA ŠUM. USLUGE, OIB 56277482199; SNJEŽANA KRAJNOVIĆ, OIB 80321257747; CRUDELIS d.o.o. za usluge, OIB 63780122733, Mile Gojsalić 57, 21311 Podstrana; PIMEX, d.o.o. za proizvodnju poljoprivredne mehanizacije, vanjsku i unutarnju trgovinu, OIB 03517896862, Lukavec, Nova cesta 16, 10410 Velika Gorica; DAKRIS d.o.o. za trgovinu i usluge, OIB 67976605915, Sošićka 23, 10000 Zagreb; BAČVARIJA LEDINSKI, OIB 63867418958, Širovice 6, 48000 Koprivnica; MEHANIKA-ELEKTRONIKA društvo s ograničenom odgovornošću za usluge, OIB 44579903781, Petra Svačića 10, 10450 Donja Zdenčina; BRANKO BAŠIĆ, OIB 10893920769, Mlinovi 75, 10000 Zagreb; VV - PROMET d.o.o. prijevoz,građevinarstvo, trgovina i usluge, OIB 41078691127, Marijana Haberlea 12, 10000 Zagreb; Mirsad Hotić, OIB 84209932771, Sorkočevićeva 7, 10000 Zagreb; AUTOMOBILSKI AUKCIJSKI CENTAR d.o.o. za trgovinu i usluge, OIB 66667125705, Potočka 2, 10000 Zagreb; ALDIJANA HOTIĆ VOJIĆ, OIB 90715391236; BOŠNJAK Vl. BORISLAV BOŠNJAK, OIB 40888876229, Zagrebačka 27, 35214 Donji Andrijevci; KAPA d.o.o. za poljoprivredu, trgovinu i usluge, OIB 46935336109, Knez Gorica 2, 47000 Karlovac; BAGATELLA d.o.o. za trgovinu i usluge, OIB 52944353034, Duga ulica 61, 32100 Vinkovci; Z.T.T., d.o.o. za unutarnju i vanjsku trgovinu i usluge, OIB 75935511444, Fancevljev Prilaz 9, Zagreb; Remont naftnih postrojenja d.o.o. za konzalting i marketing usluge, unutarnju i vanjsku trgovinu, proizvodnju strojarskih konstr, OIB 49596297348, Bulvanova 20, Zagreb; Marko Azapović, OIB 91396609825, Hansa Dietricha Genschera 20, 32100 Vinkovci</derivirana_varijabla>
  </DomainObject.Predmet.StrankaFormatedWithAdressOIB>
  <DomainObject.Predmet.StrankaWithAdress>
    <izvorni_sadrzaj>MARTINA MATOŠKOVIĆ SIGET 22d,10000 Zagreb,SPARTA TRGOVINA d.o.o. za trgovinu i usluge Gramača 3b,Zagreb,Drago Ištvanić ,ZIVA društvo s ograničenom odgovornošću za trgovinu i usluge Fancevljev prilaz 4,Zagreb,MG ADRIA, trgovina i ugostiteljstvo, d.o.o. Zrinskogorska 5,Zagreb,ADRIA DIPLOMATIC SUPPLY d.o.o. za usluge Ulica grada Vukovara 254,Zagreb,MATKO OBRT ZA ŠUM. USLUGE ,SNJEŽANA KRAJNOVIĆ ,CRUDELIS d.o.o. za usluge Mile Gojsalić 57,21311 Podstrana,PIMEX, d.o.o. za proizvodnju poljoprivredne mehanizacije, vanjsku i unutarnju trgovinu Lukavec, Nova cesta 16,10410 Velika Gorica,DAKRIS d.o.o. za trgovinu i usluge Sošićka 23,10000 Zagreb,BAČVARIJA LEDINSKI Širovice 6,48000 Koprivnica,MEHANIKA-ELEKTRONIKA društvo s ograničenom odgovornošću za usluge Petra Svačića 10,10450 Donja Zdenčina,BRANKO BAŠIĆ Mlinovi 75,10000 Zagreb,VV - PROMET d.o.o. prijevoz,građevinarstvo, trgovina i usluge Marijana Haberlea 12,10000 Zagreb,Mirsad Hotić Sorkočevićeva 7,10000 Zagreb,AUTOMOBILSKI AUKCIJSKI CENTAR d.o.o. za trgovinu i usluge Potočka 2,10000 Zagreb,ALDIJANA HOTIĆ VOJIĆ ,BOŠNJAK Vl. BORISLAV BOŠNJAK Zagrebačka 27,35214 Donji Andrijevci,KAPA d.o.o. za poljoprivredu, trgovinu i usluge Knez Gorica 2,47000 Karlovac,BAGATELLA d.o.o. za trgovinu i usluge Duga ulica 61,32100 Vinkovci,Z.T.T., d.o.o. za unutarnju i vanjsku trgovinu i usluge Fancevljev Prilaz 9,Zagreb,Remont naftnih postrojenja d.o.o. za konzalting i marketing usluge, unutarnju i vanjsku trgovinu, proizvodnju strojarskih konstr Bulvanova 20,Zagreb,Marko Azapović Hansa Dietricha Genschera 20,32100 Vinkovci</izvorni_sadrzaj>
    <derivirana_varijabla naziv="DomainObject.Predmet.StrankaWithAdress_1">MARTINA MATOŠKOVIĆ SIGET 22d,10000 Zagreb,SPARTA TRGOVINA d.o.o. za trgovinu i usluge Gramača 3b,Zagreb,Drago Ištvanić ,ZIVA društvo s ograničenom odgovornošću za trgovinu i usluge Fancevljev prilaz 4,Zagreb,MG ADRIA, trgovina i ugostiteljstvo, d.o.o. Zrinskogorska 5,Zagreb,ADRIA DIPLOMATIC SUPPLY d.o.o. za usluge Ulica grada Vukovara 254,Zagreb,MATKO OBRT ZA ŠUM. USLUGE ,SNJEŽANA KRAJNOVIĆ ,CRUDELIS d.o.o. za usluge Mile Gojsalić 57,21311 Podstrana,PIMEX, d.o.o. za proizvodnju poljoprivredne mehanizacije, vanjsku i unutarnju trgovinu Lukavec, Nova cesta 16,10410 Velika Gorica,DAKRIS d.o.o. za trgovinu i usluge Sošićka 23,10000 Zagreb,BAČVARIJA LEDINSKI Širovice 6,48000 Koprivnica,MEHANIKA-ELEKTRONIKA društvo s ograničenom odgovornošću za usluge Petra Svačića 10,10450 Donja Zdenčina,BRANKO BAŠIĆ Mlinovi 75,10000 Zagreb,VV - PROMET d.o.o. prijevoz,građevinarstvo, trgovina i usluge Marijana Haberlea 12,10000 Zagreb,Mirsad Hotić Sorkočevićeva 7,10000 Zagreb,AUTOMOBILSKI AUKCIJSKI CENTAR d.o.o. za trgovinu i usluge Potočka 2,10000 Zagreb,ALDIJANA HOTIĆ VOJIĆ ,BOŠNJAK Vl. BORISLAV BOŠNJAK Zagrebačka 27,35214 Donji Andrijevci,KAPA d.o.o. za poljoprivredu, trgovinu i usluge Knez Gorica 2,47000 Karlovac,BAGATELLA d.o.o. za trgovinu i usluge Duga ulica 61,32100 Vinkovci,Z.T.T., d.o.o. za unutarnju i vanjsku trgovinu i usluge Fancevljev Prilaz 9,Zagreb,Remont naftnih postrojenja d.o.o. za konzalting i marketing usluge, unutarnju i vanjsku trgovinu, proizvodnju strojarskih konstr Bulvanova 20,Zagreb,Marko Azapović Hansa Dietricha Genschera 20,32100 Vinkovci</derivirana_varijabla>
  </DomainObject.Predmet.StrankaWithAdress>
  <DomainObject.Predmet.StrankaWithAdressOIB>
    <izvorni_sadrzaj>MARTINA MATOŠKOVIĆ, OIB 14684478853, SIGET 22d,10000 Zagreb,SPARTA TRGOVINA d.o.o. za trgovinu i usluge, OIB 24427573273, Gramača 3b,Zagreb,Drago Ištvanić, OIB 61817894937,ZIVA društvo s ograničenom odgovornošću za trgovinu i usluge, OIB 92740649164, Fancevljev prilaz 4,Zagreb,MG ADRIA, trgovina i ugostiteljstvo, d.o.o., OIB 72535394652, Zrinskogorska 5,Zagreb,ADRIA DIPLOMATIC SUPPLY d.o.o. za usluge, OIB 35506708766, Ulica grada Vukovara 254,Zagreb,MATKO OBRT ZA ŠUM. USLUGE, OIB 56277482199,SNJEŽANA KRAJNOVIĆ, OIB 80321257747,CRUDELIS d.o.o. za usluge, OIB 63780122733, Mile Gojsalić 57,21311 Podstrana,PIMEX, d.o.o. za proizvodnju poljoprivredne mehanizacije, vanjsku i unutarnju trgovinu, OIB 03517896862, Lukavec, Nova cesta 16,10410 Velika Gorica,DAKRIS d.o.o. za trgovinu i usluge, OIB 67976605915, Sošićka 23,10000 Zagreb,BAČVARIJA LEDINSKI, OIB 63867418958, Širovice 6,48000 Koprivnica,MEHANIKA-ELEKTRONIKA društvo s ograničenom odgovornošću za usluge, OIB 44579903781, Petra Svačića 10,10450 Donja Zdenčina,BRANKO BAŠIĆ, OIB 10893920769, Mlinovi 75,10000 Zagreb,VV - PROMET d.o.o. prijevoz,građevinarstvo, trgovina i usluge, OIB 41078691127, Marijana Haberlea 12,10000 Zagreb,Mirsad Hotić, OIB 84209932771, Sorkočevićeva 7,10000 Zagreb,AUTOMOBILSKI AUKCIJSKI CENTAR d.o.o. za trgovinu i usluge, OIB 66667125705, Potočka 2,10000 Zagreb,ALDIJANA HOTIĆ VOJIĆ, OIB 90715391236,BOŠNJAK Vl. BORISLAV BOŠNJAK, OIB 40888876229, Zagrebačka 27,35214 Donji Andrijevci,KAPA d.o.o. za poljoprivredu, trgovinu i usluge, OIB 46935336109, Knez Gorica 2,47000 Karlovac,BAGATELLA d.o.o. za trgovinu i usluge, OIB 52944353034, Duga ulica 61,32100 Vinkovci,Z.T.T., d.o.o. za unutarnju i vanjsku trgovinu i usluge, OIB 75935511444, Fancevljev Prilaz 9,Zagreb,Remont naftnih postrojenja d.o.o. za konzalting i marketing usluge, unutarnju i vanjsku trgovinu, proizvodnju strojarskih konstr, OIB 49596297348, Bulvanova 20,Zagreb,Marko Azapović, OIB 91396609825, Hansa Dietricha Genschera 20,32100 Vinkovci</izvorni_sadrzaj>
    <derivirana_varijabla naziv="DomainObject.Predmet.StrankaWithAdressOIB_1">MARTINA MATOŠKOVIĆ, OIB 14684478853, SIGET 22d,10000 Zagreb,SPARTA TRGOVINA d.o.o. za trgovinu i usluge, OIB 24427573273, Gramača 3b,Zagreb,Drago Ištvanić, OIB 61817894937,ZIVA društvo s ograničenom odgovornošću za trgovinu i usluge, OIB 92740649164, Fancevljev prilaz 4,Zagreb,MG ADRIA, trgovina i ugostiteljstvo, d.o.o., OIB 72535394652, Zrinskogorska 5,Zagreb,ADRIA DIPLOMATIC SUPPLY d.o.o. za usluge, OIB 35506708766, Ulica grada Vukovara 254,Zagreb,MATKO OBRT ZA ŠUM. USLUGE, OIB 56277482199,SNJEŽANA KRAJNOVIĆ, OIB 80321257747,CRUDELIS d.o.o. za usluge, OIB 63780122733, Mile Gojsalić 57,21311 Podstrana,PIMEX, d.o.o. za proizvodnju poljoprivredne mehanizacije, vanjsku i unutarnju trgovinu, OIB 03517896862, Lukavec, Nova cesta 16,10410 Velika Gorica,DAKRIS d.o.o. za trgovinu i usluge, OIB 67976605915, Sošićka 23,10000 Zagreb,BAČVARIJA LEDINSKI, OIB 63867418958, Širovice 6,48000 Koprivnica,MEHANIKA-ELEKTRONIKA društvo s ograničenom odgovornošću za usluge, OIB 44579903781, Petra Svačića 10,10450 Donja Zdenčina,BRANKO BAŠIĆ, OIB 10893920769, Mlinovi 75,10000 Zagreb,VV - PROMET d.o.o. prijevoz,građevinarstvo, trgovina i usluge, OIB 41078691127, Marijana Haberlea 12,10000 Zagreb,Mirsad Hotić, OIB 84209932771, Sorkočevićeva 7,10000 Zagreb,AUTOMOBILSKI AUKCIJSKI CENTAR d.o.o. za trgovinu i usluge, OIB 66667125705, Potočka 2,10000 Zagreb,ALDIJANA HOTIĆ VOJIĆ, OIB 90715391236,BOŠNJAK Vl. BORISLAV BOŠNJAK, OIB 40888876229, Zagrebačka 27,35214 Donji Andrijevci,KAPA d.o.o. za poljoprivredu, trgovinu i usluge, OIB 46935336109, Knez Gorica 2,47000 Karlovac,BAGATELLA d.o.o. za trgovinu i usluge, OIB 52944353034, Duga ulica 61,32100 Vinkovci,Z.T.T., d.o.o. za unutarnju i vanjsku trgovinu i usluge, OIB 75935511444, Fancevljev Prilaz 9,Zagreb,Remont naftnih postrojenja d.o.o. za konzalting i marketing usluge, unutarnju i vanjsku trgovinu, proizvodnju strojarskih konstr, OIB 49596297348, Bulvanova 20,Zagreb,Marko Azapović, OIB 91396609825, Hansa Dietricha Genschera 20,32100 Vinkovci</derivirana_varijabla>
  </DomainObject.Predmet.StrankaWithAdressOIB>
  <DomainObject.Predmet.StrankaNazivFormated>
    <izvorni_sadrzaj>MARTINA MATOŠKOVIĆ,SPARTA TRGOVINA d.o.o. za trgovinu i usluge,Drago Ištvanić,ZIVA društvo s ograničenom odgovornošću za trgovinu i usluge,MG ADRIA, trgovina i ugostiteljstvo, d.o.o.,ADRIA DIPLOMATIC SUPPLY d.o.o. za usluge,MATKO OBRT ZA ŠUM. USLUGE,SNJEŽANA KRAJNOVIĆ,CRUDELIS d.o.o. za usluge,PIMEX, d.o.o. za proizvodnju poljoprivredne mehanizacije, vanjsku i unutarnju trgovinu,DAKRIS d.o.o. za trgovinu i usluge,BAČVARIJA LEDINSKI,MEHANIKA-ELEKTRONIKA društvo s ograničenom odgovornošću za usluge,BRANKO BAŠIĆ,VV - PROMET d.o.o. prijevoz,građevinarstvo, trgovina i usluge,Mirsad Hotić,AUTOMOBILSKI AUKCIJSKI CENTAR d.o.o. za trgovinu i usluge,ALDIJANA HOTIĆ VOJIĆ,BOŠNJAK Vl. BORISLAV BOŠNJAK,KAPA d.o.o. za poljoprivredu, trgovinu i usluge,BAGATELLA d.o.o. za trgovinu i usluge,Z.T.T., d.o.o. za unutarnju i vanjsku trgovinu i usluge,Remont naftnih postrojenja d.o.o. za konzalting i marketing usluge, unutarnju i vanjsku trgovinu, proizvodnju strojarskih konstr,Marko Azapović</izvorni_sadrzaj>
    <derivirana_varijabla naziv="DomainObject.Predmet.StrankaNazivFormated_1">MARTINA MATOŠKOVIĆ,SPARTA TRGOVINA d.o.o. za trgovinu i usluge,Drago Ištvanić,ZIVA društvo s ograničenom odgovornošću za trgovinu i usluge,MG ADRIA, trgovina i ugostiteljstvo, d.o.o.,ADRIA DIPLOMATIC SUPPLY d.o.o. za usluge,MATKO OBRT ZA ŠUM. USLUGE,SNJEŽANA KRAJNOVIĆ,CRUDELIS d.o.o. za usluge,PIMEX, d.o.o. za proizvodnju poljoprivredne mehanizacije, vanjsku i unutarnju trgovinu,DAKRIS d.o.o. za trgovinu i usluge,BAČVARIJA LEDINSKI,MEHANIKA-ELEKTRONIKA društvo s ograničenom odgovornošću za usluge,BRANKO BAŠIĆ,VV - PROMET d.o.o. prijevoz,građevinarstvo, trgovina i usluge,Mirsad Hotić,AUTOMOBILSKI AUKCIJSKI CENTAR d.o.o. za trgovinu i usluge,ALDIJANA HOTIĆ VOJIĆ,BOŠNJAK Vl. BORISLAV BOŠNJAK,KAPA d.o.o. za poljoprivredu, trgovinu i usluge,BAGATELLA d.o.o. za trgovinu i usluge,Z.T.T., d.o.o. za unutarnju i vanjsku trgovinu i usluge,Remont naftnih postrojenja d.o.o. za konzalting i marketing usluge, unutarnju i vanjsku trgovinu, proizvodnju strojarskih konstr,Marko Azapović</derivirana_varijabla>
  </DomainObject.Predmet.StrankaNazivFormated>
  <DomainObject.Predmet.StrankaNazivFormatedOIB>
    <izvorni_sadrzaj>MARTINA MATOŠKOVIĆ, OIB 14684478853,SPARTA TRGOVINA d.o.o. za trgovinu i usluge, OIB 24427573273,Drago Ištvanić, OIB 61817894937,ZIVA društvo s ograničenom odgovornošću za trgovinu i usluge, OIB 92740649164,MG ADRIA, trgovina i ugostiteljstvo, d.o.o., OIB 72535394652,ADRIA DIPLOMATIC SUPPLY d.o.o. za usluge, OIB 35506708766,MATKO OBRT ZA ŠUM. USLUGE, OIB 56277482199,SNJEŽANA KRAJNOVIĆ, OIB 80321257747,CRUDELIS d.o.o. za usluge, OIB 63780122733,PIMEX, d.o.o. za proizvodnju poljoprivredne mehanizacije, vanjsku i unutarnju trgovinu, OIB 03517896862,DAKRIS d.o.o. za trgovinu i usluge, OIB 67976605915,BAČVARIJA LEDINSKI, OIB 63867418958,MEHANIKA-ELEKTRONIKA društvo s ograničenom odgovornošću za usluge, OIB 44579903781,BRANKO BAŠIĆ, OIB 10893920769,VV - PROMET d.o.o. prijevoz,građevinarstvo, trgovina i usluge, OIB 41078691127,Mirsad Hotić, OIB 84209932771,AUTOMOBILSKI AUKCIJSKI CENTAR d.o.o. za trgovinu i usluge, OIB 66667125705,ALDIJANA HOTIĆ VOJIĆ, OIB 90715391236,BOŠNJAK Vl. BORISLAV BOŠNJAK, OIB 40888876229,KAPA d.o.o. za poljoprivredu, trgovinu i usluge, OIB 46935336109,BAGATELLA d.o.o. za trgovinu i usluge, OIB 52944353034,Z.T.T., d.o.o. za unutarnju i vanjsku trgovinu i usluge, OIB 75935511444,Remont naftnih postrojenja d.o.o. za konzalting i marketing usluge, unutarnju i vanjsku trgovinu, proizvodnju strojarskih konstr, OIB 49596297348,Marko Azapović, OIB 91396609825</izvorni_sadrzaj>
    <derivirana_varijabla naziv="DomainObject.Predmet.StrankaNazivFormatedOIB_1">MARTINA MATOŠKOVIĆ, OIB 14684478853,SPARTA TRGOVINA d.o.o. za trgovinu i usluge, OIB 24427573273,Drago Ištvanić, OIB 61817894937,ZIVA društvo s ograničenom odgovornošću za trgovinu i usluge, OIB 92740649164,MG ADRIA, trgovina i ugostiteljstvo, d.o.o., OIB 72535394652,ADRIA DIPLOMATIC SUPPLY d.o.o. za usluge, OIB 35506708766,MATKO OBRT ZA ŠUM. USLUGE, OIB 56277482199,SNJEŽANA KRAJNOVIĆ, OIB 80321257747,CRUDELIS d.o.o. za usluge, OIB 63780122733,PIMEX, d.o.o. za proizvodnju poljoprivredne mehanizacije, vanjsku i unutarnju trgovinu, OIB 03517896862,DAKRIS d.o.o. za trgovinu i usluge, OIB 67976605915,BAČVARIJA LEDINSKI, OIB 63867418958,MEHANIKA-ELEKTRONIKA društvo s ograničenom odgovornošću za usluge, OIB 44579903781,BRANKO BAŠIĆ, OIB 10893920769,VV - PROMET d.o.o. prijevoz,građevinarstvo, trgovina i usluge, OIB 41078691127,Mirsad Hotić, OIB 84209932771,AUTOMOBILSKI AUKCIJSKI CENTAR d.o.o. za trgovinu i usluge, OIB 66667125705,ALDIJANA HOTIĆ VOJIĆ, OIB 90715391236,BOŠNJAK Vl. BORISLAV BOŠNJAK, OIB 40888876229,KAPA d.o.o. za poljoprivredu, trgovinu i usluge, OIB 46935336109,BAGATELLA d.o.o. za trgovinu i usluge, OIB 52944353034,Z.T.T., d.o.o. za unutarnju i vanjsku trgovinu i usluge, OIB 75935511444,Remont naftnih postrojenja d.o.o. za konzalting i marketing usluge, unutarnju i vanjsku trgovinu, proizvodnju strojarskih konstr, OIB 49596297348,Marko Azapović, OIB 91396609825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MARTINA MATOŠKOVIĆ</item>
      <item>SPARTA TRGOVINA d.o.o. za trgovinu i usluge</item>
      <item>Drago Ištvanić</item>
      <item>ZIVA društvo s ograničenom odgovornošću za trgovinu i usluge</item>
      <item>MG ADRIA, trgovina i ugostiteljstvo, d.o.o.</item>
      <item>ADRIA DIPLOMATIC SUPPLY d.o.o. za usluge</item>
      <item>MATKO OBRT ZA ŠUM. USLUGE</item>
      <item>SNJEŽANA KRAJNOVIĆ</item>
      <item>CRUDELIS d.o.o. za usluge</item>
      <item>PIMEX, d.o.o. za proizvodnju poljoprivredne mehanizacije, vanjsku i unutarnju trgovinu</item>
      <item>DAKRIS d.o.o. za trgovinu i usluge</item>
      <item>BAČVARIJA LEDINSKI</item>
      <item>MEHANIKA-ELEKTRONIKA društvo s ograničenom odgovornošću za usluge</item>
      <item>BRANKO BAŠIĆ</item>
      <item>VV - PROMET d.o.o. prijevoz,građevinarstvo, trgovina i usluge</item>
      <item>Mirsad Hotić</item>
      <item>AUTOMOBILSKI AUKCIJSKI CENTAR d.o.o. za trgovinu i usluge</item>
      <item>ALDIJANA HOTIĆ VOJIĆ</item>
      <item>BOŠNJAK Vl. BORISLAV BOŠNJAK</item>
      <item>KAPA d.o.o. za poljoprivredu, trgovinu i usluge</item>
      <item>BAGATELLA d.o.o. za trgovinu i usluge</item>
      <item>Z.T.T., d.o.o. za unutarnju i vanjsku trgovinu i usluge</item>
      <item>Remont naftnih postrojenja d.o.o. za konzalting i marketing usluge, unutarnju i vanjsku trgovinu, proizvodnju strojarskih konstr</item>
      <item>Marko Azapović</item>
    </izvorni_sadrzaj>
    <derivirana_varijabla naziv="DomainObject.Predmet.StrankaListFormated_1">
      <item>MARTINA MATOŠKOVIĆ</item>
      <item>SPARTA TRGOVINA d.o.o. za trgovinu i usluge</item>
      <item>Drago Ištvanić</item>
      <item>ZIVA društvo s ograničenom odgovornošću za trgovinu i usluge</item>
      <item>MG ADRIA, trgovina i ugostiteljstvo, d.o.o.</item>
      <item>ADRIA DIPLOMATIC SUPPLY d.o.o. za usluge</item>
      <item>MATKO OBRT ZA ŠUM. USLUGE</item>
      <item>SNJEŽANA KRAJNOVIĆ</item>
      <item>CRUDELIS d.o.o. za usluge</item>
      <item>PIMEX, d.o.o. za proizvodnju poljoprivredne mehanizacije, vanjsku i unutarnju trgovinu</item>
      <item>DAKRIS d.o.o. za trgovinu i usluge</item>
      <item>BAČVARIJA LEDINSKI</item>
      <item>MEHANIKA-ELEKTRONIKA društvo s ograničenom odgovornošću za usluge</item>
      <item>BRANKO BAŠIĆ</item>
      <item>VV - PROMET d.o.o. prijevoz,građevinarstvo, trgovina i usluge</item>
      <item>Mirsad Hotić</item>
      <item>AUTOMOBILSKI AUKCIJSKI CENTAR d.o.o. za trgovinu i usluge</item>
      <item>ALDIJANA HOTIĆ VOJIĆ</item>
      <item>BOŠNJAK Vl. BORISLAV BOŠNJAK</item>
      <item>KAPA d.o.o. za poljoprivredu, trgovinu i usluge</item>
      <item>BAGATELLA d.o.o. za trgovinu i usluge</item>
      <item>Z.T.T., d.o.o. za unutarnju i vanjsku trgovinu i usluge</item>
      <item>Remont naftnih postrojenja d.o.o. za konzalting i marketing usluge, unutarnju i vanjsku trgovinu, proizvodnju strojarskih konstr</item>
      <item>Marko Azapović</item>
    </derivirana_varijabla>
  </DomainObject.Predmet.StrankaListFormated>
  <DomainObject.Predmet.StrankaListFormatedOIB>
    <izvorni_sadrzaj>
      <item>MARTINA MATOŠKOVIĆ, OIB 14684478853</item>
      <item>SPARTA TRGOVINA d.o.o. za trgovinu i usluge, OIB 24427573273</item>
      <item>Drago Ištvanić, OIB 61817894937</item>
      <item>ZIVA društvo s ograničenom odgovornošću za trgovinu i usluge, OIB 92740649164</item>
      <item>MG ADRIA, trgovina i ugostiteljstvo, d.o.o., OIB 72535394652</item>
      <item>ADRIA DIPLOMATIC SUPPLY d.o.o. za usluge, OIB 35506708766</item>
      <item>MATKO OBRT ZA ŠUM. USLUGE, OIB 56277482199</item>
      <item>SNJEŽANA KRAJNOVIĆ, OIB 80321257747</item>
      <item>CRUDELIS d.o.o. za usluge, OIB 63780122733</item>
      <item>PIMEX, d.o.o. za proizvodnju poljoprivredne mehanizacije, vanjsku i unutarnju trgovinu, OIB 03517896862</item>
      <item>DAKRIS d.o.o. za trgovinu i usluge, OIB 67976605915</item>
      <item>BAČVARIJA LEDINSKI, OIB 63867418958</item>
      <item>MEHANIKA-ELEKTRONIKA društvo s ograničenom odgovornošću za usluge, OIB 44579903781</item>
      <item>BRANKO BAŠIĆ, OIB 10893920769</item>
      <item>VV - PROMET d.o.o. prijevoz,građevinarstvo, trgovina i usluge, OIB 41078691127</item>
      <item>Mirsad Hotić, OIB 84209932771</item>
      <item>AUTOMOBILSKI AUKCIJSKI CENTAR d.o.o. za trgovinu i usluge, OIB 66667125705</item>
      <item>ALDIJANA HOTIĆ VOJIĆ, OIB 90715391236</item>
      <item>BOŠNJAK Vl. BORISLAV BOŠNJAK, OIB 40888876229</item>
      <item>KAPA d.o.o. za poljoprivredu, trgovinu i usluge, OIB 46935336109</item>
      <item>BAGATELLA d.o.o. za trgovinu i usluge, OIB 52944353034</item>
      <item>Z.T.T., d.o.o. za unutarnju i vanjsku trgovinu i usluge, OIB 75935511444</item>
      <item>Remont naftnih postrojenja d.o.o. za konzalting i marketing usluge, unutarnju i vanjsku trgovinu, proizvodnju strojarskih konstr, OIB 49596297348</item>
      <item>Marko Azapović, OIB 91396609825</item>
    </izvorni_sadrzaj>
    <derivirana_varijabla naziv="DomainObject.Predmet.StrankaListFormatedOIB_1">
      <item>MARTINA MATOŠKOVIĆ, OIB 14684478853</item>
      <item>SPARTA TRGOVINA d.o.o. za trgovinu i usluge, OIB 24427573273</item>
      <item>Drago Ištvanić, OIB 61817894937</item>
      <item>ZIVA društvo s ograničenom odgovornošću za trgovinu i usluge, OIB 92740649164</item>
      <item>MG ADRIA, trgovina i ugostiteljstvo, d.o.o., OIB 72535394652</item>
      <item>ADRIA DIPLOMATIC SUPPLY d.o.o. za usluge, OIB 35506708766</item>
      <item>MATKO OBRT ZA ŠUM. USLUGE, OIB 56277482199</item>
      <item>SNJEŽANA KRAJNOVIĆ, OIB 80321257747</item>
      <item>CRUDELIS d.o.o. za usluge, OIB 63780122733</item>
      <item>PIMEX, d.o.o. za proizvodnju poljoprivredne mehanizacije, vanjsku i unutarnju trgovinu, OIB 03517896862</item>
      <item>DAKRIS d.o.o. za trgovinu i usluge, OIB 67976605915</item>
      <item>BAČVARIJA LEDINSKI, OIB 63867418958</item>
      <item>MEHANIKA-ELEKTRONIKA društvo s ograničenom odgovornošću za usluge, OIB 44579903781</item>
      <item>BRANKO BAŠIĆ, OIB 10893920769</item>
      <item>VV - PROMET d.o.o. prijevoz,građevinarstvo, trgovina i usluge, OIB 41078691127</item>
      <item>Mirsad Hotić, OIB 84209932771</item>
      <item>AUTOMOBILSKI AUKCIJSKI CENTAR d.o.o. za trgovinu i usluge, OIB 66667125705</item>
      <item>ALDIJANA HOTIĆ VOJIĆ, OIB 90715391236</item>
      <item>BOŠNJAK Vl. BORISLAV BOŠNJAK, OIB 40888876229</item>
      <item>KAPA d.o.o. za poljoprivredu, trgovinu i usluge, OIB 46935336109</item>
      <item>BAGATELLA d.o.o. za trgovinu i usluge, OIB 52944353034</item>
      <item>Z.T.T., d.o.o. za unutarnju i vanjsku trgovinu i usluge, OIB 75935511444</item>
      <item>Remont naftnih postrojenja d.o.o. za konzalting i marketing usluge, unutarnju i vanjsku trgovinu, proizvodnju strojarskih konstr, OIB 49596297348</item>
      <item>Marko Azapović, OIB 91396609825</item>
    </derivirana_varijabla>
  </DomainObject.Predmet.StrankaListFormatedOIB>
  <DomainObject.Predmet.StrankaListFormatedWithAdress>
    <izvorni_sadrzaj>
      <item>MARTINA MATOŠKOVIĆ, SIGET 22d, 10000 Zagreb</item>
      <item>SPARTA TRGOVINA d.o.o. za trgovinu i usluge, Gramača 3b, Zagreb</item>
      <item>Drago Ištvanić</item>
      <item>ZIVA društvo s ograničenom odgovornošću za trgovinu i usluge, Fancevljev prilaz 4, Zagreb</item>
      <item>MG ADRIA, trgovina i ugostiteljstvo, d.o.o., Zrinskogorska 5, Zagreb</item>
      <item>ADRIA DIPLOMATIC SUPPLY d.o.o. za usluge, Ulica grada Vukovara 254, Zagreb</item>
      <item>MATKO OBRT ZA ŠUM. USLUGE</item>
      <item>SNJEŽANA KRAJNOVIĆ</item>
      <item>CRUDELIS d.o.o. za usluge, Mile Gojsalić 57, 21311 Podstrana</item>
      <item>PIMEX, d.o.o. za proizvodnju poljoprivredne mehanizacije, vanjsku i unutarnju trgovinu, Lukavec, Nova cesta 16, 10410 Velika Gorica</item>
      <item>DAKRIS d.o.o. za trgovinu i usluge, Sošićka 23, 10000 Zagreb</item>
      <item>BAČVARIJA LEDINSKI, Širovice 6, 48000 Koprivnica</item>
      <item>MEHANIKA-ELEKTRONIKA društvo s ograničenom odgovornošću za usluge, Petra Svačića 10, 10450 Donja Zdenčina</item>
      <item>BRANKO BAŠIĆ, Mlinovi 75, 10000 Zagreb</item>
      <item>VV - PROMET d.o.o. prijevoz,građevinarstvo, trgovina i usluge, Marijana Haberlea 12, 10000 Zagreb</item>
      <item>Mirsad Hotić, Sorkočevićeva 7, 10000 Zagreb</item>
      <item>AUTOMOBILSKI AUKCIJSKI CENTAR d.o.o. za trgovinu i usluge, Potočka 2, 10000 Zagreb</item>
      <item>ALDIJANA HOTIĆ VOJIĆ</item>
      <item>BOŠNJAK Vl. BORISLAV BOŠNJAK, Zagrebačka 27, 35214 Donji Andrijevci</item>
      <item>KAPA d.o.o. za poljoprivredu, trgovinu i usluge, Knez Gorica 2, 47000 Karlovac</item>
      <item>BAGATELLA d.o.o. za trgovinu i usluge, Duga ulica 61, 32100 Vinkovci</item>
      <item>Z.T.T., d.o.o. za unutarnju i vanjsku trgovinu i usluge, Fancevljev Prilaz 9, Zagreb</item>
      <item>Remont naftnih postrojenja d.o.o. za konzalting i marketing usluge, unutarnju i vanjsku trgovinu, proizvodnju strojarskih konstr, Bulvanova 20, Zagreb</item>
      <item>Marko Azapović, Hansa Dietricha Genschera 20, 32100 Vinkovci</item>
    </izvorni_sadrzaj>
    <derivirana_varijabla naziv="DomainObject.Predmet.StrankaListFormatedWithAdress_1">
      <item>MARTINA MATOŠKOVIĆ, SIGET 22d, 10000 Zagreb</item>
      <item>SPARTA TRGOVINA d.o.o. za trgovinu i usluge, Gramača 3b, Zagreb</item>
      <item>Drago Ištvanić</item>
      <item>ZIVA društvo s ograničenom odgovornošću za trgovinu i usluge, Fancevljev prilaz 4, Zagreb</item>
      <item>MG ADRIA, trgovina i ugostiteljstvo, d.o.o., Zrinskogorska 5, Zagreb</item>
      <item>ADRIA DIPLOMATIC SUPPLY d.o.o. za usluge, Ulica grada Vukovara 254, Zagreb</item>
      <item>MATKO OBRT ZA ŠUM. USLUGE</item>
      <item>SNJEŽANA KRAJNOVIĆ</item>
      <item>CRUDELIS d.o.o. za usluge, Mile Gojsalić 57, 21311 Podstrana</item>
      <item>PIMEX, d.o.o. za proizvodnju poljoprivredne mehanizacije, vanjsku i unutarnju trgovinu, Lukavec, Nova cesta 16, 10410 Velika Gorica</item>
      <item>DAKRIS d.o.o. za trgovinu i usluge, Sošićka 23, 10000 Zagreb</item>
      <item>BAČVARIJA LEDINSKI, Širovice 6, 48000 Koprivnica</item>
      <item>MEHANIKA-ELEKTRONIKA društvo s ograničenom odgovornošću za usluge, Petra Svačića 10, 10450 Donja Zdenčina</item>
      <item>BRANKO BAŠIĆ, Mlinovi 75, 10000 Zagreb</item>
      <item>VV - PROMET d.o.o. prijevoz,građevinarstvo, trgovina i usluge, Marijana Haberlea 12, 10000 Zagreb</item>
      <item>Mirsad Hotić, Sorkočevićeva 7, 10000 Zagreb</item>
      <item>AUTOMOBILSKI AUKCIJSKI CENTAR d.o.o. za trgovinu i usluge, Potočka 2, 10000 Zagreb</item>
      <item>ALDIJANA HOTIĆ VOJIĆ</item>
      <item>BOŠNJAK Vl. BORISLAV BOŠNJAK, Zagrebačka 27, 35214 Donji Andrijevci</item>
      <item>KAPA d.o.o. za poljoprivredu, trgovinu i usluge, Knez Gorica 2, 47000 Karlovac</item>
      <item>BAGATELLA d.o.o. za trgovinu i usluge, Duga ulica 61, 32100 Vinkovci</item>
      <item>Z.T.T., d.o.o. za unutarnju i vanjsku trgovinu i usluge, Fancevljev Prilaz 9, Zagreb</item>
      <item>Remont naftnih postrojenja d.o.o. za konzalting i marketing usluge, unutarnju i vanjsku trgovinu, proizvodnju strojarskih konstr, Bulvanova 20, Zagreb</item>
      <item>Marko Azapović, Hansa Dietricha Genschera 20, 32100 Vinkovci</item>
    </derivirana_varijabla>
  </DomainObject.Predmet.StrankaListFormatedWithAdress>
  <DomainObject.Predmet.StrankaListFormatedWithAdressOIB>
    <izvorni_sadrzaj>
      <item>MARTINA MATOŠKOVIĆ, OIB 14684478853, SIGET 22d, 10000 Zagreb</item>
      <item>SPARTA TRGOVINA d.o.o. za trgovinu i usluge, OIB 24427573273, Gramača 3b, Zagreb</item>
      <item>Drago Ištvanić, OIB 61817894937</item>
      <item>ZIVA društvo s ograničenom odgovornošću za trgovinu i usluge, OIB 92740649164, Fancevljev prilaz 4, Zagreb</item>
      <item>MG ADRIA, trgovina i ugostiteljstvo, d.o.o., OIB 72535394652, Zrinskogorska 5, Zagreb</item>
      <item>ADRIA DIPLOMATIC SUPPLY d.o.o. za usluge, OIB 35506708766, Ulica grada Vukovara 254, Zagreb</item>
      <item>MATKO OBRT ZA ŠUM. USLUGE, OIB 56277482199</item>
      <item>SNJEŽANA KRAJNOVIĆ, OIB 80321257747</item>
      <item>CRUDELIS d.o.o. za usluge, OIB 63780122733, Mile Gojsalić 57, 21311 Podstrana</item>
      <item>PIMEX, d.o.o. za proizvodnju poljoprivredne mehanizacije, vanjsku i unutarnju trgovinu, OIB 03517896862, Lukavec, Nova cesta 16, 10410 Velika Gorica</item>
      <item>DAKRIS d.o.o. za trgovinu i usluge, OIB 67976605915, Sošićka 23, 10000 Zagreb</item>
      <item>BAČVARIJA LEDINSKI, OIB 63867418958, Širovice 6, 48000 Koprivnica</item>
      <item>MEHANIKA-ELEKTRONIKA društvo s ograničenom odgovornošću za usluge, OIB 44579903781, Petra Svačića 10, 10450 Donja Zdenčina</item>
      <item>BRANKO BAŠIĆ, OIB 10893920769, Mlinovi 75, 10000 Zagreb</item>
      <item>VV - PROMET d.o.o. prijevoz,građevinarstvo, trgovina i usluge, OIB 41078691127, Marijana Haberlea 12, 10000 Zagreb</item>
      <item>Mirsad Hotić, OIB 84209932771, Sorkočevićeva 7, 10000 Zagreb</item>
      <item>AUTOMOBILSKI AUKCIJSKI CENTAR d.o.o. za trgovinu i usluge, OIB 66667125705, Potočka 2, 10000 Zagreb</item>
      <item>ALDIJANA HOTIĆ VOJIĆ, OIB 90715391236</item>
      <item>BOŠNJAK Vl. BORISLAV BOŠNJAK, OIB 40888876229, Zagrebačka 27, 35214 Donji Andrijevci</item>
      <item>KAPA d.o.o. za poljoprivredu, trgovinu i usluge, OIB 46935336109, Knez Gorica 2, 47000 Karlovac</item>
      <item>BAGATELLA d.o.o. za trgovinu i usluge, OIB 52944353034, Duga ulica 61, 32100 Vinkovci</item>
      <item>Z.T.T., d.o.o. za unutarnju i vanjsku trgovinu i usluge, OIB 75935511444, Fancevljev Prilaz 9, Zagreb</item>
      <item>Remont naftnih postrojenja d.o.o. za konzalting i marketing usluge, unutarnju i vanjsku trgovinu, proizvodnju strojarskih konstr, OIB 49596297348, Bulvanova 20, Zagreb</item>
      <item>Marko Azapović, OIB 91396609825, Hansa Dietricha Genschera 20, 32100 Vinkovci</item>
    </izvorni_sadrzaj>
    <derivirana_varijabla naziv="DomainObject.Predmet.StrankaListFormatedWithAdressOIB_1">
      <item>MARTINA MATOŠKOVIĆ, OIB 14684478853, SIGET 22d, 10000 Zagreb</item>
      <item>SPARTA TRGOVINA d.o.o. za trgovinu i usluge, OIB 24427573273, Gramača 3b, Zagreb</item>
      <item>Drago Ištvanić, OIB 61817894937</item>
      <item>ZIVA društvo s ograničenom odgovornošću za trgovinu i usluge, OIB 92740649164, Fancevljev prilaz 4, Zagreb</item>
      <item>MG ADRIA, trgovina i ugostiteljstvo, d.o.o., OIB 72535394652, Zrinskogorska 5, Zagreb</item>
      <item>ADRIA DIPLOMATIC SUPPLY d.o.o. za usluge, OIB 35506708766, Ulica grada Vukovara 254, Zagreb</item>
      <item>MATKO OBRT ZA ŠUM. USLUGE, OIB 56277482199</item>
      <item>SNJEŽANA KRAJNOVIĆ, OIB 80321257747</item>
      <item>CRUDELIS d.o.o. za usluge, OIB 63780122733, Mile Gojsalić 57, 21311 Podstrana</item>
      <item>PIMEX, d.o.o. za proizvodnju poljoprivredne mehanizacije, vanjsku i unutarnju trgovinu, OIB 03517896862, Lukavec, Nova cesta 16, 10410 Velika Gorica</item>
      <item>DAKRIS d.o.o. za trgovinu i usluge, OIB 67976605915, Sošićka 23, 10000 Zagreb</item>
      <item>BAČVARIJA LEDINSKI, OIB 63867418958, Širovice 6, 48000 Koprivnica</item>
      <item>MEHANIKA-ELEKTRONIKA društvo s ograničenom odgovornošću za usluge, OIB 44579903781, Petra Svačića 10, 10450 Donja Zdenčina</item>
      <item>BRANKO BAŠIĆ, OIB 10893920769, Mlinovi 75, 10000 Zagreb</item>
      <item>VV - PROMET d.o.o. prijevoz,građevinarstvo, trgovina i usluge, OIB 41078691127, Marijana Haberlea 12, 10000 Zagreb</item>
      <item>Mirsad Hotić, OIB 84209932771, Sorkočevićeva 7, 10000 Zagreb</item>
      <item>AUTOMOBILSKI AUKCIJSKI CENTAR d.o.o. za trgovinu i usluge, OIB 66667125705, Potočka 2, 10000 Zagreb</item>
      <item>ALDIJANA HOTIĆ VOJIĆ, OIB 90715391236</item>
      <item>BOŠNJAK Vl. BORISLAV BOŠNJAK, OIB 40888876229, Zagrebačka 27, 35214 Donji Andrijevci</item>
      <item>KAPA d.o.o. za poljoprivredu, trgovinu i usluge, OIB 46935336109, Knez Gorica 2, 47000 Karlovac</item>
      <item>BAGATELLA d.o.o. za trgovinu i usluge, OIB 52944353034, Duga ulica 61, 32100 Vinkovci</item>
      <item>Z.T.T., d.o.o. za unutarnju i vanjsku trgovinu i usluge, OIB 75935511444, Fancevljev Prilaz 9, Zagreb</item>
      <item>Remont naftnih postrojenja d.o.o. za konzalting i marketing usluge, unutarnju i vanjsku trgovinu, proizvodnju strojarskih konstr, OIB 49596297348, Bulvanova 20, Zagreb</item>
      <item>Marko Azapović, OIB 91396609825, Hansa Dietricha Genschera 20, 32100 Vinkovci</item>
    </derivirana_varijabla>
  </DomainObject.Predmet.StrankaListFormatedWithAdressOIB>
  <DomainObject.Predmet.StrankaListNazivFormated>
    <izvorni_sadrzaj>
      <item>MARTINA MATOŠKOVIĆ</item>
      <item>SPARTA TRGOVINA d.o.o. za trgovinu i usluge</item>
      <item>Drago Ištvanić</item>
      <item>ZIVA društvo s ograničenom odgovornošću za trgovinu i usluge</item>
      <item>MG ADRIA, trgovina i ugostiteljstvo, d.o.o.</item>
      <item>ADRIA DIPLOMATIC SUPPLY d.o.o. za usluge</item>
      <item>MATKO OBRT ZA ŠUM. USLUGE</item>
      <item>SNJEŽANA KRAJNOVIĆ</item>
      <item>CRUDELIS d.o.o. za usluge</item>
      <item>PIMEX, d.o.o. za proizvodnju poljoprivredne mehanizacije, vanjsku i unutarnju trgovinu</item>
      <item>DAKRIS d.o.o. za trgovinu i usluge</item>
      <item>BAČVARIJA LEDINSKI</item>
      <item>MEHANIKA-ELEKTRONIKA društvo s ograničenom odgovornošću za usluge</item>
      <item>BRANKO BAŠIĆ</item>
      <item>VV - PROMET d.o.o. prijevoz,građevinarstvo, trgovina i usluge</item>
      <item>Mirsad Hotić</item>
      <item>AUTOMOBILSKI AUKCIJSKI CENTAR d.o.o. za trgovinu i usluge</item>
      <item>ALDIJANA HOTIĆ VOJIĆ</item>
      <item>BOŠNJAK Vl. BORISLAV BOŠNJAK</item>
      <item>KAPA d.o.o. za poljoprivredu, trgovinu i usluge</item>
      <item>BAGATELLA d.o.o. za trgovinu i usluge</item>
      <item>Z.T.T., d.o.o. za unutarnju i vanjsku trgovinu i usluge</item>
      <item>Remont naftnih postrojenja d.o.o. za konzalting i marketing usluge, unutarnju i vanjsku trgovinu, proizvodnju strojarskih konstr</item>
      <item>Marko Azapović</item>
    </izvorni_sadrzaj>
    <derivirana_varijabla naziv="DomainObject.Predmet.StrankaListNazivFormated_1">
      <item>MARTINA MATOŠKOVIĆ</item>
      <item>SPARTA TRGOVINA d.o.o. za trgovinu i usluge</item>
      <item>Drago Ištvanić</item>
      <item>ZIVA društvo s ograničenom odgovornošću za trgovinu i usluge</item>
      <item>MG ADRIA, trgovina i ugostiteljstvo, d.o.o.</item>
      <item>ADRIA DIPLOMATIC SUPPLY d.o.o. za usluge</item>
      <item>MATKO OBRT ZA ŠUM. USLUGE</item>
      <item>SNJEŽANA KRAJNOVIĆ</item>
      <item>CRUDELIS d.o.o. za usluge</item>
      <item>PIMEX, d.o.o. za proizvodnju poljoprivredne mehanizacije, vanjsku i unutarnju trgovinu</item>
      <item>DAKRIS d.o.o. za trgovinu i usluge</item>
      <item>BAČVARIJA LEDINSKI</item>
      <item>MEHANIKA-ELEKTRONIKA društvo s ograničenom odgovornošću za usluge</item>
      <item>BRANKO BAŠIĆ</item>
      <item>VV - PROMET d.o.o. prijevoz,građevinarstvo, trgovina i usluge</item>
      <item>Mirsad Hotić</item>
      <item>AUTOMOBILSKI AUKCIJSKI CENTAR d.o.o. za trgovinu i usluge</item>
      <item>ALDIJANA HOTIĆ VOJIĆ</item>
      <item>BOŠNJAK Vl. BORISLAV BOŠNJAK</item>
      <item>KAPA d.o.o. za poljoprivredu, trgovinu i usluge</item>
      <item>BAGATELLA d.o.o. za trgovinu i usluge</item>
      <item>Z.T.T., d.o.o. za unutarnju i vanjsku trgovinu i usluge</item>
      <item>Remont naftnih postrojenja d.o.o. za konzalting i marketing usluge, unutarnju i vanjsku trgovinu, proizvodnju strojarskih konstr</item>
      <item>Marko Azapović</item>
    </derivirana_varijabla>
  </DomainObject.Predmet.StrankaListNazivFormated>
  <DomainObject.Predmet.StrankaListNazivFormatedOIB>
    <izvorni_sadrzaj>
      <item>MARTINA MATOŠKOVIĆ, OIB 14684478853</item>
      <item>SPARTA TRGOVINA d.o.o. za trgovinu i usluge, OIB 24427573273</item>
      <item>Drago Ištvanić, OIB 61817894937</item>
      <item>ZIVA društvo s ograničenom odgovornošću za trgovinu i usluge, OIB 92740649164</item>
      <item>MG ADRIA, trgovina i ugostiteljstvo, d.o.o., OIB 72535394652</item>
      <item>ADRIA DIPLOMATIC SUPPLY d.o.o. za usluge, OIB 35506708766</item>
      <item>MATKO OBRT ZA ŠUM. USLUGE, OIB 56277482199</item>
      <item>SNJEŽANA KRAJNOVIĆ, OIB 80321257747</item>
      <item>CRUDELIS d.o.o. za usluge, OIB 63780122733</item>
      <item>PIMEX, d.o.o. za proizvodnju poljoprivredne mehanizacije, vanjsku i unutarnju trgovinu, OIB 03517896862</item>
      <item>DAKRIS d.o.o. za trgovinu i usluge, OIB 67976605915</item>
      <item>BAČVARIJA LEDINSKI, OIB 63867418958</item>
      <item>MEHANIKA-ELEKTRONIKA društvo s ograničenom odgovornošću za usluge, OIB 44579903781</item>
      <item>BRANKO BAŠIĆ, OIB 10893920769</item>
      <item>VV - PROMET d.o.o. prijevoz,građevinarstvo, trgovina i usluge, OIB 41078691127</item>
      <item>Mirsad Hotić, OIB 84209932771</item>
      <item>AUTOMOBILSKI AUKCIJSKI CENTAR d.o.o. za trgovinu i usluge, OIB 66667125705</item>
      <item>ALDIJANA HOTIĆ VOJIĆ, OIB 90715391236</item>
      <item>BOŠNJAK Vl. BORISLAV BOŠNJAK, OIB 40888876229</item>
      <item>KAPA d.o.o. za poljoprivredu, trgovinu i usluge, OIB 46935336109</item>
      <item>BAGATELLA d.o.o. za trgovinu i usluge, OIB 52944353034</item>
      <item>Z.T.T., d.o.o. za unutarnju i vanjsku trgovinu i usluge, OIB 75935511444</item>
      <item>Remont naftnih postrojenja d.o.o. za konzalting i marketing usluge, unutarnju i vanjsku trgovinu, proizvodnju strojarskih konstr, OIB 49596297348</item>
      <item>Marko Azapović, OIB 91396609825</item>
    </izvorni_sadrzaj>
    <derivirana_varijabla naziv="DomainObject.Predmet.StrankaListNazivFormatedOIB_1">
      <item>MARTINA MATOŠKOVIĆ, OIB 14684478853</item>
      <item>SPARTA TRGOVINA d.o.o. za trgovinu i usluge, OIB 24427573273</item>
      <item>Drago Ištvanić, OIB 61817894937</item>
      <item>ZIVA društvo s ograničenom odgovornošću za trgovinu i usluge, OIB 92740649164</item>
      <item>MG ADRIA, trgovina i ugostiteljstvo, d.o.o., OIB 72535394652</item>
      <item>ADRIA DIPLOMATIC SUPPLY d.o.o. za usluge, OIB 35506708766</item>
      <item>MATKO OBRT ZA ŠUM. USLUGE, OIB 56277482199</item>
      <item>SNJEŽANA KRAJNOVIĆ, OIB 80321257747</item>
      <item>CRUDELIS d.o.o. za usluge, OIB 63780122733</item>
      <item>PIMEX, d.o.o. za proizvodnju poljoprivredne mehanizacije, vanjsku i unutarnju trgovinu, OIB 03517896862</item>
      <item>DAKRIS d.o.o. za trgovinu i usluge, OIB 67976605915</item>
      <item>BAČVARIJA LEDINSKI, OIB 63867418958</item>
      <item>MEHANIKA-ELEKTRONIKA društvo s ograničenom odgovornošću za usluge, OIB 44579903781</item>
      <item>BRANKO BAŠIĆ, OIB 10893920769</item>
      <item>VV - PROMET d.o.o. prijevoz,građevinarstvo, trgovina i usluge, OIB 41078691127</item>
      <item>Mirsad Hotić, OIB 84209932771</item>
      <item>AUTOMOBILSKI AUKCIJSKI CENTAR d.o.o. za trgovinu i usluge, OIB 66667125705</item>
      <item>ALDIJANA HOTIĆ VOJIĆ, OIB 90715391236</item>
      <item>BOŠNJAK Vl. BORISLAV BOŠNJAK, OIB 40888876229</item>
      <item>KAPA d.o.o. za poljoprivredu, trgovinu i usluge, OIB 46935336109</item>
      <item>BAGATELLA d.o.o. za trgovinu i usluge, OIB 52944353034</item>
      <item>Z.T.T., d.o.o. za unutarnju i vanjsku trgovinu i usluge, OIB 75935511444</item>
      <item>Remont naftnih postrojenja d.o.o. za konzalting i marketing usluge, unutarnju i vanjsku trgovinu, proizvodnju strojarskih konstr, OIB 49596297348</item>
      <item>Marko Azapović, OIB 91396609825</item>
    </derivirana_varijabla>
  </DomainObject.Predmet.StrankaListNazivFormatedOIB>
  <DomainObject.Predmet.ProtuStrankaListFormated>
    <izvorni_sadrzaj>
      <item>ISKRA društvo s ograničenom odgovornošću, kemijska industrija</item>
    </izvorni_sadrzaj>
    <derivirana_varijabla naziv="DomainObject.Predmet.ProtuStrankaListFormated_1">
      <item>ISKRA društvo s ograničenom odgovornošću, kemijska industrija</item>
    </derivirana_varijabla>
  </DomainObject.Predmet.ProtuStrankaListFormated>
  <DomainObject.Predmet.ProtuStrankaListFormatedOIB>
    <izvorni_sadrzaj>
      <item>ISKRA društvo s ograničenom odgovornošću, kemijska industrija, OIB 04710448567</item>
    </izvorni_sadrzaj>
    <derivirana_varijabla naziv="DomainObject.Predmet.ProtuStrankaListFormatedOIB_1">
      <item>ISKRA društvo s ograničenom odgovornošću, kemijska industrija, OIB 04710448567</item>
    </derivirana_varijabla>
  </DomainObject.Predmet.ProtuStrankaListFormatedOIB>
  <DomainObject.Predmet.ProtuStrankaListFormatedWithAdress>
    <izvorni_sadrzaj>
      <item>ISKRA društvo s ograničenom odgovornošću, kemijska industrija, Fučkani 6, 10380 Sveti Ivan Zelina</item>
    </izvorni_sadrzaj>
    <derivirana_varijabla naziv="DomainObject.Predmet.ProtuStrankaListFormatedWithAdress_1">
      <item>ISKRA društvo s ograničenom odgovornošću, kemijska industrija, Fučkani 6, 10380 Sveti Ivan Zelina</item>
    </derivirana_varijabla>
  </DomainObject.Predmet.ProtuStrankaListFormatedWithAdress>
  <DomainObject.Predmet.ProtuStrankaListFormatedWithAdressOIB>
    <izvorni_sadrzaj>
      <item>ISKRA društvo s ograničenom odgovornošću, kemijska industrija, OIB 04710448567, Fučkani 6, 10380 Sveti Ivan Zelina</item>
    </izvorni_sadrzaj>
    <derivirana_varijabla naziv="DomainObject.Predmet.ProtuStrankaListFormatedWithAdressOIB_1">
      <item>ISKRA društvo s ograničenom odgovornošću, kemijska industrija, OIB 04710448567, Fučkani 6, 10380 Sveti Ivan Zelina</item>
    </derivirana_varijabla>
  </DomainObject.Predmet.ProtuStrankaListFormatedWithAdressOIB>
  <DomainObject.Predmet.ProtuStrankaListNazivFormated>
    <izvorni_sadrzaj>
      <item>ISKRA društvo s ograničenom odgovornošću, kemijska industrija</item>
    </izvorni_sadrzaj>
    <derivirana_varijabla naziv="DomainObject.Predmet.ProtuStrankaListNazivFormated_1">
      <item>ISKRA društvo s ograničenom odgovornošću, kemijska industrija</item>
    </derivirana_varijabla>
  </DomainObject.Predmet.ProtuStrankaListNazivFormated>
  <DomainObject.Predmet.ProtuStrankaListNazivFormatedOIB>
    <izvorni_sadrzaj>
      <item>ISKRA društvo s ograničenom odgovornošću, kemijska industrija, OIB 04710448567</item>
    </izvorni_sadrzaj>
    <derivirana_varijabla naziv="DomainObject.Predmet.ProtuStrankaListNazivFormatedOIB_1">
      <item>ISKRA društvo s ograničenom odgovornošću, kemijska industrija, OIB 04710448567</item>
    </derivirana_varijabla>
  </DomainObject.Predmet.ProtuStrankaListNazivFormatedOIB>
  <DomainObject.Predmet.OstaliListFormated>
    <izvorni_sadrzaj>
      <item>FINANCIJSKA AGENCIJA</item>
      <item>Željka Petriš-Kukovačec</item>
      <item>Milutin Džebić</item>
      <item>Marija Vujčić Turkulin</item>
      <item>ŽUPANIJSKO DRŽAVNO ODVJETNIŠTVO U ZAGREBU, GUO</item>
    </izvorni_sadrzaj>
    <derivirana_varijabla naziv="DomainObject.Predmet.OstaliListFormated_1">
      <item>FINANCIJSKA AGENCIJA</item>
      <item>Željka Petriš-Kukovačec</item>
      <item>Milutin Džebić</item>
      <item>Marija Vujčić Turkulin</item>
      <item>ŽUPANIJSKO DRŽAVNO ODVJETNIŠTVO U ZAGREBU, GUO</item>
    </derivirana_varijabla>
  </DomainObject.Predmet.OstaliListFormated>
  <DomainObject.Predmet.OstaliListFormatedOIB>
    <izvorni_sadrzaj>
      <item>FINANCIJSKA AGENCIJA</item>
      <item>Željka Petriš-Kukovačec</item>
      <item>Milutin Džebić</item>
      <item>Marija Vujčić Turkulin, OIB 22593287559</item>
      <item>ŽUPANIJSKO DRŽAVNO ODVJETNIŠTVO U ZAGREBU, GUO</item>
    </izvorni_sadrzaj>
    <derivirana_varijabla naziv="DomainObject.Predmet.OstaliListFormatedOIB_1">
      <item>FINANCIJSKA AGENCIJA</item>
      <item>Željka Petriš-Kukovačec</item>
      <item>Milutin Džebić</item>
      <item>Marija Vujčić Turkulin, OIB 22593287559</item>
      <item>ŽUPANIJSKO DRŽAVNO ODVJETNIŠTVO U ZAGREBU, GUO</item>
    </derivirana_varijabla>
  </DomainObject.Predmet.OstaliListFormatedOIB>
  <DomainObject.Predmet.OstaliListFormatedWithAdress>
    <izvorni_sadrzaj>
      <item>FINANCIJSKA AGENCIJA, Sveti Ivan Zelina</item>
      <item>Željka Petriš-Kukovačec, Bocakova 23, Sveti Ivan Zelina</item>
      <item>Milutin Džebić, Zrinskogorska 5, 10000 Zagreb</item>
      <item>Marija Vujčić Turkulin, Vrtlarska 3, 10000 Zagreb</item>
      <item>ŽUPANIJSKO DRŽAVNO ODVJETNIŠTVO U ZAGREBU, GUO</item>
    </izvorni_sadrzaj>
    <derivirana_varijabla naziv="DomainObject.Predmet.OstaliListFormatedWithAdress_1">
      <item>FINANCIJSKA AGENCIJA, Sveti Ivan Zelina</item>
      <item>Željka Petriš-Kukovačec, Bocakova 23, Sveti Ivan Zelina</item>
      <item>Milutin Džebić, Zrinskogorska 5, 10000 Zagreb</item>
      <item>Marija Vujčić Turkulin, Vrtlarska 3, 10000 Zagreb</item>
      <item>ŽUPANIJSKO DRŽAVNO ODVJETNIŠTVO U ZAGREBU, GUO</item>
    </derivirana_varijabla>
  </DomainObject.Predmet.OstaliListFormatedWithAdress>
  <DomainObject.Predmet.OstaliListFormatedWithAdressOIB>
    <izvorni_sadrzaj>
      <item>FINANCIJSKA AGENCIJA, Sveti Ivan Zelina</item>
      <item>Željka Petriš-Kukovačec, Bocakova 23, Sveti Ivan Zelina</item>
      <item>Milutin Džebić, Zrinskogorska 5, 10000 Zagreb</item>
      <item>Marija Vujčić Turkulin, OIB 22593287559, Vrtlarska 3, 10000 Zagreb</item>
      <item>ŽUPANIJSKO DRŽAVNO ODVJETNIŠTVO U ZAGREBU, GUO</item>
    </izvorni_sadrzaj>
    <derivirana_varijabla naziv="DomainObject.Predmet.OstaliListFormatedWithAdressOIB_1">
      <item>FINANCIJSKA AGENCIJA, Sveti Ivan Zelina</item>
      <item>Željka Petriš-Kukovačec, Bocakova 23, Sveti Ivan Zelina</item>
      <item>Milutin Džebić, Zrinskogorska 5, 10000 Zagreb</item>
      <item>Marija Vujčić Turkulin, OIB 22593287559, Vrtlarska 3, 10000 Zagreb</item>
      <item>ŽUPANIJSKO DRŽAVNO ODVJETNIŠTVO U ZAGREBU, GUO</item>
    </derivirana_varijabla>
  </DomainObject.Predmet.OstaliListFormatedWithAdressOIB>
  <DomainObject.Predmet.OstaliListNazivFormated>
    <izvorni_sadrzaj>
      <item>FINANCIJSKA AGENCIJA</item>
      <item>Željka Petriš-Kukovačec</item>
      <item>Milutin Džebić</item>
      <item>Marija Vujčić Turkulin</item>
      <item>ŽUPANIJSKO DRŽAVNO ODVJETNIŠTVO U ZAGREBU, GUO</item>
    </izvorni_sadrzaj>
    <derivirana_varijabla naziv="DomainObject.Predmet.OstaliListNazivFormated_1">
      <item>FINANCIJSKA AGENCIJA</item>
      <item>Željka Petriš-Kukovačec</item>
      <item>Milutin Džebić</item>
      <item>Marija Vujčić Turkulin</item>
      <item>ŽUPANIJSKO DRŽAVNO ODVJETNIŠTVO U ZAGREBU, GUO</item>
    </derivirana_varijabla>
  </DomainObject.Predmet.OstaliListNazivFormated>
  <DomainObject.Predmet.OstaliListNazivFormatedOIB>
    <izvorni_sadrzaj>
      <item>FINANCIJSKA AGENCIJA</item>
      <item>Željka Petriš-Kukovačec</item>
      <item>Milutin Džebić</item>
      <item>Marija Vujčić Turkulin, OIB 22593287559</item>
      <item>ŽUPANIJSKO DRŽAVNO ODVJETNIŠTVO U ZAGREBU, GUO</item>
    </izvorni_sadrzaj>
    <derivirana_varijabla naziv="DomainObject.Predmet.OstaliListNazivFormatedOIB_1">
      <item>FINANCIJSKA AGENCIJA</item>
      <item>Željka Petriš-Kukovačec</item>
      <item>Milutin Džebić</item>
      <item>Marija Vujčić Turkulin, OIB 22593287559</item>
      <item>ŽUPANIJSKO DRŽAVNO ODVJETNIŠTVO U ZAGREBU, GUO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veljače 2019.</izvorni_sadrzaj>
    <derivirana_varijabla naziv="DomainObject.Datum_1">20. veljače 2019.</derivirana_varijabla>
  </DomainObject.Datum>
  <DomainObject.PoslovniBrojDokumenta>
    <izvorni_sadrzaj/>
    <derivirana_varijabla naziv="DomainObject.PoslovniBrojDokumenta_1"/>
  </DomainObject.PoslovniBrojDokumenta>
  <DomainObject.Predmet.StrankaIDrugi>
    <izvorni_sadrzaj>MARTINA MATOŠKOVIĆ i dr.</izvorni_sadrzaj>
    <derivirana_varijabla naziv="DomainObject.Predmet.StrankaIDrugi_1">MARTINA MATOŠKOVIĆ i dr.</derivirana_varijabla>
  </DomainObject.Predmet.StrankaIDrugi>
  <DomainObject.Predmet.ProtustrankaIDrugi>
    <izvorni_sadrzaj>ISKRA društvo s ograničenom odgovornošću, kemijska industrija</izvorni_sadrzaj>
    <derivirana_varijabla naziv="DomainObject.Predmet.ProtustrankaIDrugi_1">ISKRA društvo s ograničenom odgovornošću, kemijska industrija</derivirana_varijabla>
  </DomainObject.Predmet.ProtustrankaIDrugi>
  <DomainObject.Predmet.StrankaIDrugiAdressOIB>
    <izvorni_sadrzaj>MARTINA MATOŠKOVIĆ, OIB 14684478853, SIGET 22d, 10000 Zagreb i dr.</izvorni_sadrzaj>
    <derivirana_varijabla naziv="DomainObject.Predmet.StrankaIDrugiAdressOIB_1">MARTINA MATOŠKOVIĆ, OIB 14684478853, SIGET 22d, 10000 Zagreb i dr.</derivirana_varijabla>
  </DomainObject.Predmet.StrankaIDrugiAdressOIB>
  <DomainObject.Predmet.ProtustrankaIDrugiAdressOIB>
    <izvorni_sadrzaj>ISKRA društvo s ograničenom odgovornošću, kemijska industrija, OIB 04710448567, Fučkani 6, 10380 Sveti Ivan Zelina</izvorni_sadrzaj>
    <derivirana_varijabla naziv="DomainObject.Predmet.ProtustrankaIDrugiAdressOIB_1">ISKRA društvo s ograničenom odgovornošću, kemijska industrija, OIB 04710448567, Fučkani 6, 10380 Sveti Ivan Zelina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ISKRA društvo s ograničenom odgovornošću, kemijska industrija</item>
      <item>MARTINA MATOŠKOVIĆ</item>
      <item>FINANCIJSKA AGENCIJA</item>
      <item>Željka Petriš-Kukovačec</item>
      <item>Milutin Džebić</item>
      <item>Marija Vujčić Turkulin</item>
      <item>ŽUPANIJSKO DRŽAVNO ODVJETNIŠTVO U ZAGREBU, GUO</item>
      <item>SPARTA TRGOVINA d.o.o. za trgovinu i usluge</item>
      <item>Drago Ištvanić</item>
      <item>ZIVA društvo s ograničenom odgovornošću za trgovinu i usluge</item>
      <item>MG ADRIA, trgovina i ugostiteljstvo, d.o.o.</item>
      <item>ADRIA DIPLOMATIC SUPPLY d.o.o. za usluge</item>
      <item>MATKO OBRT ZA ŠUM. USLUGE</item>
      <item>SNJEŽANA KRAJNOVIĆ</item>
      <item>CRUDELIS d.o.o. za usluge</item>
      <item>PIMEX, d.o.o. za proizvodnju poljoprivredne mehanizacije, vanjsku i unutarnju trgovinu</item>
      <item>DAKRIS d.o.o. za trgovinu i usluge</item>
      <item>BAČVARIJA LEDINSKI</item>
      <item>MEHANIKA-ELEKTRONIKA društvo s ograničenom odgovornošću za usluge</item>
      <item>BRANKO BAŠIĆ</item>
      <item>VV - PROMET d.o.o. prijevoz,građevinarstvo, trgovina i usluge</item>
      <item>Mirsad Hotić</item>
      <item>AUTOMOBILSKI AUKCIJSKI CENTAR d.o.o. za trgovinu i usluge</item>
      <item>ALDIJANA HOTIĆ VOJIĆ</item>
      <item>BOŠNJAK Vl. BORISLAV BOŠNJAK</item>
      <item>KAPA d.o.o. za poljoprivredu, trgovinu i usluge</item>
      <item>BAGATELLA d.o.o. za trgovinu i usluge</item>
      <item>Z.T.T., d.o.o. za unutarnju i vanjsku trgovinu i usluge</item>
      <item>Remont naftnih postrojenja d.o.o. za konzalting i marketing usluge, unutarnju i vanjsku trgovinu, proizvodnju strojarskih konstr</item>
      <item>Marko Azapović</item>
    </izvorni_sadrzaj>
    <derivirana_varijabla naziv="DomainObject.Predmet.SudioniciListNaziv_1">
      <item>ISKRA društvo s ograničenom odgovornošću, kemijska industrija</item>
      <item>MARTINA MATOŠKOVIĆ</item>
      <item>FINANCIJSKA AGENCIJA</item>
      <item>Željka Petriš-Kukovačec</item>
      <item>Milutin Džebić</item>
      <item>Marija Vujčić Turkulin</item>
      <item>ŽUPANIJSKO DRŽAVNO ODVJETNIŠTVO U ZAGREBU, GUO</item>
      <item>SPARTA TRGOVINA d.o.o. za trgovinu i usluge</item>
      <item>Drago Ištvanić</item>
      <item>ZIVA društvo s ograničenom odgovornošću za trgovinu i usluge</item>
      <item>MG ADRIA, trgovina i ugostiteljstvo, d.o.o.</item>
      <item>ADRIA DIPLOMATIC SUPPLY d.o.o. za usluge</item>
      <item>MATKO OBRT ZA ŠUM. USLUGE</item>
      <item>SNJEŽANA KRAJNOVIĆ</item>
      <item>CRUDELIS d.o.o. za usluge</item>
      <item>PIMEX, d.o.o. za proizvodnju poljoprivredne mehanizacije, vanjsku i unutarnju trgovinu</item>
      <item>DAKRIS d.o.o. za trgovinu i usluge</item>
      <item>BAČVARIJA LEDINSKI</item>
      <item>MEHANIKA-ELEKTRONIKA društvo s ograničenom odgovornošću za usluge</item>
      <item>BRANKO BAŠIĆ</item>
      <item>VV - PROMET d.o.o. prijevoz,građevinarstvo, trgovina i usluge</item>
      <item>Mirsad Hotić</item>
      <item>AUTOMOBILSKI AUKCIJSKI CENTAR d.o.o. za trgovinu i usluge</item>
      <item>ALDIJANA HOTIĆ VOJIĆ</item>
      <item>BOŠNJAK Vl. BORISLAV BOŠNJAK</item>
      <item>KAPA d.o.o. za poljoprivredu, trgovinu i usluge</item>
      <item>BAGATELLA d.o.o. za trgovinu i usluge</item>
      <item>Z.T.T., d.o.o. za unutarnju i vanjsku trgovinu i usluge</item>
      <item>Remont naftnih postrojenja d.o.o. za konzalting i marketing usluge, unutarnju i vanjsku trgovinu, proizvodnju strojarskih konstr</item>
      <item>Marko Azapović</item>
    </derivirana_varijabla>
  </DomainObject.Predmet.SudioniciListNaziv>
  <DomainObject.Predmet.SudioniciListAdressOIB>
    <izvorni_sadrzaj>
      <item>ISKRA društvo s ograničenom odgovornošću, kemijska industrija, OIB 04710448567, Fučkani 6,10380 Sveti Ivan Zelina</item>
      <item>MARTINA MATOŠKOVIĆ, OIB 14684478853, SIGET 22d,10000 Zagreb</item>
      <item>FINANCIJSKA AGENCIJA, Sveti Ivan Zelina</item>
      <item>Željka Petriš-Kukovačec, Bocakova 23,Sveti Ivan Zelina</item>
      <item>Milutin Džebić, Zrinskogorska 5,10000 Zagreb</item>
      <item>Marija Vujčić Turkulin, OIB 22593287559, Vrtlarska 3,10000 Zagreb</item>
      <item>ŽUPANIJSKO DRŽAVNO ODVJETNIŠTVO U ZAGREBU, GUO</item>
      <item>SPARTA TRGOVINA d.o.o. za trgovinu i usluge, OIB 24427573273, Gramača 3b,Zagreb</item>
      <item>Drago Ištvanić, OIB 61817894937</item>
      <item>ZIVA društvo s ograničenom odgovornošću za trgovinu i usluge, OIB 92740649164, Fancevljev prilaz 4,Zagreb</item>
      <item>MG ADRIA, trgovina i ugostiteljstvo, d.o.o., OIB 72535394652, Zrinskogorska 5,Zagreb</item>
      <item>ADRIA DIPLOMATIC SUPPLY d.o.o. za usluge, OIB 35506708766, Ulica grada Vukovara 254,Zagreb</item>
      <item>MATKO OBRT ZA ŠUM. USLUGE, OIB 56277482199</item>
      <item>SNJEŽANA KRAJNOVIĆ, OIB 80321257747</item>
      <item>CRUDELIS d.o.o. za usluge, OIB 63780122733, Mile Gojsalić 57,21311 Podstrana</item>
      <item>PIMEX, d.o.o. za proizvodnju poljoprivredne mehanizacije, vanjsku i unutarnju trgovinu, OIB 03517896862, Lukavec, Nova cesta 16,10410 Velika Gorica</item>
      <item>DAKRIS d.o.o. za trgovinu i usluge, OIB 67976605915, Sošićka 23,10000 Zagreb</item>
      <item>BAČVARIJA LEDINSKI, OIB 63867418958, Širovice 6,48000 Koprivnica</item>
      <item>MEHANIKA-ELEKTRONIKA društvo s ograničenom odgovornošću za usluge, OIB 44579903781, Petra Svačića 10,10450 Donja Zdenčina</item>
      <item>BRANKO BAŠIĆ, OIB 10893920769, Mlinovi 75,10000 Zagreb</item>
      <item>VV - PROMET d.o.o. prijevoz,građevinarstvo, trgovina i usluge, OIB 41078691127, Marijana Haberlea 12,10000 Zagreb</item>
      <item>Mirsad Hotić, OIB 84209932771, Sorkočevićeva 7,10000 Zagreb</item>
      <item>AUTOMOBILSKI AUKCIJSKI CENTAR d.o.o. za trgovinu i usluge, OIB 66667125705, Potočka 2,10000 Zagreb</item>
      <item>ALDIJANA HOTIĆ VOJIĆ, OIB 90715391236</item>
      <item>BOŠNJAK Vl. BORISLAV BOŠNJAK, OIB 40888876229, Zagrebačka 27,35214 Donji Andrijevci</item>
      <item>KAPA d.o.o. za poljoprivredu, trgovinu i usluge, OIB 46935336109, Knez Gorica 2,47000 Karlovac</item>
      <item>BAGATELLA d.o.o. za trgovinu i usluge, OIB 52944353034, Duga ulica 61,32100 Vinkovci</item>
      <item>Z.T.T., d.o.o. za unutarnju i vanjsku trgovinu i usluge, OIB 75935511444, Fancevljev Prilaz 9,Zagreb</item>
      <item>Remont naftnih postrojenja d.o.o. za konzalting i marketing usluge, unutarnju i vanjsku trgovinu, proizvodnju strojarskih konstr, OIB 49596297348, Bulvanova 20,Zagreb</item>
      <item>Marko Azapović, OIB 91396609825, Hansa Dietricha Genschera 20,32100 Vinkovci</item>
    </izvorni_sadrzaj>
    <derivirana_varijabla naziv="DomainObject.Predmet.SudioniciListAdressOIB_1">
      <item>ISKRA društvo s ograničenom odgovornošću, kemijska industrija, OIB 04710448567, Fučkani 6,10380 Sveti Ivan Zelina</item>
      <item>MARTINA MATOŠKOVIĆ, OIB 14684478853, SIGET 22d,10000 Zagreb</item>
      <item>FINANCIJSKA AGENCIJA, Sveti Ivan Zelina</item>
      <item>Željka Petriš-Kukovačec, Bocakova 23,Sveti Ivan Zelina</item>
      <item>Milutin Džebić, Zrinskogorska 5,10000 Zagreb</item>
      <item>Marija Vujčić Turkulin, OIB 22593287559, Vrtlarska 3,10000 Zagreb</item>
      <item>ŽUPANIJSKO DRŽAVNO ODVJETNIŠTVO U ZAGREBU, GUO</item>
      <item>SPARTA TRGOVINA d.o.o. za trgovinu i usluge, OIB 24427573273, Gramača 3b,Zagreb</item>
      <item>Drago Ištvanić, OIB 61817894937</item>
      <item>ZIVA društvo s ograničenom odgovornošću za trgovinu i usluge, OIB 92740649164, Fancevljev prilaz 4,Zagreb</item>
      <item>MG ADRIA, trgovina i ugostiteljstvo, d.o.o., OIB 72535394652, Zrinskogorska 5,Zagreb</item>
      <item>ADRIA DIPLOMATIC SUPPLY d.o.o. za usluge, OIB 35506708766, Ulica grada Vukovara 254,Zagreb</item>
      <item>MATKO OBRT ZA ŠUM. USLUGE, OIB 56277482199</item>
      <item>SNJEŽANA KRAJNOVIĆ, OIB 80321257747</item>
      <item>CRUDELIS d.o.o. za usluge, OIB 63780122733, Mile Gojsalić 57,21311 Podstrana</item>
      <item>PIMEX, d.o.o. za proizvodnju poljoprivredne mehanizacije, vanjsku i unutarnju trgovinu, OIB 03517896862, Lukavec, Nova cesta 16,10410 Velika Gorica</item>
      <item>DAKRIS d.o.o. za trgovinu i usluge, OIB 67976605915, Sošićka 23,10000 Zagreb</item>
      <item>BAČVARIJA LEDINSKI, OIB 63867418958, Širovice 6,48000 Koprivnica</item>
      <item>MEHANIKA-ELEKTRONIKA društvo s ograničenom odgovornošću za usluge, OIB 44579903781, Petra Svačića 10,10450 Donja Zdenčina</item>
      <item>BRANKO BAŠIĆ, OIB 10893920769, Mlinovi 75,10000 Zagreb</item>
      <item>VV - PROMET d.o.o. prijevoz,građevinarstvo, trgovina i usluge, OIB 41078691127, Marijana Haberlea 12,10000 Zagreb</item>
      <item>Mirsad Hotić, OIB 84209932771, Sorkočevićeva 7,10000 Zagreb</item>
      <item>AUTOMOBILSKI AUKCIJSKI CENTAR d.o.o. za trgovinu i usluge, OIB 66667125705, Potočka 2,10000 Zagreb</item>
      <item>ALDIJANA HOTIĆ VOJIĆ, OIB 90715391236</item>
      <item>BOŠNJAK Vl. BORISLAV BOŠNJAK, OIB 40888876229, Zagrebačka 27,35214 Donji Andrijevci</item>
      <item>KAPA d.o.o. za poljoprivredu, trgovinu i usluge, OIB 46935336109, Knez Gorica 2,47000 Karlovac</item>
      <item>BAGATELLA d.o.o. za trgovinu i usluge, OIB 52944353034, Duga ulica 61,32100 Vinkovci</item>
      <item>Z.T.T., d.o.o. za unutarnju i vanjsku trgovinu i usluge, OIB 75935511444, Fancevljev Prilaz 9,Zagreb</item>
      <item>Remont naftnih postrojenja d.o.o. za konzalting i marketing usluge, unutarnju i vanjsku trgovinu, proizvodnju strojarskih konstr, OIB 49596297348, Bulvanova 20,Zagreb</item>
      <item>Marko Azapović, OIB 91396609825, Hansa Dietricha Genschera 20,32100 Vinkovci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04710448567</item>
      <item>, OIB 14684478853</item>
      <item>, OIB null</item>
      <item>, OIB null</item>
      <item>, OIB null</item>
      <item>, OIB 22593287559</item>
      <item>, OIB null</item>
      <item>, OIB 24427573273</item>
      <item>, OIB 61817894937</item>
      <item>, OIB 92740649164</item>
      <item>, OIB 72535394652</item>
      <item>, OIB 35506708766</item>
      <item>, OIB 56277482199</item>
      <item>, OIB 80321257747</item>
      <item>, OIB 63780122733</item>
      <item>, OIB 03517896862</item>
      <item>, OIB 67976605915</item>
      <item>, OIB 63867418958</item>
      <item>, OIB 44579903781</item>
      <item>, OIB 10893920769</item>
      <item>, OIB 41078691127</item>
      <item>, OIB 84209932771</item>
      <item>, OIB 66667125705</item>
      <item>, OIB 90715391236</item>
      <item>, OIB 40888876229</item>
      <item>, OIB 46935336109</item>
      <item>, OIB 52944353034</item>
      <item>, OIB 75935511444</item>
      <item>, OIB 49596297348</item>
      <item>, OIB 91396609825</item>
    </izvorni_sadrzaj>
    <derivirana_varijabla naziv="DomainObject.Predmet.SudioniciListNazivOIB_1">
      <item>, OIB 04710448567</item>
      <item>, OIB 14684478853</item>
      <item>, OIB null</item>
      <item>, OIB null</item>
      <item>, OIB null</item>
      <item>, OIB 22593287559</item>
      <item>, OIB null</item>
      <item>, OIB 24427573273</item>
      <item>, OIB 61817894937</item>
      <item>, OIB 92740649164</item>
      <item>, OIB 72535394652</item>
      <item>, OIB 35506708766</item>
      <item>, OIB 56277482199</item>
      <item>, OIB 80321257747</item>
      <item>, OIB 63780122733</item>
      <item>, OIB 03517896862</item>
      <item>, OIB 67976605915</item>
      <item>, OIB 63867418958</item>
      <item>, OIB 44579903781</item>
      <item>, OIB 10893920769</item>
      <item>, OIB 41078691127</item>
      <item>, OIB 84209932771</item>
      <item>, OIB 66667125705</item>
      <item>, OIB 90715391236</item>
      <item>, OIB 40888876229</item>
      <item>, OIB 46935336109</item>
      <item>, OIB 52944353034</item>
      <item>, OIB 75935511444</item>
      <item>, OIB 49596297348</item>
      <item>, OIB 91396609825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Vujčić Turkulin, OIB 22593287559, Vrtlarska 3 p.p. 881, 10000 Zagreb</item>
    </izvorni_sadrzaj>
    <derivirana_varijabla naziv="DomainObject.Predmet.StecajniUpraviteljiListAddressOIB_1">
      <item>Marija Vujčić Turkulin, OIB 22593287559, Vrtlarska 3 p.p. 881,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226</properties:Words>
  <properties:Characters>1057</properties:Characters>
  <properties:Lines>44</properties:Lines>
  <properties:Paragraphs>19</properties:Paragraphs>
  <properties:TotalTime>114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1466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2018-02-01T10:39:00Z</dcterms:created>
  <dc:creator>nmarkovic</dc:creator>
  <cp:lastModifiedBy>Valentina Gabud</cp:lastModifiedBy>
  <cp:lastPrinted>2019-02-20T08:14:00Z</cp:lastPrinted>
  <dcterms:modified xmlns:xsi="http://www.w3.org/2001/XMLSchema-instance" xsi:type="dcterms:W3CDTF">2019-02-20T08:14:00Z</dcterms:modified>
  <cp:revision>18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poziv stečajnom upravitelju da podnese izvješće (2. zaključak-poziv st. up. na dostavu izvješća.docx)</vt:lpwstr>
  </prop:property>
  <prop:property name="CC_coloring" pid="4" fmtid="{D5CDD505-2E9C-101B-9397-08002B2CF9AE}">
    <vt:bool>false</vt:bool>
  </prop:property>
  <prop:property name="BrojStranica" pid="5" fmtid="{D5CDD505-2E9C-101B-9397-08002B2CF9AE}">
    <vt:i4>1</vt:i4>
  </prop:property>
</prop:Properties>
</file>