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4074" w14:paraId="1b2407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F97180">
        <w:t>147</w:t>
      </w:r>
      <w:r w:rsidR="00A53711">
        <w:t>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>Financijske agencije OIB: 85821130368 RC OSIJEK, Podružnica OSIJEK, L.Jagera 3</w:t>
      </w:r>
      <w:r>
        <w:t xml:space="preserve">, za pokretanje skraćenog stečajnog postupka  nad dužnikom </w:t>
      </w:r>
      <w:r w:rsidR="00A53711" w:rsidRPr="00A53711">
        <w:t>Daisy`s Delights jednostavno društvo s ograničenom odgovornošću za trgovinu i usluge</w:t>
      </w:r>
      <w:r w:rsidR="00F97180">
        <w:t xml:space="preserve">, </w:t>
      </w:r>
      <w:r w:rsidR="00A53711">
        <w:t>Osijek</w:t>
      </w:r>
      <w:r w:rsidR="00F97180">
        <w:t xml:space="preserve">, </w:t>
      </w:r>
      <w:r w:rsidR="00A53711">
        <w:t>Ružina ulica 41</w:t>
      </w:r>
      <w:r w:rsidR="00F97180">
        <w:t>, MBS: 030</w:t>
      </w:r>
      <w:r w:rsidR="00A53711">
        <w:t>146658</w:t>
      </w:r>
      <w:r w:rsidR="00F97180">
        <w:t xml:space="preserve">, OIB: </w:t>
      </w:r>
      <w:r w:rsidR="00A53711">
        <w:t>38370036531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53711">
        <w:t>19</w:t>
      </w:r>
      <w:r w:rsidR="00373C29">
        <w:t>. 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53711" w:rsidRPr="00A53711">
        <w:t>Daisy`s Delights jednostavno društvo s ograničenom odgovornošću za trgovinu i usluge</w:t>
      </w:r>
      <w:r w:rsidR="00A53711">
        <w:t>, Osijek, Ružina ulica 41, MBS: 030146658, OIB: 38370036531</w:t>
      </w:r>
      <w:r w:rsidR="00D43EFC">
        <w:t xml:space="preserve">, </w:t>
      </w:r>
      <w:r>
        <w:t xml:space="preserve">iznosi </w:t>
      </w:r>
      <w:r w:rsidR="00A53711">
        <w:t>6</w:t>
      </w:r>
      <w:r w:rsidR="00F97180">
        <w:t>.</w:t>
      </w:r>
      <w:r w:rsidR="00A53711">
        <w:t>350,00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A53711">
        <w:t>Csaba Szántó, Mađarska, 6050 Lajosmizse, Viola Utca 21/1/1A</w:t>
      </w:r>
      <w:r w:rsidR="00F97180">
        <w:t xml:space="preserve">, OIB: </w:t>
      </w:r>
      <w:r w:rsidR="00A53711">
        <w:t>34499902052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A53711">
        <w:t>14</w:t>
      </w:r>
      <w:r w:rsidR="00F97180">
        <w:t>7</w:t>
      </w:r>
      <w:r w:rsidR="00A53711">
        <w:t>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53711">
        <w:t>19</w:t>
      </w:r>
      <w:r w:rsidR="00D528F8">
        <w:t>. listopada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53711">
        <w:t>4</w:t>
      </w:r>
      <w:r w:rsidR="00D528F8">
        <w:t>/1</w:t>
      </w:r>
      <w:r w:rsidR="00A53711">
        <w:t>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5DD3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3711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1F3E"/>
    <w:rsid w:val="00EB4C13"/>
    <w:rsid w:val="00EC0019"/>
    <w:rsid w:val="00EC15DD"/>
    <w:rsid w:val="00EC30F2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C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C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St-1470/2017</izvorni_sadrzaj>
    <derivirana_varijabla naziv="DomainObject.Predmet.OznakaBroj_1">St-1470/2017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Daisy`s Delights jednostavno društvo s ograničenom odgovornošću za trgovinu i usluge</izvorni_sadrzaj>
    <derivirana_varijabla naziv="DomainObject.Predmet.ProtustrankaFormated_1">  Daisy`s Delights jednostavno društvo s ograničenom odgovornošću za trgovinu i usluge</derivirana_varijabla>
  </DomainObject.Predmet.ProtustrankaFormated>
  <DomainObject.Predmet.ProtustrankaFormatedOIB>
    <izvorni_sadrzaj>  Daisy`s Delights jednostavno društvo s ograničenom odgovornošću za trgovinu i usluge, OIB 38370036531</izvorni_sadrzaj>
    <derivirana_varijabla naziv="DomainObject.Predmet.ProtustrankaFormatedOIB_1">  Daisy`s Delights jednostavno društvo s ograničenom odgovornošću za trgovinu i usluge, OIB 38370036531</derivirana_varijabla>
  </DomainObject.Predmet.ProtustrankaFormatedOIB>
  <DomainObject.Predmet.ProtustrankaFormatedWithAdress>
    <izvorni_sadrzaj> Daisy`s Delights jednostavno društvo s ograničenom odgovornošću za trgovinu i usluge, Ružina ulica 41, 31000 Osijek</izvorni_sadrzaj>
    <derivirana_varijabla naziv="DomainObject.Predmet.ProtustrankaFormatedWithAdress_1"> Daisy`s Delights jednostavno društvo s ograničenom odgovornošću za trgovinu i usluge, Ružina ulica 41, 31000 Osijek</derivirana_varijabla>
  </DomainObject.Predmet.ProtustrankaFormatedWithAdress>
  <DomainObject.Predmet.ProtustrankaFormatedWithAdressOIB>
    <izvorni_sadrzaj> Daisy`s Delights jednostavno društvo s ograničenom odgovornošću za trgovinu i usluge, OIB 38370036531, Ružina ulica 41, 31000 Osijek</izvorni_sadrzaj>
    <derivirana_varijabla naziv="DomainObject.Predmet.ProtustrankaFormatedWithAdressOIB_1"> Daisy`s Delights jednostavno društvo s ograničenom odgovornošću za trgovinu i usluge, OIB 38370036531, Ružina ulica 41, 31000 Osijek</derivirana_varijabla>
  </DomainObject.Predmet.ProtustrankaFormatedWithAdressOIB>
  <DomainObject.Predmet.ProtustrankaWithAdress>
    <izvorni_sadrzaj>Daisy`s Delights jednostavno društvo s ograničenom odgovornošću za trgovinu i usluge Ružina ulica 41, 31000 Osijek</izvorni_sadrzaj>
    <derivirana_varijabla naziv="DomainObject.Predmet.ProtustrankaWithAdress_1">Daisy`s Delights jednostavno društvo s ograničenom odgovornošću za trgovinu i usluge Ružina ulica 41, 31000 Osijek</derivirana_varijabla>
  </DomainObject.Predmet.ProtustrankaWithAdress>
  <DomainObject.Predmet.ProtustrankaWithAdressOIB>
    <izvorni_sadrzaj>Daisy`s Delights jednostavno društvo s ograničenom odgovornošću za trgovinu i usluge, OIB 38370036531, Ružina ulica 41, 31000 Osijek</izvorni_sadrzaj>
    <derivirana_varijabla naziv="DomainObject.Predmet.ProtustrankaWithAdressOIB_1">Daisy`s Delights jednostavno društvo s ograničenom odgovornošću za trgovinu i usluge, OIB 38370036531, Ružina ulica 41, 31000 Osijek</derivirana_varijabla>
  </DomainObject.Predmet.ProtustrankaWithAdressOIB>
  <DomainObject.Predmet.ProtustrankaNazivFormated>
    <izvorni_sadrzaj>Daisy`s Delights jednostavno društvo s ograničenom odgovornošću za trgovinu i usluge</izvorni_sadrzaj>
    <derivirana_varijabla naziv="DomainObject.Predmet.ProtustrankaNazivFormated_1">Daisy`s Delights jednostavno društvo s ograničenom odgovornošću za trgovinu i usluge</derivirana_varijabla>
  </DomainObject.Predmet.ProtustrankaNazivFormated>
  <DomainObject.Predmet.ProtustrankaNazivFormatedOIB>
    <izvorni_sadrzaj>Daisy`s Delights jednostavno društvo s ograničenom odgovornošću za trgovinu i usluge, OIB 38370036531</izvorni_sadrzaj>
    <derivirana_varijabla naziv="DomainObject.Predmet.ProtustrankaNazivFormatedOIB_1">Daisy`s Delights jednostavno društvo s ograničenom odgovornošću za trgovinu i usluge, OIB 38370036531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Daisy`s Delights jednostavno društvo s ograničenom odgovornošću za trgovinu i usluge</item>
    </izvorni_sadrzaj>
    <derivirana_varijabla naziv="DomainObject.Predmet.ProtuStrankaListFormated_1">
      <item>Daisy`s Delights jednostavno društvo s ograničenom odgovornošću za trgovinu i usluge</item>
    </derivirana_varijabla>
  </DomainObject.Predmet.ProtuStrankaListFormated>
  <DomainObject.Predmet.ProtuStrankaListFormatedOIB>
    <izvorni_sadrzaj>
      <item>Daisy`s Delights jednostavno društvo s ograničenom odgovornošću za trgovinu i usluge, OIB 38370036531</item>
    </izvorni_sadrzaj>
    <derivirana_varijabla naziv="DomainObject.Predmet.ProtuStrankaListFormatedOIB_1">
      <item>Daisy`s Delights jednostavno društvo s ograničenom odgovornošću za trgovinu i usluge, OIB 38370036531</item>
    </derivirana_varijabla>
  </DomainObject.Predmet.ProtuStrankaListFormatedOIB>
  <DomainObject.Predmet.ProtuStrankaListFormatedWithAdress>
    <izvorni_sadrzaj>
      <item>Daisy`s Delights jednostavno društvo s ograničenom odgovornošću za trgovinu i usluge, Ružina ulica 41, 31000 Osijek</item>
    </izvorni_sadrzaj>
    <derivirana_varijabla naziv="DomainObject.Predmet.ProtuStrankaListFormatedWithAdress_1">
      <item>Daisy`s Delights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Daisy`s Delights jednostavno društvo s ograničenom odgovornošću za trgovinu i usluge, OIB 38370036531, Ružina ulica 41, 31000 Osijek</item>
    </izvorni_sadrzaj>
    <derivirana_varijabla naziv="DomainObject.Predmet.ProtuStrankaListFormatedWithAdressOIB_1">
      <item>Daisy`s Delights jednostavno društvo s ograničenom odgovornošću za trgovinu i usluge, OIB 38370036531, Ružina ulica 41, 31000 Osijek</item>
    </derivirana_varijabla>
  </DomainObject.Predmet.ProtuStrankaListFormatedWithAdressOIB>
  <DomainObject.Predmet.ProtuStrankaListNazivFormated>
    <izvorni_sadrzaj>
      <item>Daisy`s Delights jednostavno društvo s ograničenom odgovornošću za trgovinu i usluge</item>
    </izvorni_sadrzaj>
    <derivirana_varijabla naziv="DomainObject.Predmet.ProtuStrankaListNazivFormated_1">
      <item>Daisy`s Delights jednostavno društvo s ograničenom odgovornošću za trgovinu i usluge</item>
    </derivirana_varijabla>
  </DomainObject.Predmet.ProtuStrankaListNazivFormated>
  <DomainObject.Predmet.ProtuStrankaListNazivFormatedOIB>
    <izvorni_sadrzaj>
      <item>Daisy`s Delights jednostavno društvo s ograničenom odgovornošću za trgovinu i usluge, OIB 38370036531</item>
    </izvorni_sadrzaj>
    <derivirana_varijabla naziv="DomainObject.Predmet.ProtuStrankaListNazivFormatedOIB_1">
      <item>Daisy`s Delights jednostavno društvo s ograničenom odgovornošću za trgovinu i usluge, OIB 38370036531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Daisy`s Delights jednostavno društvo s ograničenom odgovornošću za trgovinu i usluge</izvorni_sadrzaj>
    <derivirana_varijabla naziv="DomainObject.Predmet.ProtustrankaIDrugi_1">Daisy`s Delights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Daisy`s Delights jednostavno društvo s ograničenom odgovornošću za trgovinu i usluge, OIB 38370036531, Ružina ulica 41, 31000 Osijek</izvorni_sadrzaj>
    <derivirana_varijabla naziv="DomainObject.Predmet.ProtustrankaIDrugiAdressOIB_1">Daisy`s Delights jednostavno društvo s ograničenom odgovornošću za trgovinu i usluge, OIB 38370036531,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Daisy`s Delights jednostavno društvo s ograničenom odgovornošću za trgovinu i usluge</item>
    </izvorni_sadrzaj>
    <derivirana_varijabla naziv="DomainObject.Predmet.SudioniciListNaziv_1">
      <item>FINA RC OSIJEK</item>
      <item>Daisy`s Delights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Daisy`s Delights jednostavno društvo s ograničenom odgovornošću za trgovinu i usluge, OIB 38370036531, Ružina ulica 41,31000 Osijek</item>
    </izvorni_sadrzaj>
    <derivirana_varijabla naziv="DomainObject.Predmet.SudioniciListAdressOIB_1">
      <item>FINA RC OSIJEK, OIB 85821130368</item>
      <item>Daisy`s Delights jednostavno društvo s ograničenom odgovornošću za trgovinu i usluge, OIB 38370036531,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38370036531</item>
    </izvorni_sadrzaj>
    <derivirana_varijabla naziv="DomainObject.Predmet.SudioniciListNazivOIB_1">
      <item>, OIB 85821130368</item>
      <item>, OIB 38370036531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2062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2017-10-19T07:37:00Z</dcterms:created>
  <dc:creator>Korisnik</dc:creator>
  <cp:lastModifiedBy>Maja Videnović</cp:lastModifiedBy>
  <cp:lastPrinted>2017-10-19T07:36:00Z</cp:lastPrinted>
  <dcterms:modified xmlns:xsi="http://www.w3.org/2001/XMLSchema-instance" xsi:type="dcterms:W3CDTF">2017-10-19T07:37:00Z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