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edaa" w14:paraId="b63edaa" w:rsidRDefault="00D344D2" w:rsidR="00D344D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51311D">
      <w:r w:rsidRPr="0051311D">
        <w:t xml:space="preserve">   </w:t>
      </w:r>
      <w:r w:rsidR="00727700" w:rsidRPr="0051311D">
        <w:t xml:space="preserve"> </w:t>
      </w:r>
      <w:r w:rsidRPr="0051311D">
        <w:t xml:space="preserve">REPUBLIKA HRVATSKA  </w:t>
      </w:r>
    </w:p>
    <w:p w:rsidRDefault="005078C7" w:rsidP="005078C7" w:rsidR="005078C7" w:rsidRPr="0051311D">
      <w:r w:rsidRPr="0051311D">
        <w:t>TRGOVAČKI SUD U ZAGREBU</w:t>
      </w:r>
    </w:p>
    <w:p w:rsidRDefault="00727700" w:rsidP="00305D81" w:rsidR="00D344D2">
      <w:r w:rsidRPr="0051311D">
        <w:t xml:space="preserve">          </w:t>
      </w:r>
      <w:r w:rsidR="005078C7" w:rsidRPr="0051311D">
        <w:t xml:space="preserve">Zagreb, </w:t>
      </w:r>
      <w:proofErr w:type="spellStart"/>
      <w:r w:rsidR="005078C7" w:rsidRPr="0051311D">
        <w:t>Amruševa</w:t>
      </w:r>
      <w:proofErr w:type="spellEnd"/>
      <w:r w:rsidR="005078C7" w:rsidRPr="0051311D">
        <w:t xml:space="preserve"> </w:t>
      </w:r>
      <w:r w:rsidR="005447B3" w:rsidRPr="0051311D">
        <w:t>2</w:t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  <w:t>72. St-</w:t>
      </w:r>
      <w:r w:rsidR="00305D81">
        <w:t>5123/2015</w:t>
      </w:r>
      <w:r w:rsidR="00F47D37">
        <w:t>-33</w:t>
      </w:r>
    </w:p>
    <w:p w:rsidRDefault="00305D81" w:rsidP="00305D81" w:rsidR="00305D81">
      <w:pPr>
        <w:rPr>
          <w:b/>
        </w:rPr>
      </w:pPr>
    </w:p>
    <w:p w:rsidRDefault="00D344D2" w:rsidP="00D344D2" w:rsidR="00D344D2" w:rsidRPr="00D344D2">
      <w:pPr>
        <w:jc w:val="center"/>
        <w:rPr>
          <w:lang w:val="pl-PL"/>
        </w:rPr>
      </w:pPr>
      <w:r w:rsidRPr="00D344D2">
        <w:rPr>
          <w:lang w:val="pl-PL"/>
        </w:rPr>
        <w:t>R E P U B L I K A  H R V A T S K A</w:t>
      </w:r>
    </w:p>
    <w:p w:rsidRDefault="00D344D2" w:rsidP="001C2673" w:rsidR="00D344D2" w:rsidRPr="00D344D2">
      <w:pPr>
        <w:ind w:left="3540"/>
      </w:pPr>
    </w:p>
    <w:p w:rsidRDefault="001C2673" w:rsidP="001C2673" w:rsidR="005078C7">
      <w:pPr>
        <w:ind w:left="3540"/>
      </w:pPr>
      <w:r w:rsidRPr="00D344D2">
        <w:t xml:space="preserve">Z A K LJ U Č A K </w:t>
      </w:r>
    </w:p>
    <w:p w:rsidRDefault="00305D81" w:rsidP="001C2673" w:rsidR="00305D81" w:rsidRPr="00D344D2">
      <w:pPr>
        <w:ind w:left="3540"/>
      </w:pPr>
    </w:p>
    <w:p w:rsidRDefault="00305D81" w:rsidP="008D0305" w:rsidR="008D0305">
      <w:pPr>
        <w:jc w:val="both"/>
      </w:pPr>
      <w:r w:rsidRPr="00671B25">
        <w:t>TRGOVAČKI SUD U ZAGREBU</w:t>
      </w:r>
      <w:r>
        <w:t xml:space="preserve"> po sucu Nikoli Ribariću</w:t>
      </w:r>
      <w:r w:rsidRPr="00010102">
        <w:t xml:space="preserve">, kao stečajnom sucu, </w:t>
      </w:r>
      <w:r>
        <w:t>u stečaj</w:t>
      </w:r>
      <w:r w:rsidRPr="00010102">
        <w:t xml:space="preserve">nom postupku nad </w:t>
      </w:r>
      <w:r>
        <w:t xml:space="preserve">dužnikom </w:t>
      </w:r>
      <w:r w:rsidRPr="00AD2DC1">
        <w:t>VETERINARSKA STANICA DONJA STUBICA d.o.o.</w:t>
      </w:r>
      <w:r>
        <w:t xml:space="preserve"> u stečaju, </w:t>
      </w:r>
      <w:r w:rsidRPr="00AD2DC1">
        <w:t>Donja Stubica (Grad Donja Stubica)</w:t>
      </w:r>
      <w:r>
        <w:t xml:space="preserve">, </w:t>
      </w:r>
      <w:r w:rsidRPr="00AD2DC1">
        <w:t>Kolodvorska 20</w:t>
      </w:r>
      <w:r>
        <w:t xml:space="preserve">, OIB: </w:t>
      </w:r>
      <w:r w:rsidRPr="00AD2DC1">
        <w:t>28327315755</w:t>
      </w:r>
      <w:r>
        <w:t>, dana 2</w:t>
      </w:r>
      <w:r w:rsidR="00F020FF">
        <w:t>4</w:t>
      </w:r>
      <w:r>
        <w:t>.</w:t>
      </w:r>
      <w:r w:rsidR="00F020FF">
        <w:t xml:space="preserve"> listopada</w:t>
      </w:r>
      <w:r>
        <w:t xml:space="preserve"> 2017. godine, </w:t>
      </w:r>
    </w:p>
    <w:p w:rsidRDefault="001C2673" w:rsidP="001C2673" w:rsidR="001C2673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 </w:t>
      </w:r>
    </w:p>
    <w:p w:rsidRDefault="001C2673" w:rsidP="001C2673" w:rsidR="001C2673">
      <w:pPr>
        <w:jc w:val="both"/>
      </w:pPr>
    </w:p>
    <w:p w:rsidRDefault="005078C7" w:rsidP="00A77317" w:rsidR="001C2673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r w:rsidR="00305D81">
        <w:t>103</w:t>
      </w:r>
      <w:r w:rsidR="0060697D">
        <w:t>.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</w:t>
      </w:r>
      <w:r w:rsidR="00305D81">
        <w:t xml:space="preserve"> donošenja odluka:</w:t>
      </w:r>
    </w:p>
    <w:p w:rsidRDefault="00F020FF" w:rsidP="00A77317" w:rsidR="00F020FF">
      <w:pPr>
        <w:jc w:val="both"/>
      </w:pPr>
      <w:r>
        <w:t>-prihvaćanje Izvješća o tijeku stečajnog postupka i stanju stečajne mase</w:t>
      </w:r>
    </w:p>
    <w:p w:rsidRDefault="00F020FF" w:rsidP="00A77317" w:rsidR="00F020FF">
      <w:pPr>
        <w:jc w:val="both"/>
      </w:pPr>
      <w:r>
        <w:t xml:space="preserve">-donošenje odluke o načinu nastavka unovčenja </w:t>
      </w:r>
      <w:r w:rsidR="000911F6">
        <w:t>nekretnine</w:t>
      </w:r>
      <w:r w:rsidR="000911F6" w:rsidRPr="000911F6">
        <w:t xml:space="preserve"> u vlasništvu dužnika, upisana u zemljišnim knjigama Općinskog suda u Zlataru, zemljišno-knjižni odjel Zlatar, </w:t>
      </w:r>
      <w:proofErr w:type="spellStart"/>
      <w:r w:rsidR="000911F6" w:rsidRPr="000911F6">
        <w:t>zk</w:t>
      </w:r>
      <w:proofErr w:type="spellEnd"/>
      <w:r w:rsidR="000911F6" w:rsidRPr="000911F6">
        <w:t xml:space="preserve">. ul. 1103, </w:t>
      </w:r>
      <w:proofErr w:type="spellStart"/>
      <w:r w:rsidR="000911F6" w:rsidRPr="000911F6">
        <w:t>kč</w:t>
      </w:r>
      <w:proofErr w:type="spellEnd"/>
      <w:r w:rsidR="000911F6" w:rsidRPr="000911F6">
        <w:t xml:space="preserve">. br. 255/13,  u naravi kuća i dvorište u Donjoj Stubici, ukupne površine 350 </w:t>
      </w:r>
      <w:proofErr w:type="spellStart"/>
      <w:r w:rsidR="000911F6" w:rsidRPr="000911F6">
        <w:t>čhv</w:t>
      </w:r>
      <w:proofErr w:type="spellEnd"/>
      <w:r w:rsidR="000911F6" w:rsidRPr="000911F6">
        <w:t>.</w:t>
      </w:r>
    </w:p>
    <w:p w:rsidRDefault="00F020FF" w:rsidP="00A77317" w:rsidR="00F020FF">
      <w:pPr>
        <w:jc w:val="both"/>
      </w:pPr>
      <w:r>
        <w:t>-razno</w:t>
      </w:r>
    </w:p>
    <w:p w:rsidRDefault="00A77317" w:rsidP="00A77317" w:rsidR="00A77317" w:rsidRPr="0051311D">
      <w:pPr>
        <w:jc w:val="both"/>
      </w:pPr>
    </w:p>
    <w:p w:rsidRDefault="001C2673" w:rsidP="00A5777C" w:rsidR="00A77317" w:rsidRPr="0051311D">
      <w:pPr>
        <w:jc w:val="center"/>
        <w:rPr>
          <w:b/>
        </w:rPr>
      </w:pPr>
      <w:r>
        <w:rPr>
          <w:b/>
        </w:rPr>
        <w:t xml:space="preserve">za </w:t>
      </w:r>
      <w:r w:rsidR="006F3461">
        <w:rPr>
          <w:b/>
        </w:rPr>
        <w:t>20</w:t>
      </w:r>
      <w:r w:rsidR="00A22E70" w:rsidRPr="0051311D">
        <w:rPr>
          <w:b/>
        </w:rPr>
        <w:t>.</w:t>
      </w:r>
      <w:r w:rsidR="006F3461">
        <w:rPr>
          <w:b/>
        </w:rPr>
        <w:t xml:space="preserve"> studenoga</w:t>
      </w:r>
      <w:r w:rsidR="00A22E70" w:rsidRPr="0051311D">
        <w:rPr>
          <w:b/>
        </w:rPr>
        <w:t xml:space="preserve"> 20</w:t>
      </w:r>
      <w:r w:rsidR="008556C1">
        <w:rPr>
          <w:b/>
        </w:rPr>
        <w:t>1</w:t>
      </w:r>
      <w:r w:rsidR="001F2C50">
        <w:rPr>
          <w:b/>
        </w:rPr>
        <w:t>7</w:t>
      </w:r>
      <w:r w:rsidR="005078C7" w:rsidRPr="0051311D">
        <w:rPr>
          <w:b/>
        </w:rPr>
        <w:t>.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 xml:space="preserve">u </w:t>
      </w:r>
      <w:r w:rsidR="001F2C50">
        <w:rPr>
          <w:b/>
        </w:rPr>
        <w:t>1</w:t>
      </w:r>
      <w:r w:rsidR="006F3461">
        <w:rPr>
          <w:b/>
        </w:rPr>
        <w:t>0</w:t>
      </w:r>
      <w:r w:rsidR="001F2C50">
        <w:rPr>
          <w:b/>
        </w:rPr>
        <w:t>,00</w:t>
      </w:r>
      <w:r w:rsidR="005078C7" w:rsidRPr="0051311D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8556C1">
        <w:t>dvorana</w:t>
      </w:r>
      <w:r w:rsidR="00A22E70" w:rsidRPr="0051311D">
        <w:t xml:space="preserve"> </w:t>
      </w:r>
      <w:r w:rsidR="0060697D">
        <w:t>96/II ulične zgrade</w:t>
      </w:r>
    </w:p>
    <w:p w:rsidRDefault="00A77317" w:rsidP="005078C7" w:rsidR="00A77317" w:rsidRPr="0051311D"/>
    <w:p w:rsidRDefault="005078C7" w:rsidP="00A77317" w:rsidR="00516DE3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</w:t>
      </w:r>
      <w:r w:rsidR="00516DE3">
        <w:t>stečajni vjerovnici, svi stečajni vjerovnici s pravom odvojenog namirenja,stečajni upravitelj.</w:t>
      </w:r>
    </w:p>
    <w:p w:rsidRDefault="00F020FF" w:rsidP="00A77317" w:rsidR="00F020FF">
      <w:pPr>
        <w:jc w:val="both"/>
      </w:pPr>
    </w:p>
    <w:p w:rsidRDefault="00A22E70" w:rsidP="00F020FF" w:rsidR="005078C7" w:rsidRPr="0051311D">
      <w:pPr>
        <w:ind w:firstLine="708" w:left="2832"/>
      </w:pPr>
      <w:r w:rsidRPr="0051311D">
        <w:t xml:space="preserve">U Zagrebu, </w:t>
      </w:r>
      <w:r w:rsidR="006F3461">
        <w:t>24</w:t>
      </w:r>
      <w:r w:rsidR="005078C7" w:rsidRPr="0051311D">
        <w:t>.</w:t>
      </w:r>
      <w:r w:rsidR="006F3461">
        <w:t xml:space="preserve"> listopada</w:t>
      </w:r>
      <w:r w:rsidR="005078C7" w:rsidRPr="0051311D">
        <w:t xml:space="preserve"> 201</w:t>
      </w:r>
      <w:r w:rsidR="00516DE3">
        <w:t>7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F47D37" w:rsidP="00E91121" w:rsidR="00F47D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47D37" w:rsidP="00E91121" w:rsidR="00F47D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47D37" w:rsidP="00E91121" w:rsidR="00F47D3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47D37" w:rsidP="00E91121" w:rsidR="00F47D3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47D37" w:rsidP="00E91121" w:rsidR="00F47D3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80BE5" w:rsidP="00F020FF" w:rsidR="00480BE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47D37" w:rsidP="005078C7" w:rsidR="00F47D37">
      <w:pPr>
        <w:rPr>
          <w:b/>
        </w:rPr>
      </w:pPr>
    </w:p>
    <w:p w:rsidRDefault="00F47D37" w:rsidP="005078C7" w:rsidR="00F47D37">
      <w:pPr>
        <w:rPr>
          <w:b/>
        </w:rPr>
      </w:pPr>
    </w:p>
    <w:p w:rsidRDefault="00F47D37" w:rsidP="005078C7" w:rsidR="00F47D37">
      <w:pPr>
        <w:rPr>
          <w:b/>
        </w:rPr>
      </w:pPr>
    </w:p>
    <w:p w:rsidRDefault="00F47D37" w:rsidP="005078C7" w:rsidR="00F47D37">
      <w:pPr>
        <w:rPr>
          <w:b/>
        </w:rPr>
      </w:pPr>
    </w:p>
    <w:p w:rsidRDefault="00F47D37" w:rsidP="005078C7" w:rsidR="00F47D37">
      <w:pPr>
        <w:rPr>
          <w:b/>
        </w:rPr>
      </w:pPr>
    </w:p>
    <w:p w:rsidRDefault="00F47D37" w:rsidP="005078C7" w:rsidR="00F47D37">
      <w:pPr>
        <w:rPr>
          <w:b/>
        </w:rPr>
      </w:pPr>
    </w:p>
    <w:p w:rsidRDefault="00F47D37" w:rsidP="005078C7" w:rsidR="00F47D37">
      <w:pPr>
        <w:rPr>
          <w:b/>
        </w:rPr>
      </w:pPr>
    </w:p>
    <w:p w:rsidRDefault="00F47D37" w:rsidP="005078C7" w:rsidR="00F47D37">
      <w:pPr>
        <w:rPr>
          <w:b/>
        </w:rPr>
      </w:pPr>
    </w:p>
    <w:p w:rsidRDefault="00F47D37" w:rsidP="005078C7" w:rsidR="00F47D37">
      <w:pPr>
        <w:rPr>
          <w:b/>
        </w:rPr>
      </w:pPr>
    </w:p>
    <w:p w:rsidRDefault="00F47D37" w:rsidP="005078C7" w:rsidR="00F47D37">
      <w:pPr>
        <w:rPr>
          <w:b/>
        </w:rPr>
      </w:pPr>
    </w:p>
    <w:p w:rsidRDefault="00F47D37" w:rsidP="005078C7" w:rsidR="00F47D37">
      <w:pPr>
        <w:rPr>
          <w:b/>
        </w:rPr>
      </w:pPr>
    </w:p>
    <w:p w:rsidRDefault="00F47D37" w:rsidP="005078C7" w:rsidR="00F47D37">
      <w:pPr>
        <w:rPr>
          <w:b/>
        </w:rPr>
      </w:pP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Sect="00516DE3" w:rsidR="005078C7" w:rsidRPr="0051311D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911F6"/>
    <w:rsid w:val="001C2673"/>
    <w:rsid w:val="001F2C50"/>
    <w:rsid w:val="00305D81"/>
    <w:rsid w:val="0046020C"/>
    <w:rsid w:val="00480BE5"/>
    <w:rsid w:val="004C61A7"/>
    <w:rsid w:val="005078C7"/>
    <w:rsid w:val="0051311D"/>
    <w:rsid w:val="00516DE3"/>
    <w:rsid w:val="005447B3"/>
    <w:rsid w:val="005630FC"/>
    <w:rsid w:val="005A5A54"/>
    <w:rsid w:val="0060697D"/>
    <w:rsid w:val="006F3461"/>
    <w:rsid w:val="00727700"/>
    <w:rsid w:val="00784480"/>
    <w:rsid w:val="00794E6C"/>
    <w:rsid w:val="00810AC1"/>
    <w:rsid w:val="008556C1"/>
    <w:rsid w:val="008D0305"/>
    <w:rsid w:val="009151C4"/>
    <w:rsid w:val="00A22E70"/>
    <w:rsid w:val="00A4136D"/>
    <w:rsid w:val="00A5777C"/>
    <w:rsid w:val="00A66BD2"/>
    <w:rsid w:val="00A77317"/>
    <w:rsid w:val="00A91D54"/>
    <w:rsid w:val="00AC2E1D"/>
    <w:rsid w:val="00B322F7"/>
    <w:rsid w:val="00B75F88"/>
    <w:rsid w:val="00BB4D3C"/>
    <w:rsid w:val="00D344D2"/>
    <w:rsid w:val="00E20734"/>
    <w:rsid w:val="00EA10DC"/>
    <w:rsid w:val="00F020FF"/>
    <w:rsid w:val="00F4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03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0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7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7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7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7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03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0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7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7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7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7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139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5123</izvorni_sadrzaj>
    <derivirana_varijabla naziv="DomainObject.Predmet.Broj_1">5123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St-5123/2015</izvorni_sadrzaj>
    <derivirana_varijabla naziv="DomainObject.Predmet.OznakaBroj_1">St-5123/2015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STANICA DONJA STUBICA d.o.o.</izvorni_sadrzaj>
    <derivirana_varijabla naziv="DomainObject.Predmet.ProtustrankaFormated_1">  VETERINARSKA STANICA DONJA STUBICA d.o.o.</derivirana_varijabla>
  </DomainObject.Predmet.ProtustrankaFormated>
  <DomainObject.Predmet.ProtustrankaFormatedOIB>
    <izvorni_sadrzaj>  VETERINARSKA STANICA DONJA STUBICA d.o.o., OIB 28327315755</izvorni_sadrzaj>
    <derivirana_varijabla naziv="DomainObject.Predmet.ProtustrankaFormatedOIB_1">  VETERINARSKA STANICA DONJA STUBICA d.o.o., OIB 28327315755</derivirana_varijabla>
  </DomainObject.Predmet.ProtustrankaFormatedOIB>
  <DomainObject.Predmet.ProtustrankaFormatedWithAdress>
    <izvorni_sadrzaj> VETERINARSKA STANICA DONJA STUBICA d.o.o., Kolodvorska 20, 49240 Donja Stubica</izvorni_sadrzaj>
    <derivirana_varijabla naziv="DomainObject.Predmet.ProtustrankaFormatedWithAdress_1"> VETERINARSKA STANICA DONJA STUBICA d.o.o., Kolodvorska 20, 49240 Donja Stubica</derivirana_varijabla>
  </DomainObject.Predmet.ProtustrankaFormatedWithAdress>
  <DomainObject.Predmet.ProtustrankaFormatedWithAdressOIB>
    <izvorni_sadrzaj> VETERINARSKA STANICA DONJA STUBICA d.o.o., OIB 28327315755, Kolodvorska 20, 49240 Donja Stubica</izvorni_sadrzaj>
    <derivirana_varijabla naziv="DomainObject.Predmet.ProtustrankaFormatedWithAdressOIB_1"> VETERINARSKA STANICA DONJA STUBICA d.o.o., OIB 28327315755, Kolodvorska 20, 49240 Donja Stubica</derivirana_varijabla>
  </DomainObject.Predmet.ProtustrankaFormatedWithAdressOIB>
  <DomainObject.Predmet.ProtustrankaWithAdress>
    <izvorni_sadrzaj>VETERINARSKA STANICA DONJA STUBICA d.o.o. Kolodvorska 20, 49240 Donja Stubica</izvorni_sadrzaj>
    <derivirana_varijabla naziv="DomainObject.Predmet.ProtustrankaWithAdress_1">VETERINARSKA STANICA DONJA STUBICA d.o.o. Kolodvorska 20, 49240 Donja Stubica</derivirana_varijabla>
  </DomainObject.Predmet.ProtustrankaWithAdress>
  <DomainObject.Predmet.ProtustrankaWithAdressOIB>
    <izvorni_sadrzaj>VETERINARSKA STANICA DONJA STUBICA d.o.o., OIB 28327315755, Kolodvorska 20, 49240 Donja Stubica</izvorni_sadrzaj>
    <derivirana_varijabla naziv="DomainObject.Predmet.ProtustrankaWithAdressOIB_1">VETERINARSKA STANICA DONJA STUBICA d.o.o., OIB 28327315755, Kolodvorska 20, 49240 Donja Stubica</derivirana_varijabla>
  </DomainObject.Predmet.ProtustrankaWithAdressOIB>
  <DomainObject.Predmet.ProtustrankaNazivFormated>
    <izvorni_sadrzaj>VETERINARSKA STANICA DONJA STUBICA d.o.o.</izvorni_sadrzaj>
    <derivirana_varijabla naziv="DomainObject.Predmet.ProtustrankaNazivFormated_1">VETERINARSKA STANICA DONJA STUBICA d.o.o.</derivirana_varijabla>
  </DomainObject.Predmet.ProtustrankaNazivFormated>
  <DomainObject.Predmet.ProtustrankaNazivFormatedOIB>
    <izvorni_sadrzaj>VETERINARSKA STANICA DONJA STUBICA d.o.o., OIB 28327315755</izvorni_sadrzaj>
    <derivirana_varijabla naziv="DomainObject.Predmet.ProtustrankaNazivFormatedOIB_1">VETERINARSKA STANICA DONJA STUBICA d.o.o., OIB 28327315755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Mirjana Mučnjak</izvorni_sadrzaj>
    <derivirana_varijabla naziv="DomainObject.Predmet.StrankaFormated_1">  FINA Regionalni centar Zagreb; Mirjana Mučnjak</derivirana_varijabla>
  </DomainObject.Predmet.StrankaFormated>
  <DomainObject.Predmet.StrankaFormatedOIB>
    <izvorni_sadrzaj>  FINA Regionalni centar Zagreb, OIB 85821130368; Mirjana Mučnjak, OIB 22928980648</izvorni_sadrzaj>
    <derivirana_varijabla naziv="DomainObject.Predmet.StrankaFormatedOIB_1">  FINA Regionalni centar Zagreb, OIB 85821130368; Mirjana Mučnjak, OIB 22928980648</derivirana_varijabla>
  </DomainObject.Predmet.StrankaFormatedOIB>
  <DomainObject.Predmet.StrankaFormatedWithAdress>
    <izvorni_sadrzaj> FINA Regionalni centar Zagreb, Trg svibanjskih žrtava 1995. br.1, 10000 Zagreb; Mirjana Mučnjak, Hruševec 17, 49240 Hruševec</izvorni_sadrzaj>
    <derivirana_varijabla naziv="DomainObject.Predmet.StrankaFormatedWithAdress_1"> FINA Regionalni centar Zagreb, Trg svibanjskih žrtava 1995. br.1, 10000 Zagreb; Mirjana Mučnjak, Hruševec 17, 49240 Hruševec</derivirana_varijabla>
  </DomainObject.Predmet.StrankaFormatedWithAdress>
  <DomainObject.Predmet.StrankaFormatedWithAdressOIB>
    <izvorni_sadrzaj> FINA Regionalni centar Zagreb, OIB 85821130368, Trg svibanjskih žrtava 1995. br.1, 10000 Zagreb; Mirjana Mučnjak, OIB 22928980648, Hruševec 17, 49240 Hruševec</izvorni_sadrzaj>
    <derivirana_varijabla naziv="DomainObject.Predmet.StrankaFormatedWithAdressOIB_1"> FINA Regionalni centar Zagreb, OIB 85821130368, Trg svibanjskih žrtava 1995. br.1, 10000 Zagreb; Mirjana Mučnjak, OIB 22928980648, Hruševec 17, 49240 Hruševec</derivirana_varijabla>
  </DomainObject.Predmet.StrankaFormatedWithAdressOIB>
  <DomainObject.Predmet.StrankaWithAdress>
    <izvorni_sadrzaj>FINA Regionalni centar Zagreb Trg svibanjskih žrtava 1995. br.1,10000 Zagreb,Mirjana Mučnjak Hruševec 17,49240 Hruševec</izvorni_sadrzaj>
    <derivirana_varijabla naziv="DomainObject.Predmet.StrankaWithAdress_1">FINA Regionalni centar Zagreb Trg svibanjskih žrtava 1995. br.1,10000 Zagreb,Mirjana Mučnjak Hruševec 17,49240 Hruševec</derivirana_varijabla>
  </DomainObject.Predmet.StrankaWithAdress>
  <DomainObject.Predmet.StrankaWithAdressOIB>
    <izvorni_sadrzaj>FINA Regionalni centar Zagreb, OIB 85821130368, Trg svibanjskih žrtava 1995. br.1,10000 Zagreb,Mirjana Mučnjak, OIB 22928980648, Hruševec 17,49240 Hruševec</izvorni_sadrzaj>
    <derivirana_varijabla naziv="DomainObject.Predmet.StrankaWithAdressOIB_1">FINA Regionalni centar Zagreb, OIB 85821130368, Trg svibanjskih žrtava 1995. br.1,10000 Zagreb,Mirjana Mučnjak, OIB 22928980648, Hruševec 17,49240 Hruševec</derivirana_varijabla>
  </DomainObject.Predmet.StrankaWithAdressOIB>
  <DomainObject.Predmet.StrankaNazivFormated>
    <izvorni_sadrzaj>FINA Regionalni centar Zagreb,Mirjana Mučnjak</izvorni_sadrzaj>
    <derivirana_varijabla naziv="DomainObject.Predmet.StrankaNazivFormated_1">FINA Regionalni centar Zagreb,Mirjana Mučnjak</derivirana_varijabla>
  </DomainObject.Predmet.StrankaNazivFormated>
  <DomainObject.Predmet.StrankaNazivFormatedOIB>
    <izvorni_sadrzaj>FINA Regionalni centar Zagreb, OIB 85821130368,Mirjana Mučnjak, OIB 22928980648</izvorni_sadrzaj>
    <derivirana_varijabla naziv="DomainObject.Predmet.StrankaNazivFormatedOIB_1">FINA Regionalni centar Zagreb, OIB 85821130368,Mirjana Mučnjak, OIB 22928980648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Mirjana Mučnjak</item>
    </izvorni_sadrzaj>
    <derivirana_varijabla naziv="DomainObject.Predmet.StrankaListFormated_1">
      <item>FINA Regionalni centar Zagreb</item>
      <item>Mirjana Mučnjak</item>
    </derivirana_varijabla>
  </DomainObject.Predmet.StrankaListFormated>
  <DomainObject.Predmet.StrankaListFormatedOIB>
    <izvorni_sadrzaj>
      <item>FINA Regionalni centar Zagreb, OIB 85821130368</item>
      <item>Mirjana Mučnjak, OIB 22928980648</item>
    </izvorni_sadrzaj>
    <derivirana_varijabla naziv="DomainObject.Predmet.StrankaListFormatedOIB_1">
      <item>FINA Regionalni centar Zagreb, OIB 85821130368</item>
      <item>Mirjana Mučnjak, OIB 22928980648</item>
    </derivirana_varijabla>
  </DomainObject.Predmet.StrankaListFormatedOIB>
  <DomainObject.Predmet.StrankaListFormatedWithAdress>
    <izvorni_sadrzaj>
      <item>FINA Regionalni centar Zagreb, Trg svibanjskih žrtava 1995. br.1, 10000 Zagreb</item>
      <item>Mirjana Mučnjak, Hruševec 17, 49240 Hruševec</item>
    </izvorni_sadrzaj>
    <derivirana_varijabla naziv="DomainObject.Predmet.StrankaListFormatedWithAdress_1">
      <item>FINA Regionalni centar Zagreb, Trg svibanjskih žrtava 1995. br.1, 10000 Zagreb</item>
      <item>Mirjana Mučnjak, Hruševec 17, 49240 Hruševec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Mirjana Mučnjak, OIB 22928980648, Hruševec 17, 49240 Hruševec</item>
    </izvorni_sadrzaj>
    <derivirana_varijabla naziv="DomainObject.Predmet.StrankaListFormatedWithAdressOIB_1">
      <item>FINA Regionalni centar Zagreb, OIB 85821130368, Trg svibanjskih žrtava 1995. br.1, 10000 Zagreb</item>
      <item>Mirjana Mučnjak, OIB 22928980648, Hruševec 17, 49240 Hruševec</item>
    </derivirana_varijabla>
  </DomainObject.Predmet.StrankaListFormatedWithAdressOIB>
  <DomainObject.Predmet.StrankaListNazivFormated>
    <izvorni_sadrzaj>
      <item>FINA Regionalni centar Zagreb</item>
      <item>Mirjana Mučnjak</item>
    </izvorni_sadrzaj>
    <derivirana_varijabla naziv="DomainObject.Predmet.StrankaListNazivFormated_1">
      <item>FINA Regionalni centar Zagreb</item>
      <item>Mirjana Mučnjak</item>
    </derivirana_varijabla>
  </DomainObject.Predmet.StrankaListNazivFormated>
  <DomainObject.Predmet.StrankaListNazivFormatedOIB>
    <izvorni_sadrzaj>
      <item>FINA Regionalni centar Zagreb, OIB 85821130368</item>
      <item>Mirjana Mučnjak, OIB 22928980648</item>
    </izvorni_sadrzaj>
    <derivirana_varijabla naziv="DomainObject.Predmet.StrankaListNazivFormatedOIB_1">
      <item>FINA Regionalni centar Zagreb, OIB 85821130368</item>
      <item>Mirjana Mučnjak, OIB 22928980648</item>
    </derivirana_varijabla>
  </DomainObject.Predmet.StrankaListNazivFormatedOIB>
  <DomainObject.Predmet.ProtuStrankaListFormated>
    <izvorni_sadrzaj>
      <item>VETERINARSKA STANICA DONJA STUBICA d.o.o.</item>
    </izvorni_sadrzaj>
    <derivirana_varijabla naziv="DomainObject.Predmet.ProtuStrankaListFormated_1">
      <item>VETERINARSKA STANICA DONJA STUBICA d.o.o.</item>
    </derivirana_varijabla>
  </DomainObject.Predmet.ProtuStrankaListFormated>
  <DomainObject.Predmet.ProtuStrankaListFormatedOIB>
    <izvorni_sadrzaj>
      <item>VETERINARSKA STANICA DONJA STUBICA d.o.o., OIB 28327315755</item>
    </izvorni_sadrzaj>
    <derivirana_varijabla naziv="DomainObject.Predmet.ProtuStrankaListFormatedOIB_1">
      <item>VETERINARSKA STANICA DONJA STUBICA d.o.o., OIB 28327315755</item>
    </derivirana_varijabla>
  </DomainObject.Predmet.ProtuStrankaListFormatedOIB>
  <DomainObject.Predmet.ProtuStrankaListFormatedWithAdress>
    <izvorni_sadrzaj>
      <item>VETERINARSKA STANICA DONJA STUBICA d.o.o., Kolodvorska 20, 49240 Donja Stubica</item>
    </izvorni_sadrzaj>
    <derivirana_varijabla naziv="DomainObject.Predmet.ProtuStrankaListFormatedWithAdress_1">
      <item>VETERINARSKA STANICA DONJA STUBICA d.o.o., Kolodvorska 20, 49240 Donja Stubica</item>
    </derivirana_varijabla>
  </DomainObject.Predmet.ProtuStrankaListFormatedWithAdress>
  <DomainObject.Predmet.ProtuStrankaListFormatedWithAdressOIB>
    <izvorni_sadrzaj>
      <item>VETERINARSKA STANICA DONJA STUBICA d.o.o., OIB 28327315755, Kolodvorska 20, 49240 Donja Stubica</item>
    </izvorni_sadrzaj>
    <derivirana_varijabla naziv="DomainObject.Predmet.ProtuStrankaListFormatedWithAdressOIB_1">
      <item>VETERINARSKA STANICA DONJA STUBICA d.o.o., OIB 28327315755, Kolodvorska 20, 49240 Donja Stubica</item>
    </derivirana_varijabla>
  </DomainObject.Predmet.ProtuStrankaListFormatedWithAdressOIB>
  <DomainObject.Predmet.ProtuStrankaListNazivFormated>
    <izvorni_sadrzaj>
      <item>VETERINARSKA STANICA DONJA STUBICA d.o.o.</item>
    </izvorni_sadrzaj>
    <derivirana_varijabla naziv="DomainObject.Predmet.ProtuStrankaListNazivFormated_1">
      <item>VETERINARSKA STANICA DONJA STUBICA d.o.o.</item>
    </derivirana_varijabla>
  </DomainObject.Predmet.ProtuStrankaListNazivFormated>
  <DomainObject.Predmet.ProtuStrankaListNazivFormatedOIB>
    <izvorni_sadrzaj>
      <item>VETERINARSKA STANICA DONJA STUBICA d.o.o., OIB 28327315755</item>
    </izvorni_sadrzaj>
    <derivirana_varijabla naziv="DomainObject.Predmet.ProtuStrankaListNazivFormatedOIB_1">
      <item>VETERINARSKA STANICA DONJA STUBICA d.o.o., OIB 28327315755</item>
    </derivirana_varijabla>
  </DomainObject.Predmet.ProtuStrankaListNazivFormatedOIB>
  <DomainObject.Predmet.OstaliList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OstaliList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OstaliListFormated>
  <DomainObject.Predmet.OstaliList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izvorni_sadrzaj>
    <derivirana_varijabla naziv="DomainObject.Predmet.OstaliList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derivirana_varijabla>
  </DomainObject.Predmet.OstaliListFormatedOIB>
  <DomainObject.Predmet.OstaliListFormatedWithAdress>
    <izvorni_sadrzaj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  <item>Agencija za osiguranje radničkih potraživanja u slučaju stečaja poslodavca, Frankopanska 11, 10000 Zagreb</item>
      <item>Snježana-marija Ruk, Matenci 155, 49240 Matenci</item>
      <item>Krešimir Lučić, Južna Obala Ix. 16, 10000 Zagreb</item>
    </izvorni_sadrzaj>
    <derivirana_varijabla naziv="DomainObject.Predmet.OstaliListFormatedWithAdress_1"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  <item>Agencija za osiguranje radničkih potraživanja u slučaju stečaja poslodavca, Frankopanska 11, 10000 Zagreb</item>
      <item>Snježana-marija Ruk, Matenci 155, 49240 Matenci</item>
      <item>Krešimir Lučić, Južna Obala Ix. 16, 10000 Zagreb</item>
    </derivirana_varijabla>
  </DomainObject.Predmet.OstaliListFormatedWithAdress>
  <DomainObject.Predmet.OstaliListFormatedWithAdressOIB>
    <izvorni_sadrzaj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  <item>Agencija za osiguranje radničkih potraživanja u slučaju stečaja poslodavca, OIB 04323472109, Frankopanska 11, 10000 Zagreb</item>
      <item>Snježana-marija Ruk, OIB 17358234548, Matenci 155, 49240 Matenci</item>
      <item>Krešimir Lučić, OIB 27838302344, Južna Obala Ix. 16, 10000 Zagreb</item>
    </izvorni_sadrzaj>
    <derivirana_varijabla naziv="DomainObject.Predmet.OstaliListFormatedWithAdressOIB_1"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  <item>Agencija za osiguranje radničkih potraživanja u slučaju stečaja poslodavca, OIB 04323472109, Frankopanska 11, 10000 Zagreb</item>
      <item>Snježana-marija Ruk, OIB 17358234548, Matenci 155, 49240 Matenci</item>
      <item>Krešimir Lučić, OIB 27838302344, Južna Obala Ix. 16, 10000 Zagreb</item>
    </derivirana_varijabla>
  </DomainObject.Predmet.OstaliListFormatedWithAdressOIB>
  <DomainObject.Predmet.OstaliListNaziv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OstaliListNaziv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OstaliListNazivFormated>
  <DomainObject.Predmet.OstaliListNaziv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izvorni_sadrzaj>
    <derivirana_varijabla naziv="DomainObject.Predmet.OstaliListNaziv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VETERINARSKA STANICA DONJA STUBICA d.o.o.</izvorni_sadrzaj>
    <derivirana_varijabla naziv="DomainObject.Predmet.ProtustrankaIDrugi_1">VETERINARSKA STANICA DONJA STUBICA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VETERINARSKA STANICA DONJA STUBICA d.o.o., OIB 28327315755, Kolodvorska 20, 49240 Donja Stubica</izvorni_sadrzaj>
    <derivirana_varijabla naziv="DomainObject.Predmet.ProtustrankaIDrugiAdressOIB_1">VETERINARSKA STANICA DONJA STUBICA d.o.o., OIB 28327315755, Kolodvorska 20,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SudioniciListNaziv_1"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SudioniciListNaziv>
  <DomainObject.Predmet.SudioniciListAdressOIB>
    <izvorni_sadrzaj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  <item>Agencija za osiguranje radničkih potraživanja u slučaju stečaja poslodavca, OIB 04323472109, Frankopanska 11,10000 Zagreb</item>
      <item>Snježana-marija Ruk, OIB 17358234548, Matenci 155,49240 Matenci</item>
      <item>Krešimir Lučić, OIB 27838302344, Južna Obala Ix. 16,10000 Zagreb</item>
    </izvorni_sadrzaj>
    <derivirana_varijabla naziv="DomainObject.Predmet.SudioniciListAdressOIB_1"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  <item>Agencija za osiguranje radničkih potraživanja u slučaju stečaja poslodavca, OIB 04323472109, Frankopanska 11,10000 Zagreb</item>
      <item>Snježana-marija Ruk, OIB 17358234548, Matenci 155,49240 Matenci</item>
      <item>Krešimir Lučić, OIB 27838302344, Južna Obala Ix.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  <item>, OIB 04323472109</item>
      <item>, OIB 17358234548</item>
      <item>, OIB 27838302344</item>
    </izvorni_sadrzaj>
    <derivirana_varijabla naziv="DomainObject.Predmet.SudioniciListNazivOIB_1"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  <item>, OIB 04323472109</item>
      <item>, OIB 17358234548</item>
      <item>, OIB 27838302344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199</properties:Words>
  <properties:Characters>1039</properties:Characters>
  <properties:Lines>57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2017-10-25T06:56:00Z</dcterms:created>
  <dc:creator>nribaric</dc:creator>
  <cp:lastModifiedBy>Jadranka Zelić</cp:lastModifiedBy>
  <cp:lastPrinted>2017-10-25T06:56:00Z</cp:lastPrinted>
  <dcterms:modified xmlns:xsi="http://www.w3.org/2001/XMLSchema-instance" xsi:type="dcterms:W3CDTF">2017-10-25T06:57:00Z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