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ce8a" w14:paraId="7adce8a" w:rsidRDefault="002D3253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="00B71D7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STALNA SLUŽBA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Karlovac, Ljudevita Šestića 4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Republika Hrvatska, Ministarstvo financija, Porezna uprava, OIB: 18683136487, kojeg zastupa Županijsko državno odvjetništvo u </w:t>
      </w:r>
      <w:r w:rsidR="000F5DE3">
        <w:rPr>
          <w:rFonts w:cs="Times New Roman" w:eastAsia="Times New Roman" w:hAnsi="Times New Roman" w:ascii="Times New Roman"/>
          <w:sz w:val="24"/>
          <w:szCs w:val="24"/>
          <w:lang w:eastAsia="hr-HR"/>
        </w:rPr>
        <w:t>Velikoj Gorici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0F5DE3" w:rsidRPr="000F5DE3">
        <w:rPr>
          <w:rFonts w:cs="Times New Roman" w:hAnsi="Times New Roman" w:ascii="Times New Roman"/>
          <w:sz w:val="24"/>
          <w:szCs w:val="24"/>
        </w:rPr>
        <w:t>GAJ d.o.o., Samobor, Lj. Gaja 15, OIB: 01484937655</w:t>
      </w:r>
      <w:r w:rsidRPr="000F5DE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3. veljače 2017.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B71D7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793EC8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0F5DE3" w:rsidRPr="000F5DE3">
        <w:rPr>
          <w:rFonts w:cs="Times New Roman" w:hAnsi="Times New Roman" w:ascii="Times New Roman"/>
          <w:sz w:val="24"/>
          <w:szCs w:val="24"/>
        </w:rPr>
        <w:t>GAJ d.o.o., Samobor, Lj. Gaja 15, OIB: 01484937655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0F5DE3">
        <w:rPr>
          <w:rFonts w:cs="Times New Roman" w:eastAsia="Times New Roman" w:hAnsi="Times New Roman" w:ascii="Times New Roman"/>
          <w:sz w:val="24"/>
          <w:szCs w:val="24"/>
          <w:lang w:eastAsia="hr-HR"/>
        </w:rPr>
        <w:t>Zvonimir Bodrožić, Zagreb, Jurišićeva 30, OIB: 85272390668</w:t>
      </w:r>
      <w:r w:rsid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3. veljače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>12,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0F5DE3">
        <w:rPr>
          <w:rFonts w:cs="Times New Roman" w:eastAsia="Times New Roman" w:hAnsi="Times New Roman" w:ascii="Times New Roman"/>
          <w:sz w:val="24"/>
          <w:szCs w:val="24"/>
          <w:lang w:eastAsia="hr-HR"/>
        </w:rPr>
        <w:t>Zvonimir Bodrožić, Zagreb, Jurišićeva 30,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>5227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16.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793EC8" w:rsidR="00793EC8" w:rsidRPr="00793EC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Otvaranje stečajnog postupka ima se upisati u Sudski registar, te u zemljišne knjige koje vodi</w:t>
      </w:r>
      <w:r w:rsidR="00793EC8"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93EC8" w:rsidP="00793EC8" w:rsidR="00793EC8" w:rsidRPr="00793EC8">
      <w:pPr>
        <w:spacing w:lineRule="auto" w:line="240" w:after="0"/>
        <w:ind w:left="177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4F089F"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Općinski </w:t>
      </w:r>
      <w:r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građanski </w:t>
      </w:r>
      <w:r w:rsidR="004F089F"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u </w:t>
      </w:r>
      <w:r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</w:t>
      </w:r>
      <w:r w:rsidR="004F089F"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Zemljišnoknjižni odjel 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F089F"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i to</w:t>
      </w:r>
      <w:r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z.k.ul. 8014 k.o. Vrapče Novo </w:t>
      </w:r>
      <w:r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k.č.br. 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>4607/2, 49. suvlasnički dio: 219/10000 etažno vlasništvo (E-49) poslovni prostor u prizemlju ukupne površine 71,5 čm, u etažnom elaboratu označen oznakom C,</w:t>
      </w:r>
    </w:p>
    <w:p w:rsidRDefault="00793EC8" w:rsidP="00793EC8" w:rsidR="003A3FFF">
      <w:pPr>
        <w:pStyle w:val="Odlomakpopisa"/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Općinski sud u 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Novom </w:t>
      </w:r>
      <w:r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Zagrebu, Zemljišnoknjižni odjel 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</w:t>
      </w:r>
      <w:r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to u z.k.ul. 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>5256</w:t>
      </w:r>
      <w:r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k.o. 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Samobor, </w:t>
      </w:r>
      <w:r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k.č.br. 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>1888, 9. suvlasnički dio: 2627/10000 etažno vlasništvo (E-9), etažna cjelina "B" – što predstavlja stambeni prostor oznake ST-1 koji se nalazi na prvom kat, ukupne neto korisne površine 102,67 m2,</w:t>
      </w:r>
      <w:r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F089F" w:rsidP="00793EC8" w:rsidR="004F089F" w:rsidRPr="00793EC8">
      <w:pPr>
        <w:pStyle w:val="Odlomakpopisa"/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kojima se dostavlja primjerak ovog rješenja na postupanje. 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793EC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25. svibnja 2017.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 početkom u </w:t>
      </w:r>
      <w:r w:rsidR="003A3FF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, u sjedištu Stalne službe Trgovačkog suda u Zagrebu, Karlovac, Ljudevita Šestića 4, soba broj 5.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FINA je podneskom od 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>16. rujna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podnio zahtjev za provedbu skraćenog stečajnog postupka, te je sud oglasom poslovni broj St-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>923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/15 od 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>1. prosinca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pozvao vjerovnike na podnošenje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prijedloga za otvaranje stečajnog postupka, a dužnika na podnošenje popisa imovine i obveza.  Povodom tog poziva predlagatelj Republika Hrvatska, Ministarstvo financija, Porezna uprava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podnio je ovom sudu 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>21. siječnja 2016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prijedlog za otvaranje stečajnog postupka nad dužnikom </w:t>
      </w:r>
      <w:r w:rsidR="000F5DE3" w:rsidRPr="000F5DE3">
        <w:rPr>
          <w:rFonts w:cs="Times New Roman" w:hAnsi="Times New Roman" w:ascii="Times New Roman"/>
          <w:sz w:val="24"/>
          <w:szCs w:val="24"/>
        </w:rPr>
        <w:t>GAJ d.o.o., Samobor, Lj. Gaja 15, OIB: 01484937655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 suda od St-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>5227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pokrenut je prethodni postupak radi utvrđivanja uvjeta za otvaranje stečajnog postupka, te je 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>2. veljače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 održano ročište radi očitovanja o prijedlogu za otvaranje stečajnog postupka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rasprava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pretpostavkama za otvaranje stečajnog postupka.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ostao kod prijedloga za otvaranje stečajnog postupka. 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Dužnik 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>se je očitovao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prijedlogu za otvaranje stečajnog postupka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način da se ne protivi otvaranju stečajnog postupka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E525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 xml:space="preserve">Iz 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zahtjeva za provedbu skraćenog stečajnog postupka proizlazi da dužnik na dan 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>11. rujna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ima evidentirane neizvršene osnove za plaćanje u neprekinutom razdoblju od 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>2236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ukupnom iznosu od 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>3.631.081,11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dok iz potvrde od 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(list 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>188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>spisa) proizlazi da je dužnik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1. rujna 2015.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neprekidnoj blokadi 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>2226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za iznos od </w:t>
      </w:r>
      <w:r w:rsidR="003A3FFF">
        <w:rPr>
          <w:rFonts w:cs="Times New Roman" w:eastAsia="Times New Roman" w:hAnsi="Times New Roman" w:ascii="Times New Roman"/>
          <w:sz w:val="24"/>
          <w:szCs w:val="24"/>
          <w:lang w:eastAsia="hr-HR"/>
        </w:rPr>
        <w:t>3.628.657,21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 6.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129.s 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B71D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>3. veljače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71D7F" w:rsidP="004F089F" w:rsidR="00B71D7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E525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B71D7F" w:rsidP="004F089F" w:rsidR="00B71D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4F089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 w:rsidRP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o otvaranju stečajnog postupka ima osoba ovlaštena za zastupanje dužnika p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B1B" w:rsidP="004F089F" w:rsidR="006B3B1B">
      <w:pPr>
        <w:spacing w:lineRule="auto" w:line="240" w:after="0"/>
      </w:pPr>
      <w:r>
        <w:separator/>
      </w:r>
    </w:p>
  </w:endnote>
  <w:endnote w:id="0" w:type="continuationSeparator">
    <w:p w:rsidRDefault="006B3B1B" w:rsidP="004F089F" w:rsidR="006B3B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B1B" w:rsidP="004F089F" w:rsidR="006B3B1B">
      <w:pPr>
        <w:spacing w:lineRule="auto" w:line="240" w:after="0"/>
      </w:pPr>
      <w:r>
        <w:separator/>
      </w:r>
    </w:p>
  </w:footnote>
  <w:footnote w:id="0" w:type="continuationSeparator">
    <w:p w:rsidRDefault="006B3B1B" w:rsidP="004F089F" w:rsidR="006B3B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253">
          <w:rPr>
            <w:noProof/>
          </w:rPr>
          <w:t>4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D45921">
      <w:t>5227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D260FF9"/>
    <w:multiLevelType w:val="hybridMultilevel"/>
    <w:tmpl w:val="8F24F708"/>
    <w:lvl w:tplc="B79EAEAC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F5DE3"/>
    <w:rsid w:val="002D3253"/>
    <w:rsid w:val="003A3FFF"/>
    <w:rsid w:val="004F089F"/>
    <w:rsid w:val="006B3B1B"/>
    <w:rsid w:val="00793EC8"/>
    <w:rsid w:val="007E07CA"/>
    <w:rsid w:val="007E1439"/>
    <w:rsid w:val="00970BE7"/>
    <w:rsid w:val="00A55D65"/>
    <w:rsid w:val="00B42768"/>
    <w:rsid w:val="00B71D7F"/>
    <w:rsid w:val="00D24441"/>
    <w:rsid w:val="00D45921"/>
    <w:rsid w:val="00D7191A"/>
    <w:rsid w:val="00E5255F"/>
    <w:rsid w:val="00FD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93E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253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3253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3253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3253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93E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2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253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3253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3253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3253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5227</izvorni_sadrzaj>
    <derivirana_varijabla naziv="DomainObject.Predmet.Broj_1">5227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St-5227/2016</izvorni_sadrzaj>
    <derivirana_varijabla naziv="DomainObject.Predmet.OznakaBroj_1">St-5227/2016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 d.o.o. zastupanog po punomoćniku Želimir Novosel</izvorni_sadrzaj>
    <derivirana_varijabla naziv="DomainObject.Predmet.ProtustrankaFormated_1">  GAJ d.o.o. zastupanog po punomoćniku Želimir Novosel</derivirana_varijabla>
  </DomainObject.Predmet.ProtustrankaFormated>
  <DomainObject.Predmet.ProtustrankaFormatedOIB>
    <izvorni_sadrzaj>  GAJ d.o.o., OIB 01484937655 zastupanog po punomoćniku Želimir Novosel</izvorni_sadrzaj>
    <derivirana_varijabla naziv="DomainObject.Predmet.ProtustrankaFormatedOIB_1">  GAJ d.o.o., OIB 01484937655 zastupanog po punomoćniku Želimir Novosel</derivirana_varijabla>
  </DomainObject.Predmet.ProtustrankaFormatedOIB>
  <DomainObject.Predmet.ProtustrankaFormatedWithAdress>
    <izvorni_sadrzaj> GAJ d.o.o., Lj. Gaja 15, 10430 Samobor zastupanog po punomoćniku Želimir Novosel</izvorni_sadrzaj>
    <derivirana_varijabla naziv="DomainObject.Predmet.ProtustrankaFormatedWithAdress_1"> GAJ d.o.o., Lj. Gaja 15, 10430 Samobor zastupanog po punomoćniku Želimir Novosel</derivirana_varijabla>
  </DomainObject.Predmet.ProtustrankaFormatedWithAdress>
  <DomainObject.Predmet.ProtustrankaFormatedWithAdressOIB>
    <izvorni_sadrzaj> GAJ d.o.o., OIB 01484937655, Lj. Gaja 15, 10430 Samobor zastupanog po punomoćniku Želimir Novosel</izvorni_sadrzaj>
    <derivirana_varijabla naziv="DomainObject.Predmet.ProtustrankaFormatedWithAdressOIB_1"> GAJ d.o.o., OIB 01484937655, Lj. Gaja 15, 10430 Samobor zastupanog po punomoćniku Želimir Novosel</derivirana_varijabla>
  </DomainObject.Predmet.ProtustrankaFormatedWithAdressOIB>
  <DomainObject.Predmet.ProtustrankaWithAdress>
    <izvorni_sadrzaj>GAJ d.o.o. Lj. Gaja 15, 10430 Samobor</izvorni_sadrzaj>
    <derivirana_varijabla naziv="DomainObject.Predmet.ProtustrankaWithAdress_1">GAJ d.o.o. Lj. Gaja 15, 10430 Samobor</derivirana_varijabla>
  </DomainObject.Predmet.ProtustrankaWithAdress>
  <DomainObject.Predmet.ProtustrankaWithAdressOIB>
    <izvorni_sadrzaj>GAJ d.o.o., OIB 01484937655, Lj. Gaja 15, 10430 Samobor</izvorni_sadrzaj>
    <derivirana_varijabla naziv="DomainObject.Predmet.ProtustrankaWithAdressOIB_1">GAJ d.o.o., OIB 01484937655, Lj. Gaja 15, 10430 Samobor</derivirana_varijabla>
  </DomainObject.Predmet.ProtustrankaWithAdressOIB>
  <DomainObject.Predmet.ProtustrankaNazivFormated>
    <izvorni_sadrzaj>GAJ d.o.o.</izvorni_sadrzaj>
    <derivirana_varijabla naziv="DomainObject.Predmet.ProtustrankaNazivFormated_1">GAJ d.o.o.</derivirana_varijabla>
  </DomainObject.Predmet.ProtustrankaNazivFormated>
  <DomainObject.Predmet.ProtustrankaNazivFormatedOIB>
    <izvorni_sadrzaj>GAJ d.o.o., OIB 01484937655</izvorni_sadrzaj>
    <derivirana_varijabla naziv="DomainObject.Predmet.ProtustrankaNazivFormatedOIB_1">GAJ d.o.o., OIB 01484937655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Porezna uprava, Ispostava Samobor zastupanog po punomoćniku Županijsko državno odvjetništvo u Velikoj Gorici</izvorni_sadrzaj>
    <derivirana_varijabla naziv="DomainObject.Predmet.StrankaFormated_1">  FINA Regionalni centar Zagreb; H-ABDUCO društvo s ograničenom odgovornošću za usluge; Porezna uprava, Ispostava Samobor zastupanog po punomoćniku Županijsko državno odvjetništvo u Velikoj Gorici</derivirana_varijabla>
  </DomainObject.Predmet.StrankaFormated>
  <DomainObject.Predmet.StrankaFormatedOIB>
    <izvorni_sadrzaj>  FINA Regionalni centar Zagreb, OIB 85821130368; H-ABDUCO društvo s ograničenom odgovornošću za usluge, OIB 13667298928; Porezna uprava, Ispostava Samobor, OIB 18683136487 zastupanog po punomoćniku Županijsko državno odvjetništvo u Velikoj Gorici</izvorni_sadrzaj>
    <derivirana_varijabla naziv="DomainObject.Predmet.StrankaFormatedOIB_1">  FINA Regionalni centar Zagreb, OIB 85821130368; H-ABDUCO društvo s ograničenom odgovornošću za usluge, OIB 13667298928; Porezna uprava, Ispostava Samobor,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Zagreb; Porezna uprava, Ispostava Samobor, Trg kralja Tomislava 5, 10430 Samobor zastupanog po punomoćniku Županijsko državno odvjetništvo u Velikoj Gorici</izvorni_sadrzaj>
    <derivirana_varijabla naziv="DomainObject.Predmet.StrankaFormatedWithAdress_1"> FINA Regionalni centar Zagreb, Trg svibanjskih žrtava 1995. 1, 10000 Zagreb; H-ABDUCO društvo s ograničenom odgovornošću za usluge, Slavonska avenija 6A , 10000 Zagreb; Porezna uprava, Ispostava Samobor, Trg kralja Tomislava 5, 10430 Samobor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Zagreb; Porezna uprava, Ispostava Samobor, OIB 18683136487, Trg kralja Tomislava 5, 10430 Samobor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Zagreb; Porezna uprava, Ispostava Samobor, OIB 18683136487, Trg kralja Tomislava 5, 10430 Samobor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Zagreb,Porezna uprava, Ispostava Samobor Trg kralja Tomislava 5,10430 Samobor</izvorni_sadrzaj>
    <derivirana_varijabla naziv="DomainObject.Predmet.StrankaWithAdress_1">FINA Regionalni centar Zagreb Trg svibanjskih žrtava 1995. 1,10000 Zagreb,H-ABDUCO društvo s ograničenom odgovornošću za usluge Slavonska avenija 6A ,10000 Zagreb,Porezna uprava, Ispostava Samobor Trg kralja Tomislava 5,10430 Samobor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Zagreb,Porezna uprava, Ispostava Samobor, OIB 18683136487, Trg kralja Tomislava 5,10430 Samobor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Zagreb,Porezna uprava, Ispostava Samobor, OIB 18683136487, Trg kralja Tomislava 5,10430 Samobor</derivirana_varijabla>
  </DomainObject.Predmet.StrankaWithAdressOIB>
  <DomainObject.Predmet.StrankaNazivFormated>
    <izvorni_sadrzaj>FINA Regionalni centar Zagreb,H-ABDUCO društvo s ograničenom odgovornošću za usluge,Porezna uprava, Ispostava Samobor</izvorni_sadrzaj>
    <derivirana_varijabla naziv="DomainObject.Predmet.StrankaNazivFormated_1">FINA Regionalni centar Zagreb,H-ABDUCO društvo s ograničenom odgovornošću za usluge,Porezna uprava, Ispostava Samobor</derivirana_varijabla>
  </DomainObject.Predmet.StrankaNazivFormated>
  <DomainObject.Predmet.StrankaNazivFormatedOIB>
    <izvorni_sadrzaj>FINA Regionalni centar Zagreb, OIB 85821130368,H-ABDUCO društvo s ograničenom odgovornošću za usluge, OIB 13667298928,Porezna uprava, Ispostava Samobor, OIB 18683136487</izvorni_sadrzaj>
    <derivirana_varijabla naziv="DomainObject.Predmet.StrankaNazivFormatedOIB_1">FINA Regionalni centar Zagreb, OIB 85821130368,H-ABDUCO društvo s ograničenom odgovornošću za usluge, OIB 13667298928,Porezna uprava, Ispostava Samobor,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Porezna uprava, Ispostava Samobor zastupanog po punomoćniku Županijsko državno odvjetništvo u Velikoj Gorici</item>
    </izvorni_sadrzaj>
    <derivirana_varijabla naziv="DomainObject.Predmet.StrankaListFormated_1">
      <item>FINA Regionalni centar Zagreb</item>
      <item>H-ABDUCO društvo s ograničenom odgovornošću za usluge</item>
      <item>Porezna uprava, Ispostava Samobor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Porezna uprava, Ispostava Samobor,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Porezna uprava, Ispostava Samobor,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  <item>Porezna uprava, Ispostava Samobor, Trg kralja Tomislava 5, 10430 Samobor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  <item>Porezna uprava, Ispostava Samobor, Trg kralja Tomislava 5, 10430 Samobor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  <item>Porezna uprava, Ispostava Samobor, OIB 18683136487, Trg kralja Tomislava 5, 10430 Samobor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  <item>Porezna uprava, Ispostava Samobor, OIB 18683136487, Trg kralja Tomislava 5, 10430 Samobor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Porezna uprava, Ispostava Samobor</item>
    </izvorni_sadrzaj>
    <derivirana_varijabla naziv="DomainObject.Predmet.StrankaListNazivFormated_1">
      <item>FINA Regionalni centar Zagreb</item>
      <item>H-ABDUCO društvo s ograničenom odgovornošću za usluge</item>
      <item>Porezna uprava, Ispostava Samobor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Porezna uprava, Ispostava Samobor,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Porezna uprava, Ispostava Samobor, OIB 18683136487</item>
    </derivirana_varijabla>
  </DomainObject.Predmet.StrankaListNazivFormatedOIB>
  <DomainObject.Predmet.ProtuStrankaListFormated>
    <izvorni_sadrzaj>
      <item>GAJ d.o.o. zastupanog po punomoćniku Želimir Novosel</item>
    </izvorni_sadrzaj>
    <derivirana_varijabla naziv="DomainObject.Predmet.ProtuStrankaListFormated_1">
      <item>GAJ d.o.o. zastupanog po punomoćniku Želimir Novosel</item>
    </derivirana_varijabla>
  </DomainObject.Predmet.ProtuStrankaListFormated>
  <DomainObject.Predmet.ProtuStrankaListFormatedOIB>
    <izvorni_sadrzaj>
      <item>GAJ d.o.o., OIB 01484937655 zastupanog po punomoćniku Želimir Novosel</item>
    </izvorni_sadrzaj>
    <derivirana_varijabla naziv="DomainObject.Predmet.ProtuStrankaListFormatedOIB_1">
      <item>GAJ d.o.o., OIB 01484937655 zastupanog po punomoćniku Želimir Novosel</item>
    </derivirana_varijabla>
  </DomainObject.Predmet.ProtuStrankaListFormatedOIB>
  <DomainObject.Predmet.ProtuStrankaListFormatedWithAdress>
    <izvorni_sadrzaj>
      <item>GAJ d.o.o., Lj. Gaja 15, 10430 Samobor zastupanog po punomoćniku Želimir Novosel</item>
    </izvorni_sadrzaj>
    <derivirana_varijabla naziv="DomainObject.Predmet.ProtuStrankaListFormatedWithAdress_1">
      <item>GAJ d.o.o., Lj. Gaja 15, 10430 Samobor zastupanog po punomoćniku Želimir Novosel</item>
    </derivirana_varijabla>
  </DomainObject.Predmet.ProtuStrankaListFormatedWithAdress>
  <DomainObject.Predmet.ProtuStrankaListFormatedWithAdressOIB>
    <izvorni_sadrzaj>
      <item>GAJ d.o.o., OIB 01484937655, Lj. Gaja 15, 10430 Samobor zastupanog po punomoćniku Želimir Novosel</item>
    </izvorni_sadrzaj>
    <derivirana_varijabla naziv="DomainObject.Predmet.ProtuStrankaListFormatedWithAdressOIB_1">
      <item>GAJ d.o.o., OIB 01484937655, Lj. Gaja 15, 10430 Samobor zastupanog po punomoćniku Želimir Novosel</item>
    </derivirana_varijabla>
  </DomainObject.Predmet.ProtuStrankaListFormatedWithAdressOIB>
  <DomainObject.Predmet.ProtuStrankaListNazivFormated>
    <izvorni_sadrzaj>
      <item>GAJ d.o.o.</item>
    </izvorni_sadrzaj>
    <derivirana_varijabla naziv="DomainObject.Predmet.ProtuStrankaListNazivFormated_1">
      <item>GAJ d.o.o.</item>
    </derivirana_varijabla>
  </DomainObject.Predmet.ProtuStrankaListNazivFormated>
  <DomainObject.Predmet.ProtuStrankaListNazivFormatedOIB>
    <izvorni_sadrzaj>
      <item>GAJ d.o.o., OIB 01484937655</item>
    </izvorni_sadrzaj>
    <derivirana_varijabla naziv="DomainObject.Predmet.ProtuStrankaListNazivFormatedOIB_1">
      <item>GAJ d.o.o., OIB 01484937655</item>
    </derivirana_varijabla>
  </DomainObject.Predmet.ProtuStrankaListNazivFormatedOIB>
  <DomainObject.Predmet.OstaliListFormated>
    <izvorni_sadrzaj>
      <item>Želimir Novosel punomoćnik sudionika u postupku GAJ d.o.o.</item>
      <item>Županijsko državno odvjetništvo u Velikoj Gorici punomoćnik sudionika u postupku Porezna uprava, Ispostava Samobor</item>
    </izvorni_sadrzaj>
    <derivirana_varijabla naziv="DomainObject.Predmet.OstaliListFormated_1">
      <item>Želimir Novosel punomoćnik sudionika u postupku GAJ d.o.o.</item>
      <item>Županijsko državno odvjetništvo u Velikoj Gorici punomoćnik sudionika u postupku Porezna uprava, Ispostava Samobor</item>
    </derivirana_varijabla>
  </DomainObject.Predmet.OstaliListFormated>
  <DomainObject.Predmet.OstaliListFormatedOIB>
    <izvorni_sadrzaj>
      <item>Želimir Novosel, OIB 11318378435 punomoćnik sudionika u postupku GAJ d.o.o.</item>
      <item>Županijsko državno odvjetništvo u Velikoj Gorici, OIB 96292040276 punomoćnik sudionika u postupku Porezna uprava, Ispostava Samobor</item>
    </izvorni_sadrzaj>
    <derivirana_varijabla naziv="DomainObject.Predmet.OstaliListFormatedOIB_1">
      <item>Želimir Novosel, OIB 11318378435 punomoćnik sudionika u postupku GAJ d.o.o.</item>
      <item>Županijsko državno odvjetništvo u Velikoj Gorici, OIB 96292040276 punomoćnik sudionika u postupku Porezna uprava, Ispostava Samobor</item>
    </derivirana_varijabla>
  </DomainObject.Predmet.OstaliListFormatedOIB>
  <DomainObject.Predmet.OstaliListFormatedWithAdress>
    <izvorni_sadrzaj>
      <item>Želimir Novosel, Haendelova 4, 10000 Zagreb punomoćnik sudionika u postupku GAJ d.o.o.</item>
      <item>Županijsko državno odvjetništvo u Velikoj Gorici, Trg kralja Tomislava 36, 10410 Velika Gorica punomoćnik sudionika u postupku Porezna uprava, Ispostava Samobor</item>
    </izvorni_sadrzaj>
    <derivirana_varijabla naziv="DomainObject.Predmet.OstaliListFormatedWithAdress_1">
      <item>Želimir Novosel, Haendelova 4, 10000 Zagreb punomoćnik sudionika u postupku GAJ d.o.o.</item>
      <item>Županijsko državno odvjetništvo u Velikoj Gorici, Trg kralja Tomislava 36, 10410 Velika Gorica punomoćnik sudionika u postupku Porezna uprava, Ispostava Samobor</item>
    </derivirana_varijabla>
  </DomainObject.Predmet.OstaliListFormatedWithAdress>
  <DomainObject.Predmet.OstaliListFormatedWithAdressOIB>
    <izvorni_sadrzaj>
      <item>Želimir Novosel, OIB 11318378435, Haendelova 4, 10000 Zagreb punomoćnik sudionika u postupku GAJ d.o.o.</item>
      <item>Županijsko državno odvjetništvo u Velikoj Gorici, OIB 96292040276, Trg kralja Tomislava 36, 10410 Velika Gorica punomoćnik sudionika u postupku Porezna uprava, Ispostava Samobor</item>
    </izvorni_sadrzaj>
    <derivirana_varijabla naziv="DomainObject.Predmet.OstaliListFormatedWithAdressOIB_1">
      <item>Želimir Novosel, OIB 11318378435, Haendelova 4, 10000 Zagreb punomoćnik sudionika u postupku GAJ d.o.o.</item>
      <item>Županijsko državno odvjetništvo u Velikoj Gorici, OIB 96292040276, Trg kralja Tomislava 36, 10410 Velika Gorica punomoćnik sudionika u postupku Porezna uprava, Ispostava Samobor</item>
    </derivirana_varijabla>
  </DomainObject.Predmet.OstaliListFormatedWithAdressOIB>
  <DomainObject.Predmet.OstaliListNazivFormated>
    <izvorni_sadrzaj>
      <item>Želimir Novosel</item>
      <item>Županijsko državno odvjetništvo u Velikoj Gorici</item>
    </izvorni_sadrzaj>
    <derivirana_varijabla naziv="DomainObject.Predmet.OstaliListNazivFormated_1">
      <item>Želimir Novosel</item>
      <item>Županijsko državno odvjetništvo u Velikoj Gorici</item>
    </derivirana_varijabla>
  </DomainObject.Predmet.OstaliListNazivFormated>
  <DomainObject.Predmet.OstaliListNazivFormatedOIB>
    <izvorni_sadrzaj>
      <item>Želimir Novosel, OIB 11318378435</item>
      <item>Županijsko državno odvjetništvo u Velikoj Gorici, OIB 96292040276</item>
    </izvorni_sadrzaj>
    <derivirana_varijabla naziv="DomainObject.Predmet.OstaliListNazivFormatedOIB_1">
      <item>Želimir Novosel, OIB 11318378435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GAJ d.o.o.</izvorni_sadrzaj>
    <derivirana_varijabla naziv="DomainObject.Predmet.ProtustrankaIDrugi_1">GAJ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GAJ d.o.o., OIB 01484937655, Lj. Gaja 15, 10430 Samobor</izvorni_sadrzaj>
    <derivirana_varijabla naziv="DomainObject.Predmet.ProtustrankaIDrugiAdressOIB_1">GAJ d.o.o., OIB 01484937655, Lj. Gaja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GAJ d.o.o.</item>
      <item>Želimir Novosel</item>
      <item>H-ABDUCO društvo s ograničenom odgovornošću za usluge</item>
      <item>Porezna uprava, Ispostava Samobor</item>
      <item>Županijsko državno odvjetništvo u Velikoj Gorici</item>
    </izvorni_sadrzaj>
    <derivirana_varijabla naziv="DomainObject.Predmet.SudioniciListNaziv_1">
      <item>FINA Regionalni centar Zagreb</item>
      <item>GAJ d.o.o.</item>
      <item>Želimir Novosel</item>
      <item>H-ABDUCO društvo s ograničenom odgovornošću za usluge</item>
      <item>Porezna uprava, Ispostava Samobor</item>
      <item>Županijsko državno odvjetništvo u Velikoj Gorici</item>
    </derivirana_varijabla>
  </DomainObject.Predmet.SudioniciListNaziv>
  <DomainObject.Predmet.SudioniciListAdressOIB>
    <izvorni_sadrzaj>
      <item>FINA Regionalni centar Zagreb, OIB 85821130368, Trg svibanjskih žrtava 1995. 1,10000 Zagreb</item>
      <item>GAJ d.o.o., OIB 01484937655, Lj. Gaja 15,10430 Samobor</item>
      <item>Želimir Novosel, OIB 11318378435, Haendelova 4,10000 Zagreb</item>
      <item>H-ABDUCO društvo s ograničenom odgovornošću za usluge, OIB 13667298928, Slavonska avenija 6A ,10000 Zagreb</item>
      <item>Porezna uprava, Ispostava Samobor, OIB 18683136487, Trg kralja Tomislava 5,10430 Samobor</item>
      <item>Županijsko državno odvjetništvo u Velikoj Gorici, OIB 96292040276, Trg kralja Tomislava 36,10410 Velika Gorica</item>
    </izvorni_sadrzaj>
    <derivirana_varijabla naziv="DomainObject.Predmet.SudioniciListAdressOIB_1">
      <item>FINA Regionalni centar Zagreb, OIB 85821130368, Trg svibanjskih žrtava 1995. 1,10000 Zagreb</item>
      <item>GAJ d.o.o., OIB 01484937655, Lj. Gaja 15,10430 Samobor</item>
      <item>Želimir Novosel, OIB 11318378435, Haendelova 4,10000 Zagreb</item>
      <item>H-ABDUCO društvo s ograničenom odgovornošću za usluge, OIB 13667298928, Slavonska avenija 6A ,10000 Zagreb</item>
      <item>Porezna uprava, Ispostava Samobor, OIB 18683136487, Trg kralja Tomislava 5,10430 Samobor</item>
      <item>Županijsko državno odvjetništvo u Velikoj Gorici,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01484937655</item>
      <item>, OIB 11318378435</item>
      <item>, OIB 13667298928</item>
      <item>, OIB 18683136487</item>
      <item>, OIB 96292040276</item>
    </izvorni_sadrzaj>
    <derivirana_varijabla naziv="DomainObject.Predmet.SudioniciListNazivOIB_1">
      <item>, OIB 85821130368</item>
      <item>, OIB 01484937655</item>
      <item>, OIB 11318378435</item>
      <item>, OIB 13667298928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1046</properties:Words>
  <properties:Characters>5680</properties:Characters>
  <properties:Lines>145</properties:Lines>
  <properties:Paragraphs>39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2017-02-03T09:15:00Z</dcterms:created>
  <dc:creator>Draženka Prpić</dc:creator>
  <cp:lastModifiedBy>Draženka Prpić</cp:lastModifiedBy>
  <cp:lastPrinted>2017-02-03T10:01:00Z</cp:lastPrinted>
  <dcterms:modified xmlns:xsi="http://www.w3.org/2001/XMLSchema-instance" xsi:type="dcterms:W3CDTF">2017-02-03T10:02:00Z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4</vt:i4>
  </prop:property>
</prop:Properties>
</file>