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fab3" w14:paraId="750fab3" w:rsidRDefault="00FC2EB6" w:rsidP="00873465" w:rsidR="00DB1C0E" w:rsidRPr="00DB1C0E">
      <w:pPr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3465" w:rsidP="00873465" w:rsidR="00873465" w:rsidRPr="00DB1C0E">
      <w:pPr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>REPUBLIKA HRVATSKA</w:t>
      </w:r>
    </w:p>
    <w:p w:rsidRDefault="00873465" w:rsidP="00873465" w:rsidR="00503C48">
      <w:pPr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 xml:space="preserve">TRGOVAČKI SUD U ZAGREBU       </w:t>
      </w:r>
    </w:p>
    <w:p w:rsidRDefault="00503C48" w:rsidP="00873465" w:rsidR="00873465" w:rsidRPr="00DB1C0E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Zagreb, </w:t>
      </w:r>
      <w:proofErr w:type="spellStart"/>
      <w:r>
        <w:rPr>
          <w:b/>
          <w:sz w:val="22"/>
          <w:szCs w:val="22"/>
        </w:rPr>
        <w:t>Amruševa</w:t>
      </w:r>
      <w:proofErr w:type="spellEnd"/>
      <w:r>
        <w:rPr>
          <w:b/>
          <w:sz w:val="22"/>
          <w:szCs w:val="22"/>
        </w:rPr>
        <w:t xml:space="preserve"> 2/II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873465" w:rsidRPr="00DB1C0E">
        <w:rPr>
          <w:b/>
          <w:sz w:val="22"/>
          <w:szCs w:val="22"/>
        </w:rPr>
        <w:t xml:space="preserve">                                                </w:t>
      </w:r>
      <w:r>
        <w:rPr>
          <w:b/>
          <w:sz w:val="22"/>
          <w:szCs w:val="22"/>
        </w:rPr>
        <w:t xml:space="preserve">             </w:t>
      </w:r>
      <w:r w:rsidR="00873465" w:rsidRPr="00DB1C0E">
        <w:rPr>
          <w:b/>
          <w:sz w:val="22"/>
          <w:szCs w:val="22"/>
        </w:rPr>
        <w:t xml:space="preserve">     12 St-</w:t>
      </w:r>
      <w:r w:rsidR="00A76293">
        <w:rPr>
          <w:b/>
          <w:sz w:val="22"/>
          <w:szCs w:val="22"/>
        </w:rPr>
        <w:t>2037</w:t>
      </w:r>
      <w:r w:rsidR="00873465" w:rsidRPr="00DB1C0E">
        <w:rPr>
          <w:b/>
          <w:sz w:val="22"/>
          <w:szCs w:val="22"/>
        </w:rPr>
        <w:t>/201</w:t>
      </w:r>
      <w:r w:rsidR="00966855">
        <w:rPr>
          <w:b/>
          <w:sz w:val="22"/>
          <w:szCs w:val="22"/>
        </w:rPr>
        <w:t>6</w:t>
      </w:r>
    </w:p>
    <w:p w:rsidRDefault="00873465" w:rsidP="00C342D9" w:rsidR="00873465" w:rsidRPr="00DB1C0E">
      <w:pPr>
        <w:rPr>
          <w:b/>
          <w:sz w:val="22"/>
          <w:szCs w:val="22"/>
        </w:rPr>
      </w:pPr>
    </w:p>
    <w:p w:rsidRDefault="00DB1C0E" w:rsidP="00873465" w:rsidR="00DB1C0E" w:rsidRPr="00DB1C0E">
      <w:pPr>
        <w:jc w:val="center"/>
        <w:rPr>
          <w:b/>
          <w:sz w:val="22"/>
          <w:szCs w:val="22"/>
        </w:rPr>
      </w:pPr>
    </w:p>
    <w:p w:rsidRDefault="00DB1C0E" w:rsidP="00873465" w:rsidR="00DB1C0E" w:rsidRPr="00DB1C0E">
      <w:pPr>
        <w:jc w:val="center"/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 xml:space="preserve">U IME REPUBLIKE HRVATSKE </w:t>
      </w:r>
    </w:p>
    <w:p w:rsidRDefault="00873465" w:rsidP="00873465" w:rsidR="00873465" w:rsidRPr="00DB1C0E">
      <w:pPr>
        <w:jc w:val="center"/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>R J E Š E NJ E</w:t>
      </w:r>
    </w:p>
    <w:p w:rsidRDefault="0009017F" w:rsidP="00873465" w:rsidR="0009017F" w:rsidRPr="00DB1C0E">
      <w:pPr>
        <w:jc w:val="both"/>
        <w:rPr>
          <w:sz w:val="22"/>
          <w:szCs w:val="22"/>
          <w:lang w:val="en-GB"/>
        </w:rPr>
      </w:pPr>
    </w:p>
    <w:p w:rsidRDefault="00A76293" w:rsidP="00DB7C18" w:rsidR="00DB7C18" w:rsidRPr="00DB7C18">
      <w:pPr>
        <w:jc w:val="both"/>
        <w:rPr>
          <w:sz w:val="22"/>
          <w:szCs w:val="22"/>
          <w:lang w:val="en-GB"/>
        </w:rPr>
      </w:pPr>
      <w:r w:rsidRPr="00A76293">
        <w:rPr>
          <w:sz w:val="22"/>
          <w:szCs w:val="22"/>
        </w:rPr>
        <w:t xml:space="preserve">Trgovački sud u Zagrebu, po sucu Nini Radiću, </w:t>
      </w:r>
      <w:r w:rsidRPr="00A76293">
        <w:rPr>
          <w:sz w:val="22"/>
          <w:szCs w:val="22"/>
          <w:lang w:val="en-GB"/>
        </w:rPr>
        <w:t xml:space="preserve">u </w:t>
      </w:r>
      <w:proofErr w:type="spellStart"/>
      <w:r w:rsidRPr="00A76293">
        <w:rPr>
          <w:sz w:val="22"/>
          <w:szCs w:val="22"/>
          <w:lang w:val="en-GB"/>
        </w:rPr>
        <w:t>stečajnom</w:t>
      </w:r>
      <w:proofErr w:type="spellEnd"/>
      <w:r w:rsidRPr="00A76293">
        <w:rPr>
          <w:sz w:val="22"/>
          <w:szCs w:val="22"/>
          <w:lang w:val="en-GB"/>
        </w:rPr>
        <w:t xml:space="preserve"> </w:t>
      </w:r>
      <w:proofErr w:type="spellStart"/>
      <w:r w:rsidRPr="00A76293">
        <w:rPr>
          <w:sz w:val="22"/>
          <w:szCs w:val="22"/>
          <w:lang w:val="en-GB"/>
        </w:rPr>
        <w:t>predmetu</w:t>
      </w:r>
      <w:proofErr w:type="spellEnd"/>
      <w:r w:rsidRPr="00A76293">
        <w:rPr>
          <w:sz w:val="22"/>
          <w:szCs w:val="22"/>
          <w:lang w:val="en-GB"/>
        </w:rPr>
        <w:t xml:space="preserve"> </w:t>
      </w:r>
      <w:proofErr w:type="spellStart"/>
      <w:r w:rsidRPr="00A76293">
        <w:rPr>
          <w:sz w:val="22"/>
          <w:szCs w:val="22"/>
          <w:lang w:val="en-GB"/>
        </w:rPr>
        <w:t>povodom</w:t>
      </w:r>
      <w:proofErr w:type="spellEnd"/>
      <w:r w:rsidRPr="00A76293">
        <w:rPr>
          <w:sz w:val="22"/>
          <w:szCs w:val="22"/>
          <w:lang w:val="en-GB"/>
        </w:rPr>
        <w:t xml:space="preserve"> </w:t>
      </w:r>
      <w:proofErr w:type="spellStart"/>
      <w:r w:rsidRPr="00A76293">
        <w:rPr>
          <w:sz w:val="22"/>
          <w:szCs w:val="22"/>
          <w:lang w:val="en-GB"/>
        </w:rPr>
        <w:t>zahtjeva</w:t>
      </w:r>
      <w:proofErr w:type="spellEnd"/>
      <w:r w:rsidRPr="00A76293">
        <w:rPr>
          <w:sz w:val="22"/>
          <w:szCs w:val="22"/>
        </w:rPr>
        <w:t xml:space="preserve"> FINANCIJSKE AGENCIJE, za provedbu stečajnog postupka nad dužnikom, INTERIJERI HELENA j. d.o.o. Donja Zelina, Sveta Helena 112, OIB:05170938196,</w:t>
      </w:r>
      <w:r>
        <w:rPr>
          <w:sz w:val="22"/>
          <w:szCs w:val="22"/>
        </w:rPr>
        <w:t xml:space="preserve"> 15</w:t>
      </w:r>
      <w:r w:rsidR="00DB7C18" w:rsidRPr="00DB7C18">
        <w:rPr>
          <w:sz w:val="22"/>
          <w:szCs w:val="22"/>
          <w:lang w:val="en-GB"/>
        </w:rPr>
        <w:t xml:space="preserve">. </w:t>
      </w:r>
      <w:proofErr w:type="spellStart"/>
      <w:r>
        <w:rPr>
          <w:sz w:val="22"/>
          <w:szCs w:val="22"/>
          <w:lang w:val="en-GB"/>
        </w:rPr>
        <w:t>veljače</w:t>
      </w:r>
      <w:proofErr w:type="spellEnd"/>
      <w:r w:rsidR="00DB7C18" w:rsidRPr="00DB7C18">
        <w:rPr>
          <w:sz w:val="22"/>
          <w:szCs w:val="22"/>
          <w:lang w:val="en-GB"/>
        </w:rPr>
        <w:t xml:space="preserve"> 201</w:t>
      </w:r>
      <w:r w:rsidR="002960DC">
        <w:rPr>
          <w:sz w:val="22"/>
          <w:szCs w:val="22"/>
          <w:lang w:val="en-GB"/>
        </w:rPr>
        <w:t>7</w:t>
      </w:r>
      <w:r w:rsidR="00DB7C18" w:rsidRPr="00DB7C18">
        <w:rPr>
          <w:sz w:val="22"/>
          <w:szCs w:val="22"/>
          <w:lang w:val="en-GB"/>
        </w:rPr>
        <w:t xml:space="preserve">., </w:t>
      </w:r>
      <w:proofErr w:type="spellStart"/>
      <w:r w:rsidR="00DB7C18" w:rsidRPr="00DB7C18">
        <w:rPr>
          <w:sz w:val="22"/>
          <w:szCs w:val="22"/>
          <w:lang w:val="en-GB"/>
        </w:rPr>
        <w:t>godine</w:t>
      </w:r>
      <w:proofErr w:type="spellEnd"/>
      <w:r w:rsidR="00DB7C18" w:rsidRPr="00DB7C18">
        <w:rPr>
          <w:sz w:val="22"/>
          <w:szCs w:val="22"/>
          <w:lang w:val="en-GB"/>
        </w:rPr>
        <w:t xml:space="preserve">,  </w:t>
      </w:r>
    </w:p>
    <w:p w:rsidRDefault="00966855" w:rsidP="00DB7C18" w:rsidR="00966855" w:rsidRPr="00966855">
      <w:pPr>
        <w:jc w:val="both"/>
        <w:rPr>
          <w:sz w:val="22"/>
          <w:szCs w:val="22"/>
          <w:lang w:val="en-GB"/>
        </w:rPr>
      </w:pPr>
    </w:p>
    <w:p w:rsidRDefault="00DB1C0E" w:rsidP="007D6D6E" w:rsidR="007D6D6E" w:rsidRPr="00DB1C0E">
      <w:pPr>
        <w:jc w:val="center"/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 xml:space="preserve">r i j e š i o       j </w:t>
      </w:r>
      <w:r w:rsidR="007D6D6E" w:rsidRPr="00DB1C0E">
        <w:rPr>
          <w:b/>
          <w:sz w:val="22"/>
          <w:szCs w:val="22"/>
        </w:rPr>
        <w:t>e</w:t>
      </w:r>
    </w:p>
    <w:p w:rsidRDefault="00C16D19" w:rsidP="00C16D19" w:rsidR="00C16D19" w:rsidRPr="00DB1C0E">
      <w:pPr>
        <w:jc w:val="both"/>
        <w:rPr>
          <w:b/>
          <w:sz w:val="22"/>
          <w:szCs w:val="22"/>
        </w:rPr>
      </w:pPr>
    </w:p>
    <w:p w:rsidRDefault="00F33713" w:rsidP="00F33713" w:rsidR="00F33713" w:rsidRPr="00DB1C0E">
      <w:pPr>
        <w:ind w:firstLine="708"/>
        <w:jc w:val="both"/>
        <w:rPr>
          <w:sz w:val="22"/>
          <w:szCs w:val="22"/>
        </w:rPr>
      </w:pPr>
      <w:r w:rsidRPr="00DB1C0E">
        <w:rPr>
          <w:sz w:val="22"/>
          <w:szCs w:val="22"/>
        </w:rPr>
        <w:t>I   Otvara se stečajni postupak nad trgovačkim društvom</w:t>
      </w:r>
      <w:r w:rsidR="007D6D6E" w:rsidRPr="00DB1C0E">
        <w:rPr>
          <w:sz w:val="22"/>
          <w:szCs w:val="22"/>
        </w:rPr>
        <w:t>,</w:t>
      </w:r>
      <w:r w:rsidR="00A76293" w:rsidRPr="00A76293">
        <w:rPr>
          <w:sz w:val="22"/>
          <w:szCs w:val="22"/>
        </w:rPr>
        <w:t xml:space="preserve"> INTERIJERI HELENA j. d.o.o. Donja Zelina, Sveta Helena 112, OIB:05170938196</w:t>
      </w:r>
      <w:r w:rsidR="00A76293">
        <w:rPr>
          <w:sz w:val="22"/>
          <w:szCs w:val="22"/>
        </w:rPr>
        <w:t>.</w:t>
      </w:r>
    </w:p>
    <w:p w:rsidRDefault="00465A38" w:rsidP="009C021C" w:rsidR="00B8398A" w:rsidRPr="00DB1C0E">
      <w:pPr>
        <w:jc w:val="both"/>
        <w:rPr>
          <w:sz w:val="22"/>
          <w:szCs w:val="22"/>
        </w:rPr>
      </w:pPr>
      <w:r w:rsidRPr="00DB1C0E">
        <w:rPr>
          <w:sz w:val="22"/>
          <w:szCs w:val="22"/>
        </w:rPr>
        <w:t xml:space="preserve">           </w:t>
      </w:r>
      <w:r w:rsidR="00F33713" w:rsidRPr="00DB1C0E">
        <w:rPr>
          <w:sz w:val="22"/>
          <w:szCs w:val="22"/>
        </w:rPr>
        <w:t xml:space="preserve">II   Za stečajnog upravitelja imenuje se </w:t>
      </w:r>
      <w:r w:rsidR="00EF3E9C" w:rsidRPr="00DB1C0E">
        <w:rPr>
          <w:sz w:val="22"/>
          <w:szCs w:val="22"/>
        </w:rPr>
        <w:t xml:space="preserve"> </w:t>
      </w:r>
      <w:r w:rsidR="00767A0F">
        <w:rPr>
          <w:sz w:val="22"/>
          <w:szCs w:val="22"/>
        </w:rPr>
        <w:t xml:space="preserve">Zdenko </w:t>
      </w:r>
      <w:proofErr w:type="spellStart"/>
      <w:r w:rsidR="00767A0F">
        <w:rPr>
          <w:sz w:val="22"/>
          <w:szCs w:val="22"/>
        </w:rPr>
        <w:t>Bešlić</w:t>
      </w:r>
      <w:proofErr w:type="spellEnd"/>
      <w:r w:rsidR="00767A0F">
        <w:rPr>
          <w:sz w:val="22"/>
          <w:szCs w:val="22"/>
        </w:rPr>
        <w:t xml:space="preserve"> iz Slavonskog Broda, P. Krešimira IV, broj 4, OIB:40568270984.</w:t>
      </w:r>
      <w:r w:rsidR="00873465" w:rsidRPr="00DB1C0E">
        <w:rPr>
          <w:sz w:val="22"/>
          <w:szCs w:val="22"/>
        </w:rPr>
        <w:t xml:space="preserve">.        </w:t>
      </w:r>
    </w:p>
    <w:p w:rsidRDefault="00CD601A" w:rsidP="004C2491" w:rsidR="0009017F" w:rsidRPr="00DB1C0E">
      <w:pPr>
        <w:jc w:val="both"/>
        <w:rPr>
          <w:sz w:val="22"/>
          <w:szCs w:val="22"/>
        </w:rPr>
      </w:pPr>
      <w:r w:rsidRPr="00DB1C0E">
        <w:rPr>
          <w:sz w:val="22"/>
          <w:szCs w:val="22"/>
        </w:rPr>
        <w:t xml:space="preserve">         </w:t>
      </w:r>
      <w:r w:rsidR="0009017F" w:rsidRPr="00DB1C0E">
        <w:rPr>
          <w:sz w:val="22"/>
          <w:szCs w:val="22"/>
        </w:rPr>
        <w:t>III.</w:t>
      </w:r>
      <w:r w:rsidR="0009017F" w:rsidRPr="00DB1C0E">
        <w:rPr>
          <w:sz w:val="22"/>
          <w:szCs w:val="22"/>
        </w:rPr>
        <w:tab/>
        <w:t xml:space="preserve">Stečajni postupak otvoren je dana </w:t>
      </w:r>
      <w:r w:rsidR="00A76293">
        <w:rPr>
          <w:sz w:val="22"/>
          <w:szCs w:val="22"/>
        </w:rPr>
        <w:t>15</w:t>
      </w:r>
      <w:r w:rsidR="0009017F" w:rsidRPr="00DB1C0E">
        <w:rPr>
          <w:sz w:val="22"/>
          <w:szCs w:val="22"/>
        </w:rPr>
        <w:t xml:space="preserve">. </w:t>
      </w:r>
      <w:r w:rsidR="00A76293">
        <w:rPr>
          <w:sz w:val="22"/>
          <w:szCs w:val="22"/>
        </w:rPr>
        <w:t>veljače</w:t>
      </w:r>
      <w:r w:rsidR="0009017F" w:rsidRPr="00DB1C0E">
        <w:rPr>
          <w:sz w:val="22"/>
          <w:szCs w:val="22"/>
        </w:rPr>
        <w:t xml:space="preserve"> 201</w:t>
      </w:r>
      <w:r w:rsidR="002960DC">
        <w:rPr>
          <w:sz w:val="22"/>
          <w:szCs w:val="22"/>
        </w:rPr>
        <w:t>7</w:t>
      </w:r>
      <w:r w:rsidR="0009017F" w:rsidRPr="00DB1C0E">
        <w:rPr>
          <w:sz w:val="22"/>
          <w:szCs w:val="22"/>
        </w:rPr>
        <w:t xml:space="preserve">. Rješenje o otvaranju stečajnog postupka nad dužnikom istaknuto je na mrežnoj stranici e-oglasna ploča Trgovačkog suda u Zagrebu dana </w:t>
      </w:r>
      <w:r w:rsidR="00A76293">
        <w:rPr>
          <w:sz w:val="22"/>
          <w:szCs w:val="22"/>
        </w:rPr>
        <w:t>15</w:t>
      </w:r>
      <w:r w:rsidR="0009017F" w:rsidRPr="00DB1C0E">
        <w:rPr>
          <w:sz w:val="22"/>
          <w:szCs w:val="22"/>
        </w:rPr>
        <w:t>.</w:t>
      </w:r>
      <w:r w:rsidR="00DB7C18">
        <w:rPr>
          <w:sz w:val="22"/>
          <w:szCs w:val="22"/>
        </w:rPr>
        <w:t xml:space="preserve"> </w:t>
      </w:r>
      <w:r w:rsidR="00A76293">
        <w:rPr>
          <w:sz w:val="22"/>
          <w:szCs w:val="22"/>
        </w:rPr>
        <w:t>veljače</w:t>
      </w:r>
      <w:r w:rsidR="0009017F" w:rsidRPr="00DB1C0E">
        <w:rPr>
          <w:sz w:val="22"/>
          <w:szCs w:val="22"/>
        </w:rPr>
        <w:t xml:space="preserve"> 201</w:t>
      </w:r>
      <w:r w:rsidR="002960DC">
        <w:rPr>
          <w:sz w:val="22"/>
          <w:szCs w:val="22"/>
        </w:rPr>
        <w:t>7</w:t>
      </w:r>
      <w:r w:rsidR="0009017F" w:rsidRPr="00DB1C0E">
        <w:rPr>
          <w:sz w:val="22"/>
          <w:szCs w:val="22"/>
        </w:rPr>
        <w:t xml:space="preserve">. u </w:t>
      </w:r>
      <w:r w:rsidR="002960DC">
        <w:rPr>
          <w:sz w:val="22"/>
          <w:szCs w:val="22"/>
        </w:rPr>
        <w:t>11</w:t>
      </w:r>
      <w:r w:rsidR="0009017F" w:rsidRPr="00DB1C0E">
        <w:rPr>
          <w:sz w:val="22"/>
          <w:szCs w:val="22"/>
        </w:rPr>
        <w:t>.00 sati.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IV.</w:t>
      </w:r>
      <w:r w:rsidRPr="00DB1C0E">
        <w:rPr>
          <w:sz w:val="22"/>
          <w:szCs w:val="22"/>
        </w:rPr>
        <w:tab/>
        <w:t xml:space="preserve">Pozivaju se vjerovnici u roku od 60 dana od dana objave ovog rješenja na mrežnoj stranici e-oglasna ploča Trgovačkog suda u Zagrebu prijaviti svoje tražbine stečajnom upravitelju, </w:t>
      </w:r>
      <w:r w:rsidR="0046059B">
        <w:rPr>
          <w:sz w:val="22"/>
          <w:szCs w:val="22"/>
        </w:rPr>
        <w:t xml:space="preserve">u </w:t>
      </w:r>
      <w:r w:rsidRPr="00DB1C0E">
        <w:rPr>
          <w:sz w:val="22"/>
          <w:szCs w:val="22"/>
        </w:rPr>
        <w:t>skladu s pravilima Stečajnog zakona o prijavi tražbina,  na propisanom obrascu, u 2 primjerka, s ispravama iz kojih tražbina proizlazi, odnosno kojima se dokazuje, te priložiti, potvrdu o uplaćenoj sudskoj pristojbi, na adresu</w:t>
      </w:r>
      <w:r w:rsidR="00585532" w:rsidRPr="00585532">
        <w:rPr>
          <w:sz w:val="22"/>
          <w:szCs w:val="22"/>
        </w:rPr>
        <w:t xml:space="preserve"> </w:t>
      </w:r>
      <w:r w:rsidR="00767A0F">
        <w:rPr>
          <w:sz w:val="22"/>
          <w:szCs w:val="22"/>
        </w:rPr>
        <w:t xml:space="preserve">Zdenko </w:t>
      </w:r>
      <w:proofErr w:type="spellStart"/>
      <w:r w:rsidR="00767A0F">
        <w:rPr>
          <w:sz w:val="22"/>
          <w:szCs w:val="22"/>
        </w:rPr>
        <w:t>Bešlić</w:t>
      </w:r>
      <w:proofErr w:type="spellEnd"/>
      <w:r w:rsidR="00767A0F">
        <w:rPr>
          <w:sz w:val="22"/>
          <w:szCs w:val="22"/>
        </w:rPr>
        <w:t xml:space="preserve"> iz Slavonskog Broda, P. Krešimira IV, broj 4</w:t>
      </w:r>
      <w:r w:rsidR="00585532">
        <w:rPr>
          <w:sz w:val="22"/>
          <w:szCs w:val="22"/>
        </w:rPr>
        <w:t>.</w:t>
      </w:r>
      <w:r w:rsidRPr="00DB1C0E">
        <w:rPr>
          <w:sz w:val="22"/>
          <w:szCs w:val="22"/>
        </w:rPr>
        <w:t xml:space="preserve">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V. </w:t>
      </w:r>
      <w:r w:rsidRPr="00DB1C0E">
        <w:rPr>
          <w:sz w:val="22"/>
          <w:szCs w:val="22"/>
        </w:rPr>
        <w:tab/>
        <w:t xml:space="preserve">Pozivaju se </w:t>
      </w:r>
      <w:proofErr w:type="spellStart"/>
      <w:r w:rsidRPr="00DB1C0E">
        <w:rPr>
          <w:sz w:val="22"/>
          <w:szCs w:val="22"/>
        </w:rPr>
        <w:t>razlučni</w:t>
      </w:r>
      <w:proofErr w:type="spellEnd"/>
      <w:r w:rsidRPr="00DB1C0E">
        <w:rPr>
          <w:sz w:val="22"/>
          <w:szCs w:val="22"/>
        </w:rPr>
        <w:t xml:space="preserve"> i izlučni vjerovnici u roku od 60 dana od dana objave ovog rješenja na mrežnoj stranici e-oglasna ploča Trgovačkog suda u Zagrebu podneskom obavijestiti stečajnog upravitelja  o postojanju svog </w:t>
      </w:r>
      <w:proofErr w:type="spellStart"/>
      <w:r w:rsidRPr="00DB1C0E">
        <w:rPr>
          <w:sz w:val="22"/>
          <w:szCs w:val="22"/>
        </w:rPr>
        <w:t>razlučnog</w:t>
      </w:r>
      <w:proofErr w:type="spellEnd"/>
      <w:r w:rsidRPr="00DB1C0E">
        <w:rPr>
          <w:sz w:val="22"/>
          <w:szCs w:val="22"/>
        </w:rPr>
        <w:t xml:space="preserve"> ili izlučnog prava.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VI. </w:t>
      </w:r>
      <w:r w:rsidRPr="00DB1C0E">
        <w:rPr>
          <w:sz w:val="22"/>
          <w:szCs w:val="22"/>
        </w:rPr>
        <w:tab/>
        <w:t>Pozivaju se dužnikovi dužnici da svoje obveze bez odgode ispunjavaju stečajnom upravitelju za stečajnog dužnika.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2"/>
          <w:szCs w:val="22"/>
        </w:rPr>
      </w:pPr>
      <w:r w:rsidRPr="00DB1C0E">
        <w:rPr>
          <w:sz w:val="22"/>
          <w:szCs w:val="22"/>
        </w:rPr>
        <w:t xml:space="preserve">VII. </w:t>
      </w:r>
      <w:r w:rsidRPr="00DB1C0E">
        <w:rPr>
          <w:sz w:val="22"/>
          <w:szCs w:val="22"/>
        </w:rPr>
        <w:tab/>
        <w:t xml:space="preserve">Određuje se ročište vjerovnika na kojem će se ispitati prijavljene tražbine (ispitno ročište) za dan </w:t>
      </w:r>
      <w:r w:rsidR="002960DC">
        <w:rPr>
          <w:sz w:val="22"/>
          <w:szCs w:val="22"/>
        </w:rPr>
        <w:t>04</w:t>
      </w:r>
      <w:r w:rsidRPr="00DB1C0E">
        <w:rPr>
          <w:sz w:val="22"/>
          <w:szCs w:val="22"/>
        </w:rPr>
        <w:t xml:space="preserve">. </w:t>
      </w:r>
      <w:r w:rsidR="00DB7C18">
        <w:rPr>
          <w:sz w:val="22"/>
          <w:szCs w:val="22"/>
        </w:rPr>
        <w:t xml:space="preserve"> </w:t>
      </w:r>
      <w:r w:rsidR="00A76293">
        <w:rPr>
          <w:sz w:val="22"/>
          <w:szCs w:val="22"/>
        </w:rPr>
        <w:t>svibnja</w:t>
      </w:r>
      <w:r w:rsidR="002960DC">
        <w:rPr>
          <w:sz w:val="22"/>
          <w:szCs w:val="22"/>
        </w:rPr>
        <w:t xml:space="preserve"> </w:t>
      </w:r>
      <w:r w:rsidRPr="00DB1C0E">
        <w:rPr>
          <w:sz w:val="22"/>
          <w:szCs w:val="22"/>
        </w:rPr>
        <w:t xml:space="preserve"> 201</w:t>
      </w:r>
      <w:r w:rsidR="00DB7C18">
        <w:rPr>
          <w:sz w:val="22"/>
          <w:szCs w:val="22"/>
        </w:rPr>
        <w:t>7</w:t>
      </w:r>
      <w:r w:rsidRPr="00DB1C0E">
        <w:rPr>
          <w:sz w:val="22"/>
          <w:szCs w:val="22"/>
        </w:rPr>
        <w:t>. u 9.30</w:t>
      </w:r>
      <w:r w:rsidRPr="00DB1C0E">
        <w:rPr>
          <w:b/>
          <w:sz w:val="22"/>
          <w:szCs w:val="22"/>
        </w:rPr>
        <w:t xml:space="preserve"> </w:t>
      </w:r>
      <w:r w:rsidRPr="00DB1C0E">
        <w:rPr>
          <w:sz w:val="22"/>
          <w:szCs w:val="22"/>
        </w:rPr>
        <w:t xml:space="preserve">sati koje će se održati u zgradi ovog suda, Zagreb, Petrinjska </w:t>
      </w:r>
      <w:r w:rsidR="00DB7C18">
        <w:rPr>
          <w:sz w:val="22"/>
          <w:szCs w:val="22"/>
        </w:rPr>
        <w:t xml:space="preserve">8, soba broj </w:t>
      </w:r>
      <w:r w:rsidR="002960DC">
        <w:rPr>
          <w:sz w:val="22"/>
          <w:szCs w:val="22"/>
        </w:rPr>
        <w:t>84</w:t>
      </w:r>
      <w:r w:rsidRPr="00DB1C0E">
        <w:rPr>
          <w:sz w:val="22"/>
          <w:szCs w:val="22"/>
        </w:rPr>
        <w:t xml:space="preserve">/II (ulična zgrada).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VIII.</w:t>
      </w:r>
      <w:r w:rsidRPr="00DB1C0E">
        <w:rPr>
          <w:sz w:val="22"/>
          <w:szCs w:val="22"/>
        </w:rPr>
        <w:tab/>
        <w:t xml:space="preserve">Ročište vjerovnika na kojem će se na temelju izvješća stečajnog upravitelja odlučivati o daljnjem tijeku stečajnog postupka (izvještajno ročište) određuje se za isti dan i na istom mjestu u </w:t>
      </w:r>
      <w:r w:rsidR="003A7232" w:rsidRPr="00DB1C0E">
        <w:rPr>
          <w:sz w:val="22"/>
          <w:szCs w:val="22"/>
        </w:rPr>
        <w:t>10</w:t>
      </w:r>
      <w:r w:rsidRPr="00DB1C0E">
        <w:rPr>
          <w:sz w:val="22"/>
          <w:szCs w:val="22"/>
        </w:rPr>
        <w:t>.</w:t>
      </w:r>
      <w:r w:rsidR="003A7232" w:rsidRPr="00DB1C0E">
        <w:rPr>
          <w:sz w:val="22"/>
          <w:szCs w:val="22"/>
        </w:rPr>
        <w:t>00</w:t>
      </w:r>
      <w:r w:rsidRPr="00DB1C0E">
        <w:rPr>
          <w:sz w:val="22"/>
          <w:szCs w:val="22"/>
        </w:rPr>
        <w:t xml:space="preserve"> sati. </w:t>
      </w:r>
    </w:p>
    <w:p w:rsidRDefault="0009017F" w:rsidP="00C342D9" w:rsidR="0009017F" w:rsidRPr="00DB1C0E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IX.     Određuje se upis ovog rješenja o otvaranju stečajnog postupka nad dužnikom </w:t>
      </w:r>
      <w:r w:rsidR="00DB7C18">
        <w:rPr>
          <w:sz w:val="22"/>
          <w:szCs w:val="22"/>
        </w:rPr>
        <w:t xml:space="preserve">u evidencije Ministarstva unutarnjih poslova Republike Hrvatske, PU Zagrebačke.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D85355" w:rsidP="0009017F" w:rsidR="00D8535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6279D0" w:rsidP="0009017F" w:rsidR="006279D0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D5678B" w:rsidP="0009017F" w:rsidR="00D5678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D5678B" w:rsidP="0009017F" w:rsidR="00D5678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D5678B" w:rsidP="0009017F" w:rsidR="00D5678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D5678B" w:rsidP="0009017F" w:rsidR="00D5678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D5678B" w:rsidP="0009017F" w:rsidR="00D5678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D85355" w:rsidP="0009017F" w:rsidR="00D8535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D85355" w:rsidP="0009017F" w:rsidR="00D8535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D85355" w:rsidP="0009017F" w:rsidR="00D8535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Obrazloženje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2960DC" w:rsidP="004C2491" w:rsidR="002960DC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</w:p>
    <w:p w:rsidRDefault="00A76293" w:rsidP="0009017F" w:rsidR="00E71C56" w:rsidRPr="00DB1C0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Fina je dostavila </w:t>
      </w:r>
      <w:r w:rsidR="002960DC">
        <w:rPr>
          <w:sz w:val="22"/>
          <w:szCs w:val="22"/>
        </w:rPr>
        <w:t>sudu prijedlog za prov</w:t>
      </w:r>
      <w:r>
        <w:rPr>
          <w:sz w:val="22"/>
          <w:szCs w:val="22"/>
        </w:rPr>
        <w:t xml:space="preserve">ođenje </w:t>
      </w:r>
      <w:proofErr w:type="spellStart"/>
      <w:r>
        <w:rPr>
          <w:sz w:val="22"/>
          <w:szCs w:val="22"/>
        </w:rPr>
        <w:t>predstečajnog</w:t>
      </w:r>
      <w:proofErr w:type="spellEnd"/>
      <w:r>
        <w:rPr>
          <w:sz w:val="22"/>
          <w:szCs w:val="22"/>
        </w:rPr>
        <w:t xml:space="preserve"> postupka. </w:t>
      </w:r>
      <w:r w:rsidR="0009017F" w:rsidRPr="00DB1C0E">
        <w:rPr>
          <w:sz w:val="22"/>
          <w:szCs w:val="22"/>
        </w:rPr>
        <w:t xml:space="preserve">Na temelju odredbe čl. 115.  Stečajnog zakona („Narodne novine“ broj 71/15, dalje: SZ) sud je </w:t>
      </w:r>
      <w:r>
        <w:rPr>
          <w:sz w:val="22"/>
          <w:szCs w:val="22"/>
        </w:rPr>
        <w:t>18</w:t>
      </w:r>
      <w:r w:rsidR="0009017F" w:rsidRPr="00DB1C0E">
        <w:rPr>
          <w:sz w:val="22"/>
          <w:szCs w:val="22"/>
        </w:rPr>
        <w:t xml:space="preserve">. </w:t>
      </w:r>
      <w:r>
        <w:rPr>
          <w:sz w:val="22"/>
          <w:szCs w:val="22"/>
        </w:rPr>
        <w:t>kolovoza</w:t>
      </w:r>
      <w:r w:rsidR="00972FB8">
        <w:rPr>
          <w:sz w:val="22"/>
          <w:szCs w:val="22"/>
        </w:rPr>
        <w:t xml:space="preserve"> </w:t>
      </w:r>
      <w:r w:rsidR="0009017F" w:rsidRPr="00DB1C0E">
        <w:rPr>
          <w:sz w:val="22"/>
          <w:szCs w:val="22"/>
        </w:rPr>
        <w:t>201</w:t>
      </w:r>
      <w:r w:rsidR="002878B3">
        <w:rPr>
          <w:sz w:val="22"/>
          <w:szCs w:val="22"/>
        </w:rPr>
        <w:t>6</w:t>
      </w:r>
      <w:r w:rsidR="0009017F" w:rsidRPr="00DB1C0E">
        <w:rPr>
          <w:sz w:val="22"/>
          <w:szCs w:val="22"/>
        </w:rPr>
        <w:t>. donio rješenje o pokretanju prethodnoga postupka radi utvrđivanja pretpostavki za otvaranje stečajnoga postupka</w:t>
      </w:r>
      <w:r w:rsidR="00951250">
        <w:rPr>
          <w:sz w:val="22"/>
          <w:szCs w:val="22"/>
        </w:rPr>
        <w:t>.</w:t>
      </w:r>
      <w:r w:rsidR="00113837">
        <w:rPr>
          <w:sz w:val="22"/>
          <w:szCs w:val="22"/>
        </w:rPr>
        <w:t xml:space="preserve"> </w:t>
      </w:r>
      <w:r w:rsidR="00972FB8">
        <w:rPr>
          <w:sz w:val="22"/>
          <w:szCs w:val="22"/>
        </w:rPr>
        <w:t xml:space="preserve"> </w:t>
      </w:r>
    </w:p>
    <w:p w:rsidRDefault="00425979" w:rsidP="004C2491" w:rsidR="0009017F" w:rsidRPr="00DB1C0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Fina je sudu </w:t>
      </w:r>
      <w:r w:rsidR="00A76293">
        <w:rPr>
          <w:sz w:val="22"/>
          <w:szCs w:val="22"/>
        </w:rPr>
        <w:t>19</w:t>
      </w:r>
      <w:r w:rsidR="00972FB8">
        <w:rPr>
          <w:sz w:val="22"/>
          <w:szCs w:val="22"/>
        </w:rPr>
        <w:t xml:space="preserve">. </w:t>
      </w:r>
      <w:r w:rsidR="00A76293">
        <w:rPr>
          <w:sz w:val="22"/>
          <w:szCs w:val="22"/>
        </w:rPr>
        <w:t>08</w:t>
      </w:r>
      <w:r w:rsidRPr="00DB1C0E">
        <w:rPr>
          <w:sz w:val="22"/>
          <w:szCs w:val="22"/>
        </w:rPr>
        <w:t>. 201</w:t>
      </w:r>
      <w:r w:rsidR="00972FB8">
        <w:rPr>
          <w:sz w:val="22"/>
          <w:szCs w:val="22"/>
        </w:rPr>
        <w:t>6</w:t>
      </w:r>
      <w:r w:rsidRPr="00DB1C0E">
        <w:rPr>
          <w:sz w:val="22"/>
          <w:szCs w:val="22"/>
        </w:rPr>
        <w:t>.</w:t>
      </w:r>
      <w:r w:rsidR="00A76293">
        <w:rPr>
          <w:sz w:val="22"/>
          <w:szCs w:val="22"/>
        </w:rPr>
        <w:t xml:space="preserve"> i 09. 12. 2016., </w:t>
      </w:r>
      <w:r w:rsidRPr="00DB1C0E">
        <w:rPr>
          <w:sz w:val="22"/>
          <w:szCs w:val="22"/>
        </w:rPr>
        <w:t xml:space="preserve"> dostavila podnesak s prilozima u kojima potvrđuje postojanje stečajnog razloga. Sud je održao ročište radi izjašnjenja o prijedlogu</w:t>
      </w:r>
      <w:r w:rsidR="00951250">
        <w:rPr>
          <w:sz w:val="22"/>
          <w:szCs w:val="22"/>
        </w:rPr>
        <w:t xml:space="preserve">  , zatim ročište radi </w:t>
      </w:r>
      <w:r w:rsidRPr="00DB1C0E">
        <w:rPr>
          <w:sz w:val="22"/>
          <w:szCs w:val="22"/>
        </w:rPr>
        <w:t>rasprav</w:t>
      </w:r>
      <w:r w:rsidR="00951250">
        <w:rPr>
          <w:sz w:val="22"/>
          <w:szCs w:val="22"/>
        </w:rPr>
        <w:t>ljanja</w:t>
      </w:r>
      <w:r w:rsidRPr="00DB1C0E">
        <w:rPr>
          <w:sz w:val="22"/>
          <w:szCs w:val="22"/>
        </w:rPr>
        <w:t xml:space="preserve"> o načinu</w:t>
      </w:r>
      <w:r w:rsidR="00DB1C0E" w:rsidRPr="00DB1C0E">
        <w:rPr>
          <w:sz w:val="22"/>
          <w:szCs w:val="22"/>
        </w:rPr>
        <w:t xml:space="preserve"> otvaranja stečajnog postupka. </w:t>
      </w:r>
      <w:r w:rsidRPr="00DB1C0E">
        <w:rPr>
          <w:sz w:val="22"/>
          <w:szCs w:val="22"/>
        </w:rPr>
        <w:t>Dužnik</w:t>
      </w:r>
      <w:r w:rsidR="00DB1C0E" w:rsidRPr="00DB1C0E">
        <w:rPr>
          <w:sz w:val="22"/>
          <w:szCs w:val="22"/>
        </w:rPr>
        <w:t xml:space="preserve"> </w:t>
      </w:r>
      <w:r w:rsidR="00A76293">
        <w:rPr>
          <w:sz w:val="22"/>
          <w:szCs w:val="22"/>
        </w:rPr>
        <w:t>nije osporio navode predlagatelja</w:t>
      </w:r>
      <w:r w:rsidR="00951250">
        <w:rPr>
          <w:sz w:val="22"/>
          <w:szCs w:val="22"/>
        </w:rPr>
        <w:t>.</w:t>
      </w:r>
      <w:r w:rsidR="004C2491" w:rsidRPr="00DB1C0E">
        <w:rPr>
          <w:sz w:val="22"/>
          <w:szCs w:val="22"/>
        </w:rPr>
        <w:t xml:space="preserve"> </w:t>
      </w:r>
      <w:r w:rsidR="00A76293">
        <w:rPr>
          <w:sz w:val="22"/>
          <w:szCs w:val="22"/>
        </w:rPr>
        <w:t>Republika Hrvatska, Ministarstvo fina</w:t>
      </w:r>
      <w:r w:rsidR="002878B3">
        <w:rPr>
          <w:sz w:val="22"/>
          <w:szCs w:val="22"/>
        </w:rPr>
        <w:t>N</w:t>
      </w:r>
      <w:r w:rsidR="00A76293">
        <w:rPr>
          <w:sz w:val="22"/>
          <w:szCs w:val="22"/>
        </w:rPr>
        <w:t xml:space="preserve">cija, zastupana po ŽDO u Velikoj Gorici dostavila je sudu podatak o vlasništvu nad pokretninama u naravi, teretni automobil </w:t>
      </w:r>
      <w:r w:rsidR="00767A0F">
        <w:rPr>
          <w:sz w:val="22"/>
          <w:szCs w:val="22"/>
        </w:rPr>
        <w:t>.</w:t>
      </w:r>
    </w:p>
    <w:p w:rsidRDefault="0009017F" w:rsidP="004C2491" w:rsidR="0009017F" w:rsidRPr="00DB1C0E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Slijedom navedenog,  sud je</w:t>
      </w:r>
      <w:r w:rsidR="00972FB8">
        <w:rPr>
          <w:sz w:val="22"/>
          <w:szCs w:val="22"/>
        </w:rPr>
        <w:t xml:space="preserve"> utvrdio da dužnik </w:t>
      </w:r>
      <w:r w:rsidRPr="00DB1C0E">
        <w:rPr>
          <w:sz w:val="22"/>
          <w:szCs w:val="22"/>
        </w:rPr>
        <w:t xml:space="preserve"> ne može ispunjavati svoje dospjele obveze, zbog čega je ostvaren stečajni razlog  nesposobnost</w:t>
      </w:r>
      <w:r w:rsidR="00972FB8">
        <w:rPr>
          <w:sz w:val="22"/>
          <w:szCs w:val="22"/>
        </w:rPr>
        <w:t>i</w:t>
      </w:r>
      <w:r w:rsidRPr="00DB1C0E">
        <w:rPr>
          <w:sz w:val="22"/>
          <w:szCs w:val="22"/>
        </w:rPr>
        <w:t xml:space="preserve"> za plaćanje.</w:t>
      </w:r>
    </w:p>
    <w:p w:rsidRDefault="0009017F" w:rsidP="004C2491" w:rsidR="0009017F" w:rsidRPr="00DB1C0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 Stečajni upravitelj je izabran </w:t>
      </w:r>
      <w:r w:rsidR="004C2491" w:rsidRPr="00DB1C0E">
        <w:rPr>
          <w:sz w:val="22"/>
          <w:szCs w:val="22"/>
        </w:rPr>
        <w:t>sukladno odredbi članka 8</w:t>
      </w:r>
      <w:r w:rsidR="00951250">
        <w:rPr>
          <w:sz w:val="22"/>
          <w:szCs w:val="22"/>
        </w:rPr>
        <w:t>4</w:t>
      </w:r>
      <w:r w:rsidR="004C2491" w:rsidRPr="00DB1C0E">
        <w:rPr>
          <w:sz w:val="22"/>
          <w:szCs w:val="22"/>
        </w:rPr>
        <w:t xml:space="preserve">.  SZ-a , a nalazi se na </w:t>
      </w:r>
      <w:r w:rsidRPr="00DB1C0E">
        <w:rPr>
          <w:sz w:val="22"/>
          <w:szCs w:val="22"/>
        </w:rPr>
        <w:t>list</w:t>
      </w:r>
      <w:r w:rsidR="004C2491" w:rsidRPr="00DB1C0E">
        <w:rPr>
          <w:sz w:val="22"/>
          <w:szCs w:val="22"/>
        </w:rPr>
        <w:t>i</w:t>
      </w:r>
      <w:r w:rsidRPr="00DB1C0E">
        <w:rPr>
          <w:sz w:val="22"/>
          <w:szCs w:val="22"/>
        </w:rPr>
        <w:t xml:space="preserve"> A stečajnih upravitelja kako to propisuje odredba čl. 84. st. 1. SZ-a. Vjerovnici su na temelju odredbe čl. 129. st. 1. podstavak 4. pozvani u skladu s pravilima Stečajnog zakona prijaviti svoje tražbine, a </w:t>
      </w:r>
      <w:proofErr w:type="spellStart"/>
      <w:r w:rsidRPr="00DB1C0E">
        <w:rPr>
          <w:sz w:val="22"/>
          <w:szCs w:val="22"/>
        </w:rPr>
        <w:t>razlučni</w:t>
      </w:r>
      <w:proofErr w:type="spellEnd"/>
      <w:r w:rsidRPr="00DB1C0E">
        <w:rPr>
          <w:sz w:val="22"/>
          <w:szCs w:val="22"/>
        </w:rPr>
        <w:t xml:space="preserve"> i izlučni vjerovnici pozvani su na temelju odredbe čl. 129. st. 1. </w:t>
      </w:r>
      <w:r w:rsidR="00951250">
        <w:rPr>
          <w:sz w:val="22"/>
          <w:szCs w:val="22"/>
        </w:rPr>
        <w:t>podstavak 5. obavijestiti steča</w:t>
      </w:r>
      <w:r w:rsidRPr="00DB1C0E">
        <w:rPr>
          <w:sz w:val="22"/>
          <w:szCs w:val="22"/>
        </w:rPr>
        <w:t>j</w:t>
      </w:r>
      <w:r w:rsidR="00951250">
        <w:rPr>
          <w:sz w:val="22"/>
          <w:szCs w:val="22"/>
        </w:rPr>
        <w:t>n</w:t>
      </w:r>
      <w:r w:rsidRPr="00DB1C0E">
        <w:rPr>
          <w:sz w:val="22"/>
          <w:szCs w:val="22"/>
        </w:rPr>
        <w:t xml:space="preserve">og upravitelja o svojim </w:t>
      </w:r>
      <w:proofErr w:type="spellStart"/>
      <w:r w:rsidRPr="00DB1C0E">
        <w:rPr>
          <w:sz w:val="22"/>
          <w:szCs w:val="22"/>
        </w:rPr>
        <w:t>razlučnim</w:t>
      </w:r>
      <w:proofErr w:type="spellEnd"/>
      <w:r w:rsidRPr="00DB1C0E">
        <w:rPr>
          <w:sz w:val="22"/>
          <w:szCs w:val="22"/>
        </w:rPr>
        <w:t xml:space="preserve">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 S obzirom na to da je dužnik vlasnik nekretnine, sud je po osnovi odredbe čl. 131. st. 2. SZ-a riješio kao u izreci.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U Zagrebu </w:t>
      </w:r>
      <w:r w:rsidR="00767A0F">
        <w:rPr>
          <w:sz w:val="22"/>
          <w:szCs w:val="22"/>
        </w:rPr>
        <w:t>15</w:t>
      </w:r>
      <w:r w:rsidRPr="00DB1C0E">
        <w:rPr>
          <w:sz w:val="22"/>
          <w:szCs w:val="22"/>
        </w:rPr>
        <w:t xml:space="preserve">. </w:t>
      </w:r>
      <w:r w:rsidR="00767A0F">
        <w:rPr>
          <w:sz w:val="22"/>
          <w:szCs w:val="22"/>
        </w:rPr>
        <w:t>veljače</w:t>
      </w:r>
      <w:r w:rsidR="00972FB8">
        <w:rPr>
          <w:sz w:val="22"/>
          <w:szCs w:val="22"/>
        </w:rPr>
        <w:t xml:space="preserve"> 201</w:t>
      </w:r>
      <w:r w:rsidR="0046059B">
        <w:rPr>
          <w:sz w:val="22"/>
          <w:szCs w:val="22"/>
        </w:rPr>
        <w:t>7</w:t>
      </w:r>
      <w:r w:rsidRPr="00DB1C0E">
        <w:rPr>
          <w:sz w:val="22"/>
          <w:szCs w:val="22"/>
        </w:rPr>
        <w:t>.</w:t>
      </w:r>
      <w:r w:rsidR="0023026F">
        <w:rPr>
          <w:sz w:val="22"/>
          <w:szCs w:val="22"/>
        </w:rPr>
        <w:t xml:space="preserve"> godine</w:t>
      </w:r>
    </w:p>
    <w:p w:rsidRDefault="0009017F" w:rsidP="0052421B" w:rsidR="0052421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ab/>
        <w:t xml:space="preserve"> </w:t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52421B">
        <w:rPr>
          <w:sz w:val="22"/>
          <w:szCs w:val="22"/>
        </w:rPr>
        <w:t xml:space="preserve">  </w:t>
      </w:r>
      <w:r w:rsidR="00DB1C0E" w:rsidRPr="00DB1C0E">
        <w:rPr>
          <w:sz w:val="22"/>
          <w:szCs w:val="22"/>
        </w:rPr>
        <w:tab/>
      </w:r>
      <w:r w:rsidR="0052421B">
        <w:rPr>
          <w:sz w:val="22"/>
          <w:szCs w:val="22"/>
        </w:rPr>
        <w:t xml:space="preserve">  </w:t>
      </w:r>
    </w:p>
    <w:p w:rsidRDefault="0052421B" w:rsidP="0052421B" w:rsidR="0052421B">
      <w:pPr>
        <w:overflowPunct w:val="false"/>
        <w:autoSpaceDE w:val="false"/>
        <w:autoSpaceDN w:val="false"/>
        <w:adjustRightInd w:val="false"/>
        <w:ind w:firstLine="708" w:left="5664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9017F" w:rsidRPr="00DB1C0E">
        <w:rPr>
          <w:sz w:val="22"/>
          <w:szCs w:val="22"/>
        </w:rPr>
        <w:t>Sudac:</w:t>
      </w:r>
    </w:p>
    <w:p w:rsidRDefault="0052421B" w:rsidP="0052421B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  <w:t xml:space="preserve">      </w:t>
      </w:r>
      <w:r w:rsidR="0009017F" w:rsidRPr="00DB1C0E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</w:t>
      </w:r>
      <w:r w:rsidR="0009017F" w:rsidRPr="00DB1C0E">
        <w:rPr>
          <w:sz w:val="22"/>
          <w:szCs w:val="22"/>
        </w:rPr>
        <w:t xml:space="preserve"> </w:t>
      </w:r>
      <w:r w:rsidR="004C2491" w:rsidRPr="00DB1C0E">
        <w:rPr>
          <w:sz w:val="22"/>
          <w:szCs w:val="22"/>
        </w:rPr>
        <w:t>Nino Radić</w:t>
      </w:r>
      <w:r w:rsidR="0009017F" w:rsidRPr="00DB1C0E">
        <w:rPr>
          <w:sz w:val="22"/>
          <w:szCs w:val="22"/>
        </w:rPr>
        <w:t xml:space="preserve"> v.r.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  <w:r w:rsidRPr="00DB1C0E">
        <w:rPr>
          <w:sz w:val="22"/>
          <w:szCs w:val="22"/>
          <w:lang w:val="pl-PL"/>
        </w:rPr>
        <w:t>Uputa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o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pravnom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lijeku</w:t>
      </w:r>
      <w:r w:rsidRPr="00DB1C0E">
        <w:rPr>
          <w:sz w:val="22"/>
          <w:szCs w:val="22"/>
        </w:rPr>
        <w:t>: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  <w:lang w:val="pt-BR"/>
        </w:rPr>
        <w:t>Protiv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t-BR"/>
        </w:rPr>
        <w:t>rje</w:t>
      </w:r>
      <w:r w:rsidRPr="00DB1C0E">
        <w:rPr>
          <w:sz w:val="22"/>
          <w:szCs w:val="22"/>
        </w:rPr>
        <w:t>š</w:t>
      </w:r>
      <w:r w:rsidRPr="00DB1C0E">
        <w:rPr>
          <w:sz w:val="22"/>
          <w:szCs w:val="22"/>
          <w:lang w:val="pt-BR"/>
        </w:rPr>
        <w:t>enja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t-BR"/>
        </w:rPr>
        <w:t>o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t-BR"/>
        </w:rPr>
        <w:t>otvaranju</w:t>
      </w:r>
      <w:r w:rsidRPr="00DB1C0E">
        <w:rPr>
          <w:sz w:val="22"/>
          <w:szCs w:val="22"/>
        </w:rPr>
        <w:t xml:space="preserve"> stečajnog </w:t>
      </w:r>
      <w:r w:rsidRPr="00DB1C0E">
        <w:rPr>
          <w:sz w:val="22"/>
          <w:szCs w:val="22"/>
          <w:lang w:val="pt-BR"/>
        </w:rPr>
        <w:t>postupka</w:t>
      </w:r>
      <w:r w:rsidRPr="00DB1C0E">
        <w:rPr>
          <w:sz w:val="22"/>
          <w:szCs w:val="22"/>
        </w:rPr>
        <w:t xml:space="preserve"> pravo na žalbu ima </w:t>
      </w:r>
      <w:r w:rsidRPr="00DB1C0E">
        <w:rPr>
          <w:sz w:val="22"/>
          <w:szCs w:val="22"/>
          <w:lang w:val="pt-BR"/>
        </w:rPr>
        <w:t>osoba</w:t>
      </w:r>
      <w:r w:rsidRPr="00DB1C0E">
        <w:rPr>
          <w:sz w:val="22"/>
          <w:szCs w:val="22"/>
        </w:rPr>
        <w:t xml:space="preserve"> ovlaštena za zastupanje dužnika po zakonu </w:t>
      </w:r>
      <w:r w:rsidRPr="00DB1C0E">
        <w:rPr>
          <w:sz w:val="22"/>
          <w:szCs w:val="22"/>
          <w:lang w:val="pl-PL"/>
        </w:rPr>
        <w:t>do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dana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nastupanja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pravnih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posljedica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otvaranja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ste</w:t>
      </w:r>
      <w:r w:rsidRPr="00DB1C0E">
        <w:rPr>
          <w:sz w:val="22"/>
          <w:szCs w:val="22"/>
        </w:rPr>
        <w:t>č</w:t>
      </w:r>
      <w:r w:rsidRPr="00DB1C0E">
        <w:rPr>
          <w:sz w:val="22"/>
          <w:szCs w:val="22"/>
          <w:lang w:val="pl-PL"/>
        </w:rPr>
        <w:t>ajnog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postupka i dužnik pojedinac</w:t>
      </w:r>
      <w:r w:rsidRPr="00DB1C0E">
        <w:rPr>
          <w:sz w:val="22"/>
          <w:szCs w:val="22"/>
        </w:rPr>
        <w:t>.</w:t>
      </w:r>
    </w:p>
    <w:p w:rsidRDefault="0009017F" w:rsidP="0009017F" w:rsidR="0009017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  <w:lang w:val="pl-PL"/>
        </w:rPr>
      </w:pPr>
      <w:r w:rsidRPr="00DB1C0E">
        <w:rPr>
          <w:sz w:val="22"/>
          <w:szCs w:val="22"/>
          <w:lang w:val="pl-PL"/>
        </w:rPr>
        <w:t>Žalba se podnosi ovom sudu u 2 primjerka za Visoki trgovački sud RH u roku od 8 dana, od dana dostave rješenja.</w:t>
      </w:r>
    </w:p>
    <w:p w:rsidRDefault="00D332FB" w:rsidP="00197D23" w:rsidR="006279D0">
      <w:r>
        <w:t xml:space="preserve">   </w:t>
      </w:r>
    </w:p>
    <w:p w:rsidRDefault="00197D23" w:rsidP="00197D23" w:rsidR="00197D23">
      <w:pPr>
        <w:rPr>
          <w:sz w:val="22"/>
          <w:szCs w:val="22"/>
          <w:lang w:val="pl-PL"/>
        </w:rPr>
      </w:pPr>
      <w:r>
        <w:tab/>
      </w:r>
      <w:r w:rsidR="00424CC7">
        <w:tab/>
      </w:r>
      <w:r w:rsidR="00424CC7">
        <w:tab/>
      </w:r>
      <w:r w:rsidR="00424CC7">
        <w:tab/>
      </w:r>
      <w:r w:rsidR="00424CC7">
        <w:tab/>
      </w:r>
      <w:r w:rsidR="00424CC7">
        <w:tab/>
        <w:t xml:space="preserve">  Za točnost </w:t>
      </w:r>
      <w:proofErr w:type="spellStart"/>
      <w:r w:rsidR="00424CC7">
        <w:t>otpravka</w:t>
      </w:r>
      <w:proofErr w:type="spellEnd"/>
      <w:r w:rsidR="00424CC7">
        <w:t xml:space="preserve">:Tatjana Slaviček </w:t>
      </w:r>
      <w:r>
        <w:tab/>
      </w:r>
      <w:r>
        <w:tab/>
      </w:r>
      <w:r>
        <w:tab/>
        <w:t xml:space="preserve"> </w:t>
      </w:r>
    </w:p>
    <w:sectPr w:rsidSect="00DB1C0E" w:rsidR="00197D23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R="0072671A">
    <w:pPr>
      <w:pStyle w:val="Zaglavlje"/>
    </w:pPr>
    <w:r>
      <w:tab/>
    </w:r>
    <w:r>
      <w:rPr>
        <w:rStyle w:val="Brojstranic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0B23"/>
    <w:rsid w:val="00011D40"/>
    <w:rsid w:val="0001411D"/>
    <w:rsid w:val="000143AA"/>
    <w:rsid w:val="0002276D"/>
    <w:rsid w:val="000277AC"/>
    <w:rsid w:val="00034896"/>
    <w:rsid w:val="000350DA"/>
    <w:rsid w:val="0003510C"/>
    <w:rsid w:val="00035C57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17C6"/>
    <w:rsid w:val="00082576"/>
    <w:rsid w:val="00084637"/>
    <w:rsid w:val="00086FCE"/>
    <w:rsid w:val="0009017F"/>
    <w:rsid w:val="000908F5"/>
    <w:rsid w:val="000912B9"/>
    <w:rsid w:val="00091B44"/>
    <w:rsid w:val="000945FB"/>
    <w:rsid w:val="000951B6"/>
    <w:rsid w:val="00095200"/>
    <w:rsid w:val="00096B26"/>
    <w:rsid w:val="00096BAC"/>
    <w:rsid w:val="000A4300"/>
    <w:rsid w:val="000A60ED"/>
    <w:rsid w:val="000A7314"/>
    <w:rsid w:val="000A7A33"/>
    <w:rsid w:val="000A7D6C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DE5"/>
    <w:rsid w:val="000F4E1B"/>
    <w:rsid w:val="000F5051"/>
    <w:rsid w:val="000F5EE3"/>
    <w:rsid w:val="00100819"/>
    <w:rsid w:val="00104028"/>
    <w:rsid w:val="00110CF3"/>
    <w:rsid w:val="00111F49"/>
    <w:rsid w:val="00112300"/>
    <w:rsid w:val="00113837"/>
    <w:rsid w:val="00113BB5"/>
    <w:rsid w:val="001170FC"/>
    <w:rsid w:val="00117A3B"/>
    <w:rsid w:val="00121F5E"/>
    <w:rsid w:val="00123271"/>
    <w:rsid w:val="00126F70"/>
    <w:rsid w:val="001270D8"/>
    <w:rsid w:val="001272C4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D23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C5"/>
    <w:rsid w:val="001E3E82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5FAF"/>
    <w:rsid w:val="00217965"/>
    <w:rsid w:val="00220DF6"/>
    <w:rsid w:val="00220F12"/>
    <w:rsid w:val="002211B2"/>
    <w:rsid w:val="0022146A"/>
    <w:rsid w:val="00222F98"/>
    <w:rsid w:val="00230166"/>
    <w:rsid w:val="0023026F"/>
    <w:rsid w:val="00231EEA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57C5"/>
    <w:rsid w:val="002878B3"/>
    <w:rsid w:val="00287BFE"/>
    <w:rsid w:val="00293154"/>
    <w:rsid w:val="002931E1"/>
    <w:rsid w:val="002938B2"/>
    <w:rsid w:val="0029580B"/>
    <w:rsid w:val="002960DC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138"/>
    <w:rsid w:val="002B28CC"/>
    <w:rsid w:val="002B2E63"/>
    <w:rsid w:val="002B3FE7"/>
    <w:rsid w:val="002B427E"/>
    <w:rsid w:val="002B435E"/>
    <w:rsid w:val="002B45C7"/>
    <w:rsid w:val="002B6ABE"/>
    <w:rsid w:val="002B7F89"/>
    <w:rsid w:val="002C17ED"/>
    <w:rsid w:val="002C1B6E"/>
    <w:rsid w:val="002C2B02"/>
    <w:rsid w:val="002C4657"/>
    <w:rsid w:val="002C6E3C"/>
    <w:rsid w:val="002C7567"/>
    <w:rsid w:val="002D06C2"/>
    <w:rsid w:val="002D13FF"/>
    <w:rsid w:val="002D2C4F"/>
    <w:rsid w:val="002D5A33"/>
    <w:rsid w:val="002D5BCA"/>
    <w:rsid w:val="002D6100"/>
    <w:rsid w:val="002E29D0"/>
    <w:rsid w:val="002E302A"/>
    <w:rsid w:val="002E4C38"/>
    <w:rsid w:val="002E73C0"/>
    <w:rsid w:val="002F0759"/>
    <w:rsid w:val="002F1DFB"/>
    <w:rsid w:val="002F31E1"/>
    <w:rsid w:val="002F3881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98E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4CC7"/>
    <w:rsid w:val="00425979"/>
    <w:rsid w:val="0042726E"/>
    <w:rsid w:val="00427EAD"/>
    <w:rsid w:val="0043068A"/>
    <w:rsid w:val="004331DE"/>
    <w:rsid w:val="00435E5D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6E1F"/>
    <w:rsid w:val="00457E1D"/>
    <w:rsid w:val="00460578"/>
    <w:rsid w:val="0046059B"/>
    <w:rsid w:val="00460A25"/>
    <w:rsid w:val="00462A41"/>
    <w:rsid w:val="0046542B"/>
    <w:rsid w:val="00465A38"/>
    <w:rsid w:val="00466005"/>
    <w:rsid w:val="00470021"/>
    <w:rsid w:val="00470515"/>
    <w:rsid w:val="004708DD"/>
    <w:rsid w:val="00470C90"/>
    <w:rsid w:val="00470F5E"/>
    <w:rsid w:val="00472A07"/>
    <w:rsid w:val="004753E7"/>
    <w:rsid w:val="00475C3A"/>
    <w:rsid w:val="0047669C"/>
    <w:rsid w:val="00480A62"/>
    <w:rsid w:val="0048164C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4625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5982"/>
    <w:rsid w:val="0051074A"/>
    <w:rsid w:val="00513E97"/>
    <w:rsid w:val="005176A5"/>
    <w:rsid w:val="0052421B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1A5"/>
    <w:rsid w:val="005642E1"/>
    <w:rsid w:val="00564897"/>
    <w:rsid w:val="00565A63"/>
    <w:rsid w:val="0056604C"/>
    <w:rsid w:val="00567099"/>
    <w:rsid w:val="00570EA0"/>
    <w:rsid w:val="0057138F"/>
    <w:rsid w:val="0057147A"/>
    <w:rsid w:val="00574651"/>
    <w:rsid w:val="0057772F"/>
    <w:rsid w:val="005800AF"/>
    <w:rsid w:val="00585532"/>
    <w:rsid w:val="00585728"/>
    <w:rsid w:val="00585C0C"/>
    <w:rsid w:val="00586ED6"/>
    <w:rsid w:val="00594568"/>
    <w:rsid w:val="00595A31"/>
    <w:rsid w:val="005964C6"/>
    <w:rsid w:val="005977A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5E30"/>
    <w:rsid w:val="005D7DE5"/>
    <w:rsid w:val="005E08AA"/>
    <w:rsid w:val="005E1509"/>
    <w:rsid w:val="005E1558"/>
    <w:rsid w:val="005E474E"/>
    <w:rsid w:val="005E4E9F"/>
    <w:rsid w:val="005E53E0"/>
    <w:rsid w:val="005E62CC"/>
    <w:rsid w:val="005E7018"/>
    <w:rsid w:val="005F1BE3"/>
    <w:rsid w:val="005F2621"/>
    <w:rsid w:val="005F2906"/>
    <w:rsid w:val="005F32F2"/>
    <w:rsid w:val="005F42AB"/>
    <w:rsid w:val="005F44A6"/>
    <w:rsid w:val="005F5EAF"/>
    <w:rsid w:val="00601DC2"/>
    <w:rsid w:val="006040D4"/>
    <w:rsid w:val="006041C9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279D0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4041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671A"/>
    <w:rsid w:val="00726F6B"/>
    <w:rsid w:val="00727169"/>
    <w:rsid w:val="00731066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D6B"/>
    <w:rsid w:val="00765D2B"/>
    <w:rsid w:val="007674D6"/>
    <w:rsid w:val="00767A0F"/>
    <w:rsid w:val="00770157"/>
    <w:rsid w:val="0077182A"/>
    <w:rsid w:val="00771C19"/>
    <w:rsid w:val="00772E72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6DD1"/>
    <w:rsid w:val="00820910"/>
    <w:rsid w:val="00830817"/>
    <w:rsid w:val="00833C1C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473E6"/>
    <w:rsid w:val="00951250"/>
    <w:rsid w:val="00952055"/>
    <w:rsid w:val="0095423A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3C6D"/>
    <w:rsid w:val="009B20F8"/>
    <w:rsid w:val="009B2A60"/>
    <w:rsid w:val="009B3777"/>
    <w:rsid w:val="009B6E59"/>
    <w:rsid w:val="009B6EFB"/>
    <w:rsid w:val="009B75EA"/>
    <w:rsid w:val="009C021C"/>
    <w:rsid w:val="009C0D7A"/>
    <w:rsid w:val="009C1FB6"/>
    <w:rsid w:val="009C2949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5DFC"/>
    <w:rsid w:val="00A06512"/>
    <w:rsid w:val="00A066A2"/>
    <w:rsid w:val="00A07601"/>
    <w:rsid w:val="00A10284"/>
    <w:rsid w:val="00A13035"/>
    <w:rsid w:val="00A14342"/>
    <w:rsid w:val="00A147CC"/>
    <w:rsid w:val="00A15C49"/>
    <w:rsid w:val="00A17A02"/>
    <w:rsid w:val="00A20050"/>
    <w:rsid w:val="00A2164E"/>
    <w:rsid w:val="00A22047"/>
    <w:rsid w:val="00A253AA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293"/>
    <w:rsid w:val="00A764D2"/>
    <w:rsid w:val="00A76DE3"/>
    <w:rsid w:val="00A775FF"/>
    <w:rsid w:val="00A81FE5"/>
    <w:rsid w:val="00A82A3F"/>
    <w:rsid w:val="00A84A93"/>
    <w:rsid w:val="00A85711"/>
    <w:rsid w:val="00A8582C"/>
    <w:rsid w:val="00A861AB"/>
    <w:rsid w:val="00A864E1"/>
    <w:rsid w:val="00A87061"/>
    <w:rsid w:val="00A87123"/>
    <w:rsid w:val="00A9284A"/>
    <w:rsid w:val="00A939CF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6A36"/>
    <w:rsid w:val="00AC715B"/>
    <w:rsid w:val="00AD1746"/>
    <w:rsid w:val="00AD2AEF"/>
    <w:rsid w:val="00AD3C9E"/>
    <w:rsid w:val="00AD4831"/>
    <w:rsid w:val="00AD4967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B1D"/>
    <w:rsid w:val="00B6602B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38"/>
    <w:rsid w:val="00C11572"/>
    <w:rsid w:val="00C131D1"/>
    <w:rsid w:val="00C1383D"/>
    <w:rsid w:val="00C16118"/>
    <w:rsid w:val="00C16D19"/>
    <w:rsid w:val="00C173C2"/>
    <w:rsid w:val="00C17628"/>
    <w:rsid w:val="00C17CB0"/>
    <w:rsid w:val="00C2183C"/>
    <w:rsid w:val="00C21E38"/>
    <w:rsid w:val="00C248CC"/>
    <w:rsid w:val="00C2512A"/>
    <w:rsid w:val="00C26103"/>
    <w:rsid w:val="00C265F9"/>
    <w:rsid w:val="00C278C4"/>
    <w:rsid w:val="00C27C03"/>
    <w:rsid w:val="00C3070C"/>
    <w:rsid w:val="00C32190"/>
    <w:rsid w:val="00C33183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E3A"/>
    <w:rsid w:val="00CD2F5D"/>
    <w:rsid w:val="00CD4FEB"/>
    <w:rsid w:val="00CD601A"/>
    <w:rsid w:val="00CE4A89"/>
    <w:rsid w:val="00CE6D18"/>
    <w:rsid w:val="00CF1E3E"/>
    <w:rsid w:val="00CF1F41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78B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138C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1C0E"/>
    <w:rsid w:val="00DB2513"/>
    <w:rsid w:val="00DB3015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47870"/>
    <w:rsid w:val="00E509F1"/>
    <w:rsid w:val="00E50FE1"/>
    <w:rsid w:val="00E5273B"/>
    <w:rsid w:val="00E54BB5"/>
    <w:rsid w:val="00E55431"/>
    <w:rsid w:val="00E56661"/>
    <w:rsid w:val="00E571FD"/>
    <w:rsid w:val="00E57E8B"/>
    <w:rsid w:val="00E646AD"/>
    <w:rsid w:val="00E70AE7"/>
    <w:rsid w:val="00E7187B"/>
    <w:rsid w:val="00E71C56"/>
    <w:rsid w:val="00E72D03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3E9C"/>
    <w:rsid w:val="00EF440A"/>
    <w:rsid w:val="00EF7E39"/>
    <w:rsid w:val="00F017FC"/>
    <w:rsid w:val="00F0305E"/>
    <w:rsid w:val="00F100A7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5245"/>
    <w:rsid w:val="00F95A9D"/>
    <w:rsid w:val="00F97738"/>
    <w:rsid w:val="00F97790"/>
    <w:rsid w:val="00FA1E74"/>
    <w:rsid w:val="00FA49D9"/>
    <w:rsid w:val="00FA4B69"/>
    <w:rsid w:val="00FA5A47"/>
    <w:rsid w:val="00FA69B9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D0354"/>
    <w:rsid w:val="00FD1C31"/>
    <w:rsid w:val="00FD23F8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4933"/>
    <w:rsid w:val="00FF715B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styleId="Odlomakpopisa" w:type="paragraph">
    <w:name w:val="List Paragraph"/>
    <w:basedOn w:val="Normal"/>
    <w:uiPriority w:val="34"/>
    <w:qFormat/>
    <w:rsid w:val="004605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31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18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183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18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18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styleId="Odlomakpopisa" w:type="paragraph">
    <w:name w:val="List Paragraph"/>
    <w:basedOn w:val="Normal"/>
    <w:uiPriority w:val="34"/>
    <w:qFormat/>
    <w:rsid w:val="004605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31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18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183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18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18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St-2037/2016-14</izvorni_sadrzaj>
    <derivirana_varijabla naziv="DomainObject.Oznaka_1">St-2037/2016-14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2037</izvorni_sadrzaj>
    <derivirana_varijabla naziv="DomainObject.Predmet.Broj_1">2037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St-2037/2016</izvorni_sadrzaj>
    <derivirana_varijabla naziv="DomainObject.Predmet.OznakaBroj_1">St-2037/2016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INTERIJERI HELENA j.d.o.o.</izvorni_sadrzaj>
    <derivirana_varijabla naziv="DomainObject.Predmet.ProtustrankaFormated_1">  INTERIJERI HELENA j.d.o.o.</derivirana_varijabla>
  </DomainObject.Predmet.ProtustrankaFormated>
  <DomainObject.Predmet.ProtustrankaFormatedOIB>
    <izvorni_sadrzaj>  INTERIJERI HELENA j.d.o.o., OIB 05170938196</izvorni_sadrzaj>
    <derivirana_varijabla naziv="DomainObject.Predmet.ProtustrankaFormatedOIB_1">  INTERIJERI HELENA j.d.o.o., OIB 05170938196</derivirana_varijabla>
  </DomainObject.Predmet.ProtustrankaFormatedOIB>
  <DomainObject.Predmet.ProtustrankaFormatedWithAdress>
    <izvorni_sadrzaj> INTERIJERI HELENA j.d.o.o., Sveta Helena 112, 10382 Donja Zelina</izvorni_sadrzaj>
    <derivirana_varijabla naziv="DomainObject.Predmet.ProtustrankaFormatedWithAdress_1"> INTERIJERI HELENA j.d.o.o., Sveta Helena 112, 10382 Donja Zelina</derivirana_varijabla>
  </DomainObject.Predmet.ProtustrankaFormatedWithAdress>
  <DomainObject.Predmet.ProtustrankaFormatedWithAdressOIB>
    <izvorni_sadrzaj> INTERIJERI HELENA j.d.o.o., OIB 05170938196, Sveta Helena 112, 10382 Donja Zelina</izvorni_sadrzaj>
    <derivirana_varijabla naziv="DomainObject.Predmet.ProtustrankaFormatedWithAdressOIB_1"> INTERIJERI HELENA j.d.o.o., OIB 05170938196, Sveta Helena 112, 10382 Donja Zelina</derivirana_varijabla>
  </DomainObject.Predmet.ProtustrankaFormatedWithAdressOIB>
  <DomainObject.Predmet.ProtustrankaWithAdress>
    <izvorni_sadrzaj>INTERIJERI HELENA j.d.o.o. Sveta Helena 112, 10382 Donja Zelina</izvorni_sadrzaj>
    <derivirana_varijabla naziv="DomainObject.Predmet.ProtustrankaWithAdress_1">INTERIJERI HELENA j.d.o.o. Sveta Helena 112, 10382 Donja Zelina</derivirana_varijabla>
  </DomainObject.Predmet.ProtustrankaWithAdress>
  <DomainObject.Predmet.ProtustrankaWithAdressOIB>
    <izvorni_sadrzaj>INTERIJERI HELENA j.d.o.o., OIB 05170938196, Sveta Helena 112, 10382 Donja Zelina</izvorni_sadrzaj>
    <derivirana_varijabla naziv="DomainObject.Predmet.ProtustrankaWithAdressOIB_1">INTERIJERI HELENA j.d.o.o., OIB 05170938196, Sveta Helena 112, 10382 Donja Zelina</derivirana_varijabla>
  </DomainObject.Predmet.ProtustrankaWithAdressOIB>
  <DomainObject.Predmet.ProtustrankaNazivFormated>
    <izvorni_sadrzaj>INTERIJERI HELENA j.d.o.o.</izvorni_sadrzaj>
    <derivirana_varijabla naziv="DomainObject.Predmet.ProtustrankaNazivFormated_1">INTERIJERI HELENA j.d.o.o.</derivirana_varijabla>
  </DomainObject.Predmet.ProtustrankaNazivFormated>
  <DomainObject.Predmet.ProtustrankaNazivFormatedOIB>
    <izvorni_sadrzaj>INTERIJERI HELENA j.d.o.o., OIB 05170938196</izvorni_sadrzaj>
    <derivirana_varijabla naziv="DomainObject.Predmet.ProtustrankaNazivFormatedOIB_1">INTERIJERI HELENA j.d.o.o., OIB 05170938196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INTERIJERI HELENA j.d.o.o.</item>
    </izvorni_sadrzaj>
    <derivirana_varijabla naziv="DomainObject.Predmet.ProtuStrankaListFormated_1">
      <item>INTERIJERI HELENA j.d.o.o.</item>
    </derivirana_varijabla>
  </DomainObject.Predmet.ProtuStrankaListFormated>
  <DomainObject.Predmet.ProtuStrankaListFormatedOIB>
    <izvorni_sadrzaj>
      <item>INTERIJERI HELENA j.d.o.o., OIB 05170938196</item>
    </izvorni_sadrzaj>
    <derivirana_varijabla naziv="DomainObject.Predmet.ProtuStrankaListFormatedOIB_1">
      <item>INTERIJERI HELENA j.d.o.o., OIB 05170938196</item>
    </derivirana_varijabla>
  </DomainObject.Predmet.ProtuStrankaListFormatedOIB>
  <DomainObject.Predmet.ProtuStrankaListFormatedWithAdress>
    <izvorni_sadrzaj>
      <item>INTERIJERI HELENA j.d.o.o., Sveta Helena 112, 10382 Donja Zelina</item>
    </izvorni_sadrzaj>
    <derivirana_varijabla naziv="DomainObject.Predmet.ProtuStrankaListFormatedWithAdress_1">
      <item>INTERIJERI HELENA j.d.o.o., Sveta Helena 112, 10382 Donja Zelina</item>
    </derivirana_varijabla>
  </DomainObject.Predmet.ProtuStrankaListFormatedWithAdress>
  <DomainObject.Predmet.ProtuStrankaListFormatedWithAdressOIB>
    <izvorni_sadrzaj>
      <item>INTERIJERI HELENA j.d.o.o., OIB 05170938196, Sveta Helena 112, 10382 Donja Zelina</item>
    </izvorni_sadrzaj>
    <derivirana_varijabla naziv="DomainObject.Predmet.ProtuStrankaListFormatedWithAdressOIB_1">
      <item>INTERIJERI HELENA j.d.o.o., OIB 05170938196, Sveta Helena 112, 10382 Donja Zelina</item>
    </derivirana_varijabla>
  </DomainObject.Predmet.ProtuStrankaListFormatedWithAdressOIB>
  <DomainObject.Predmet.ProtuStrankaListNazivFormated>
    <izvorni_sadrzaj>
      <item>INTERIJERI HELENA j.d.o.o.</item>
    </izvorni_sadrzaj>
    <derivirana_varijabla naziv="DomainObject.Predmet.ProtuStrankaListNazivFormated_1">
      <item>INTERIJERI HELENA j.d.o.o.</item>
    </derivirana_varijabla>
  </DomainObject.Predmet.ProtuStrankaListNazivFormated>
  <DomainObject.Predmet.ProtuStrankaListNazivFormatedOIB>
    <izvorni_sadrzaj>
      <item>INTERIJERI HELENA j.d.o.o., OIB 05170938196</item>
    </izvorni_sadrzaj>
    <derivirana_varijabla naziv="DomainObject.Predmet.ProtuStrankaListNazivFormatedOIB_1">
      <item>INTERIJERI HELENA j.d.o.o., OIB 05170938196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St-2037/2016-14</izvorni_sadrzaj>
    <derivirana_varijabla naziv="DomainObject.PoslovniBrojDokumenta_1">St-2037/2016-14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INTERIJERI HELENA j.d.o.o.</izvorni_sadrzaj>
    <derivirana_varijabla naziv="DomainObject.Predmet.ProtustrankaIDrugi_1">INTERIJERI HELENA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INTERIJERI HELENA j.d.o.o., OIB 05170938196, Sveta Helena 112, 10382 Donja Zelina</izvorni_sadrzaj>
    <derivirana_varijabla naziv="DomainObject.Predmet.ProtustrankaIDrugiAdressOIB_1">INTERIJERI HELENA j.d.o.o., OIB 05170938196, Sveta Helena 112,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INTERIJERI HELENA j.d.o.o.</item>
    </izvorni_sadrzaj>
    <derivirana_varijabla naziv="DomainObject.Predmet.SudioniciListNaziv_1">
      <item>FINA Regionalni centar Zagreb</item>
      <item>INTERIJERI HELENA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INTERIJERI HELENA j.d.o.o., OIB 05170938196, Sveta Helena 112,10382 Donja Zelina</item>
    </izvorni_sadrzaj>
    <derivirana_varijabla naziv="DomainObject.Predmet.SudioniciListAdressOIB_1">
      <item>FINA Regionalni centar Zagreb, OIB 85821130368, Trg svibanjskih žrtava 1995. 1,10000 Zagreb</item>
      <item>INTERIJERI HELENA j.d.o.o., OIB 05170938196, Sveta Helena 112,10382 Donja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05170938196</item>
    </izvorni_sadrzaj>
    <derivirana_varijabla naziv="DomainObject.Predmet.SudioniciListNazivOIB_1">
      <item>, OIB 85821130368</item>
      <item>, OIB 05170938196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683</properties:Words>
  <properties:Characters>3787</properties:Characters>
  <properties:Lines>87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4641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2017-02-14T13:59:00Z</dcterms:created>
  <dc:creator>radicn</dc:creator>
  <cp:lastModifiedBy>Tatjana Slaviček</cp:lastModifiedBy>
  <cp:lastPrinted>2017-02-16T10:40:00Z</cp:lastPrinted>
  <dcterms:modified xmlns:xsi="http://www.w3.org/2001/XMLSchema-instance" xsi:type="dcterms:W3CDTF">2017-02-16T11:57:00Z</dcterms:modified>
  <cp:revision>6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St-2037/2016-14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