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9c3eb" w14:paraId="f29c3eb"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D66860">
        <w:t>710</w:t>
      </w:r>
      <w:r w:rsidR="00335F93">
        <w:t>/17-</w:t>
      </w:r>
      <w:r w:rsidR="00D66860">
        <w:t>19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A31D1E" w:rsidP="00B21468" w:rsidR="00B21468">
      <w:pPr>
        <w:jc w:val="both"/>
      </w:pPr>
      <w:r>
        <w:tab/>
      </w:r>
      <w:r w:rsidR="00D66860" w:rsidRPr="00D66860">
        <w:t>Trgovački sud u Osijeku, po sucu mr. sc. Tihomiru Kovačeviću, kao stečajnom sucu, povodom prijedloga FINANCIJSKE AGENCIJE ZAGREB, Regionalni centar Osijek, L. Jagera 3, OIB 85821130368 za otvaranje stečajnog postupka nad dužnikom POUZDANOST j.d.o.o. za trgovinu, Darda, Antuna Mihanovića 13, MBS 030136342, OIB: 83726773270</w:t>
      </w:r>
      <w:r w:rsidR="00B2282D" w:rsidRPr="0041082E">
        <w:t xml:space="preserve">, dana </w:t>
      </w:r>
      <w:r w:rsidR="00532161">
        <w:t>13</w:t>
      </w:r>
      <w:r w:rsidR="00B2282D" w:rsidRPr="0041082E">
        <w:t xml:space="preserve">. </w:t>
      </w:r>
      <w:r w:rsidR="00532161">
        <w:t>ožujka</w:t>
      </w:r>
      <w:r w:rsidR="00B2282D" w:rsidRPr="0041082E">
        <w:t xml:space="preserve"> 201</w:t>
      </w:r>
      <w:r w:rsidR="00B2282D">
        <w:t>8</w:t>
      </w:r>
      <w:r w:rsidR="00B2282D" w:rsidRPr="0041082E">
        <w:t>.</w:t>
      </w: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FD6872" w:rsidP="006B3BB0" w:rsidR="00DC2A67">
      <w:pPr>
        <w:numPr>
          <w:ilvl w:val="0"/>
          <w:numId w:val="2"/>
        </w:numPr>
        <w:jc w:val="both"/>
      </w:pPr>
      <w:r>
        <w:t xml:space="preserve">Pozivaju se osobe koje imaju pravni interes da se provede stečajni postupak nad </w:t>
      </w:r>
      <w:r w:rsidR="009750F1" w:rsidRPr="009750F1">
        <w:t xml:space="preserve">dužnikom </w:t>
      </w:r>
      <w:r w:rsidR="00D66860" w:rsidRPr="00D66860">
        <w:t>POUZDANOST j.d.o.o. za trgovinu, Darda, Antuna Mihanovića 13, MBS 030136342, OIB: 83726773270</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6B3BB0">
        <w:t>710</w:t>
      </w:r>
      <w:r>
        <w:t>-1</w:t>
      </w:r>
      <w:r w:rsidR="001B2EAE">
        <w:t>7</w:t>
      </w:r>
      <w:r>
        <w:t xml:space="preserve"> kod Hrvatske poštanske banke iznos od </w:t>
      </w:r>
      <w:r w:rsidR="006B3BB0" w:rsidRPr="006B3BB0">
        <w:rPr>
          <w:color w:val="000000"/>
        </w:rPr>
        <w:t>22.328,00</w:t>
      </w:r>
      <w:r w:rsidR="006B3BB0">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4811EA" w:rsidP="00442BB5" w:rsidR="004811EA" w:rsidRPr="00442BB5"/>
    <w:p w:rsidRDefault="00DC2A67" w:rsidP="00FA72D5" w:rsidR="00DC2A67">
      <w:pPr>
        <w:pStyle w:val="Naslov1"/>
        <w:rPr>
          <w:b w:val="false"/>
          <w:bCs w:val="false"/>
        </w:rPr>
      </w:pPr>
      <w:r w:rsidRPr="00F15533">
        <w:rPr>
          <w:b w:val="false"/>
          <w:bCs w:val="false"/>
        </w:rPr>
        <w:t>Obrazloženje</w:t>
      </w:r>
    </w:p>
    <w:p w:rsidRDefault="00C01BCA" w:rsidP="00702E78" w:rsidR="00C01BCA" w:rsidRPr="00702E78"/>
    <w:p w:rsidRDefault="006B3BB0" w:rsidP="006B3BB0" w:rsidR="006B3BB0">
      <w:pPr>
        <w:ind w:firstLine="720"/>
        <w:jc w:val="both"/>
      </w:pPr>
      <w:r>
        <w:t xml:space="preserve">Dana 27.12.2017. zaprimljen je na ovome sudu zahtjev FINE Regionalni centar Osijek, Podružnica Osijek, klasa: 110-07/17-01/04 Ur. broj 04-06-17-6219 od 22.12.2017. godine, za otvaranje stečajnog postupka nad dužnikom </w:t>
      </w:r>
      <w:r w:rsidRPr="00CE508E">
        <w:t>POUZDANOST j.d.o.o. za trgovinu, Darda, Antuna Mihanovića 13, MBS 030136342, OIB: 83726773270</w:t>
      </w:r>
      <w:r>
        <w:t>, temeljem odredbe čl. 110. st. 1. Stečajnog zakona (NN 71/15 i 104/17, dalje: SZ).</w:t>
      </w:r>
    </w:p>
    <w:p w:rsidRDefault="006B3BB0" w:rsidP="006B3BB0" w:rsidR="006B3BB0">
      <w:pPr>
        <w:ind w:firstLine="720"/>
        <w:jc w:val="both"/>
      </w:pPr>
    </w:p>
    <w:p w:rsidRDefault="006B3BB0" w:rsidP="006B3BB0" w:rsidR="006B3BB0">
      <w:pPr>
        <w:ind w:firstLine="720"/>
        <w:jc w:val="both"/>
      </w:pPr>
      <w:r>
        <w:lastRenderedPageBreak/>
        <w:t xml:space="preserve">U prijedlogu je navela da na dan 21.12.2017. dužnik u Očevidniku redoslijeda osnova za plaćanje ima evidentirane neizvršene osnove za plaćanje u neprekinutom razdoblju od 184 dana, u ukupnom iznosu od 78.636,91 kn, u koji iznos je uračunata kamata i naknada FINE za provedbe ovrhe na novčanim sredstvima dužnika. Navodi da dužnik ima jednog zaposlenog radnika. </w:t>
      </w:r>
    </w:p>
    <w:p w:rsidRDefault="006B3BB0" w:rsidP="006B3BB0" w:rsidR="006B3BB0">
      <w:pPr>
        <w:ind w:firstLine="720"/>
        <w:jc w:val="both"/>
      </w:pPr>
    </w:p>
    <w:p w:rsidRDefault="006B3BB0" w:rsidP="00C71337" w:rsidR="00C71337">
      <w:pPr>
        <w:ind w:firstLine="720"/>
        <w:jc w:val="both"/>
      </w:pPr>
      <w:r>
        <w:t>Dostavlja popis računa i oročenih novčanih sredstava dužnika na dan 21</w:t>
      </w:r>
      <w:r w:rsidRPr="00AF752F">
        <w:t>.</w:t>
      </w:r>
      <w:r>
        <w:t xml:space="preserve">12.2017., te navodi da na temelju čl. 112. st. 5. SZ dužnik na ime predujma za namirenje troškova stečajnog postupka ima zaplijenjena novčana sredstva na dan </w:t>
      </w:r>
      <w:r w:rsidRPr="00893426">
        <w:t>2</w:t>
      </w:r>
      <w:r>
        <w:t>1</w:t>
      </w:r>
      <w:r w:rsidRPr="00893426">
        <w:t>.12</w:t>
      </w:r>
      <w:r>
        <w:t>.2017. u iznosu od 5.000,00 kn.</w:t>
      </w:r>
    </w:p>
    <w:p w:rsidRDefault="00395EF9" w:rsidP="00395EF9" w:rsidR="00395EF9">
      <w:pPr>
        <w:jc w:val="both"/>
      </w:pPr>
    </w:p>
    <w:p w:rsidRDefault="00395EF9" w:rsidP="00BF248C" w:rsidR="00395EF9">
      <w:pPr>
        <w:jc w:val="both"/>
      </w:pPr>
      <w:r>
        <w:tab/>
        <w:t xml:space="preserve">Na ročištu radi izjašnjenja o prijedlogu za otvaranje stečajnog postupka i ročišta radi rasprave o uvjetima za otvaranje stečajnog postupka nad dužnikom, održanom </w:t>
      </w:r>
      <w:r w:rsidR="00C71337">
        <w:t>13</w:t>
      </w:r>
      <w:r>
        <w:t>.</w:t>
      </w:r>
      <w:r w:rsidR="00546F31">
        <w:t>0</w:t>
      </w:r>
      <w:r w:rsidR="00C71337">
        <w:t>3</w:t>
      </w:r>
      <w:r>
        <w:t>.201</w:t>
      </w:r>
      <w:r w:rsidR="00546F31">
        <w:t>8</w:t>
      </w:r>
      <w:r>
        <w:t>.  godine, privremen</w:t>
      </w:r>
      <w:r w:rsidR="00546F31">
        <w:t>a</w:t>
      </w:r>
      <w:r>
        <w:t xml:space="preserve"> stečajn</w:t>
      </w:r>
      <w:r w:rsidR="00546F31">
        <w:t>a</w:t>
      </w:r>
      <w:r>
        <w:t xml:space="preserve"> upravitelj</w:t>
      </w:r>
      <w:r w:rsidR="00546F31">
        <w:t>ica</w:t>
      </w:r>
      <w:r>
        <w:t xml:space="preserve"> je izloži</w:t>
      </w:r>
      <w:r w:rsidR="00546F31">
        <w:t>la</w:t>
      </w:r>
      <w:r>
        <w:t xml:space="preserve"> svoje pisano izvješće </w:t>
      </w:r>
      <w:r w:rsidR="00986505">
        <w:t>od</w:t>
      </w:r>
      <w:r w:rsidR="00C76147" w:rsidRPr="00A128F1">
        <w:t xml:space="preserve"> </w:t>
      </w:r>
      <w:r w:rsidR="00706403">
        <w:t>22</w:t>
      </w:r>
      <w:r w:rsidR="00C76147" w:rsidRPr="00A128F1">
        <w:t>.</w:t>
      </w:r>
      <w:r w:rsidR="00986505">
        <w:t>0</w:t>
      </w:r>
      <w:r w:rsidR="00706403">
        <w:t>2</w:t>
      </w:r>
      <w:r w:rsidR="00C76147" w:rsidRPr="00A128F1">
        <w:t>.201</w:t>
      </w:r>
      <w:r w:rsidR="00986505">
        <w:t>8</w:t>
      </w:r>
      <w:r w:rsidR="00C76147" w:rsidRPr="00A128F1">
        <w:t xml:space="preserve">. godine koje se nalazi u spisu na listu broj </w:t>
      </w:r>
      <w:r w:rsidR="00706403">
        <w:t>2</w:t>
      </w:r>
      <w:r w:rsidR="00C71337">
        <w:t>2</w:t>
      </w:r>
      <w:r w:rsidR="00F436F5">
        <w:t>-</w:t>
      </w:r>
      <w:r w:rsidR="00706403">
        <w:t>27</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706403" w:rsidRPr="00706403">
        <w:rPr>
          <w:color w:val="000000"/>
        </w:rPr>
        <w:t xml:space="preserve">22.328,00 </w:t>
      </w:r>
      <w:r>
        <w:t xml:space="preserve">kn i to </w:t>
      </w:r>
      <w:r w:rsidR="000D7A05">
        <w:t xml:space="preserve">potvrda Općinskog suda da nema imovine u iznosu od 20,00 kn, potvrda autokluba o vozilima u iznosu od 18,00 kn, poštarina-slanje izvještaja + potvrde u iznosu od 40,00 kn, putni trošak dolaska na ročište u iznosu od 200,00 kn, nagrada za rad stečajnog upravitelja u prethodnom postupku u iznosu od 4.000,00 kn, </w:t>
      </w:r>
      <w:r w:rsidR="00841ABF">
        <w:t xml:space="preserve">knjigovodstveni servis 625,00 kn x 6 mj = 3.750,00 kn, dolazak na tri ročišta u iznosu od 600,00 kn, arhiviranje poslovne dokumentacije u iznosu od 3.000,00 kn, otvaranje, vođenje i zatvaranje poslovnog računa u iznosu od 500,00 kn, </w:t>
      </w:r>
      <w:r w:rsidR="008474A7">
        <w:t>izrada pečata….. nije obvezna po zakonu u iznosu od 200,00 kn i nagrada stečajnom upravitelju u iznosu od 10.000,00 kn</w:t>
      </w:r>
      <w:r w:rsidR="00BF248C">
        <w:t xml:space="preserve">. </w:t>
      </w:r>
    </w:p>
    <w:p w:rsidRDefault="00653F7A" w:rsidP="006D672E" w:rsidR="00653F7A">
      <w:pPr>
        <w:jc w:val="both"/>
      </w:pPr>
    </w:p>
    <w:p w:rsidRDefault="00DC2A67" w:rsidP="00E66FAE" w:rsidR="00E045AE" w:rsidRPr="00F15533">
      <w:pPr>
        <w:jc w:val="center"/>
      </w:pPr>
      <w:r w:rsidRPr="00F15533">
        <w:t xml:space="preserve">U Osijeku </w:t>
      </w:r>
      <w:r w:rsidR="00993CE5">
        <w:t>13</w:t>
      </w:r>
      <w:r w:rsidR="00156BC3" w:rsidRPr="00156BC3">
        <w:t xml:space="preserve">. </w:t>
      </w:r>
      <w:r w:rsidR="00993CE5">
        <w:t>ožujka</w:t>
      </w:r>
      <w:r w:rsidR="00156BC3" w:rsidRPr="00156BC3">
        <w:t xml:space="preserve"> </w:t>
      </w:r>
      <w:r w:rsidR="00333014" w:rsidRPr="00333014">
        <w:t>2018</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4F0F">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D66860" w:rsidRPr="00D66860">
      <w:t>1710/17-19</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D7A05"/>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2161"/>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17A"/>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3BB0"/>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06403"/>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0501"/>
    <w:rsid w:val="00834549"/>
    <w:rsid w:val="00836413"/>
    <w:rsid w:val="00841ABF"/>
    <w:rsid w:val="008474A7"/>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4F0F"/>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66860"/>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40FB"/>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CF4F0F"/>
    <w:rPr>
      <w:color w:val="808080"/>
      <w:bdr w:space="0" w:sz="0" w:color="auto" w:val="none"/>
      <w:shd w:fill="auto" w:color="auto" w:val="clear"/>
    </w:rPr>
  </w:style>
  <w:style w:customStyle="true" w:styleId="eSPISCCParagraphDefaultFont" w:type="character">
    <w:name w:val="eSPIS_CC_Paragraph Default Font"/>
    <w:basedOn w:val="Naglaeno"/>
    <w:rsid w:val="00CF4F0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F4F0F"/>
    <w:rPr>
      <w:b/>
      <w:bCs/>
      <w:bdr w:space="0" w:sz="0" w:color="auto" w:val="none"/>
      <w:shd w:fill="FFFFCC" w:color="auto" w:val="clear"/>
      <w:lang w:val="hr-HR"/>
    </w:rPr>
  </w:style>
  <w:style w:customStyle="true" w:styleId="PozadinaSvijetloCrvena" w:type="character">
    <w:name w:val="Pozadina_SvijetloCrvena"/>
    <w:basedOn w:val="eSPISCCParagraphDefaultFont"/>
    <w:rsid w:val="00CF4F0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F4F0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CF4F0F"/>
    <w:rPr>
      <w:color w:val="808080"/>
      <w:bdr w:color="auto" w:space="0" w:sz="0" w:val="none"/>
      <w:shd w:color="auto" w:fill="auto" w:val="clear"/>
    </w:rPr>
  </w:style>
  <w:style w:customStyle="1" w:styleId="eSPISCCParagraphDefaultFont" w:type="character">
    <w:name w:val="eSPIS_CC_Paragraph Default Font"/>
    <w:basedOn w:val="Naglaeno"/>
    <w:rsid w:val="00CF4F0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F4F0F"/>
    <w:rPr>
      <w:b/>
      <w:bCs/>
      <w:bdr w:color="auto" w:space="0" w:sz="0" w:val="none"/>
      <w:shd w:color="auto" w:fill="FFFFCC" w:val="clear"/>
      <w:lang w:val="hr-HR"/>
    </w:rPr>
  </w:style>
  <w:style w:customStyle="1" w:styleId="PozadinaSvijetloCrvena" w:type="character">
    <w:name w:val="Pozadina_SvijetloCrvena"/>
    <w:basedOn w:val="eSPISCCParagraphDefaultFont"/>
    <w:rsid w:val="00CF4F0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F4F0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1710</izvorni_sadrzaj>
    <derivirana_varijabla naziv="DomainObject.Predmet.Broj_1">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St-1710/2017</izvorni_sadrzaj>
    <derivirana_varijabla naziv="DomainObject.Predmet.OznakaBroj_1">St-1710/2017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POUZDANOST j.d.o.o. za trgovinu</izvorni_sadrzaj>
    <derivirana_varijabla naziv="DomainObject.Predmet.ProtustrankaFormated_1">  POUZDANOST j.d.o.o. za trgovinu</derivirana_varijabla>
  </DomainObject.Predmet.ProtustrankaFormated>
  <DomainObject.Predmet.ProtustrankaFormatedOIB>
    <izvorni_sadrzaj>  POUZDANOST j.d.o.o. za trgovinu, OIB 83726773270</izvorni_sadrzaj>
    <derivirana_varijabla naziv="DomainObject.Predmet.ProtustrankaFormatedOIB_1">  POUZDANOST j.d.o.o. za trgovinu, OIB 83726773270</derivirana_varijabla>
  </DomainObject.Predmet.ProtustrankaFormatedOIB>
  <DomainObject.Predmet.ProtustrankaFormatedWithAdress>
    <izvorni_sadrzaj> POUZDANOST j.d.o.o. za trgovinu, Antuna Mihanovića 13 , 31326 Darda</izvorni_sadrzaj>
    <derivirana_varijabla naziv="DomainObject.Predmet.ProtustrankaFormatedWithAdress_1"> POUZDANOST j.d.o.o. za trgovinu, Antuna Mihanovića 13 , 31326 Darda</derivirana_varijabla>
  </DomainObject.Predmet.ProtustrankaFormatedWithAdress>
  <DomainObject.Predmet.ProtustrankaFormatedWithAdressOIB>
    <izvorni_sadrzaj> POUZDANOST j.d.o.o. za trgovinu, OIB 83726773270, Antuna Mihanovića 13 , 31326 Darda</izvorni_sadrzaj>
    <derivirana_varijabla naziv="DomainObject.Predmet.ProtustrankaFormatedWithAdressOIB_1"> POUZDANOST j.d.o.o. za trgovinu, OIB 83726773270, Antuna Mihanovića 13 , 31326 Darda</derivirana_varijabla>
  </DomainObject.Predmet.ProtustrankaFormatedWithAdressOIB>
  <DomainObject.Predmet.ProtustrankaWithAdress>
    <izvorni_sadrzaj>POUZDANOST j.d.o.o. za trgovinu Antuna Mihanovića 13 , 31326 Darda</izvorni_sadrzaj>
    <derivirana_varijabla naziv="DomainObject.Predmet.ProtustrankaWithAdress_1">POUZDANOST j.d.o.o. za trgovinu Antuna Mihanovića 13 , 31326 Darda</derivirana_varijabla>
  </DomainObject.Predmet.ProtustrankaWithAdress>
  <DomainObject.Predmet.ProtustrankaWithAdressOIB>
    <izvorni_sadrzaj>POUZDANOST j.d.o.o. za trgovinu, OIB 83726773270, Antuna Mihanovića 13 , 31326 Darda</izvorni_sadrzaj>
    <derivirana_varijabla naziv="DomainObject.Predmet.ProtustrankaWithAdressOIB_1">POUZDANOST j.d.o.o. za trgovinu, OIB 83726773270, Antuna Mihanovića 13 , 31326 Darda</derivirana_varijabla>
  </DomainObject.Predmet.ProtustrankaWithAdressOIB>
  <DomainObject.Predmet.ProtustrankaNazivFormated>
    <izvorni_sadrzaj>POUZDANOST j.d.o.o. za trgovinu</izvorni_sadrzaj>
    <derivirana_varijabla naziv="DomainObject.Predmet.ProtustrankaNazivFormated_1">POUZDANOST j.d.o.o. za trgovinu</derivirana_varijabla>
  </DomainObject.Predmet.ProtustrankaNazivFormated>
  <DomainObject.Predmet.ProtustrankaNazivFormatedOIB>
    <izvorni_sadrzaj>POUZDANOST j.d.o.o. za trgovinu, OIB 83726773270</izvorni_sadrzaj>
    <derivirana_varijabla naziv="DomainObject.Predmet.ProtustrankaNazivFormatedOIB_1">POUZDANOST j.d.o.o. za trgovinu, OIB 83726773270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POUZDANOST j.d.o.o. za trgovinu</item>
    </izvorni_sadrzaj>
    <derivirana_varijabla naziv="DomainObject.Predmet.ProtuStrankaListFormated_1">
      <item>POUZDANOST j.d.o.o. za trgovinu</item>
    </derivirana_varijabla>
  </DomainObject.Predmet.ProtuStrankaListFormated>
  <DomainObject.Predmet.ProtuStrankaListFormatedOIB>
    <izvorni_sadrzaj>
      <item>POUZDANOST j.d.o.o. za trgovinu, OIB 83726773270</item>
    </izvorni_sadrzaj>
    <derivirana_varijabla naziv="DomainObject.Predmet.ProtuStrankaListFormatedOIB_1">
      <item>POUZDANOST j.d.o.o. za trgovinu, OIB 83726773270</item>
    </derivirana_varijabla>
  </DomainObject.Predmet.ProtuStrankaListFormatedOIB>
  <DomainObject.Predmet.ProtuStrankaListFormatedWithAdress>
    <izvorni_sadrzaj>
      <item>POUZDANOST j.d.o.o. za trgovinu, Antuna Mihanovića 13 , 31326 Darda</item>
    </izvorni_sadrzaj>
    <derivirana_varijabla naziv="DomainObject.Predmet.ProtuStrankaListFormatedWithAdress_1">
      <item>POUZDANOST j.d.o.o. za trgovinu, Antuna Mihanovića 13 , 31326 Darda</item>
    </derivirana_varijabla>
  </DomainObject.Predmet.ProtuStrankaListFormatedWithAdress>
  <DomainObject.Predmet.ProtuStrankaListFormatedWithAdressOIB>
    <izvorni_sadrzaj>
      <item>POUZDANOST j.d.o.o. za trgovinu, OIB 83726773270, Antuna Mihanovića 13 , 31326 Darda</item>
    </izvorni_sadrzaj>
    <derivirana_varijabla naziv="DomainObject.Predmet.ProtuStrankaListFormatedWithAdressOIB_1">
      <item>POUZDANOST j.d.o.o. za trgovinu, OIB 83726773270, Antuna Mihanovića 13 , 31326 Darda</item>
    </derivirana_varijabla>
  </DomainObject.Predmet.ProtuStrankaListFormatedWithAdressOIB>
  <DomainObject.Predmet.ProtuStrankaListNazivFormated>
    <izvorni_sadrzaj>
      <item>POUZDANOST j.d.o.o. za trgovinu</item>
    </izvorni_sadrzaj>
    <derivirana_varijabla naziv="DomainObject.Predmet.ProtuStrankaListNazivFormated_1">
      <item>POUZDANOST j.d.o.o. za trgovinu</item>
    </derivirana_varijabla>
  </DomainObject.Predmet.ProtuStrankaListNazivFormated>
  <DomainObject.Predmet.ProtuStrankaListNazivFormatedOIB>
    <izvorni_sadrzaj>
      <item>POUZDANOST j.d.o.o. za trgovinu, OIB 83726773270</item>
    </izvorni_sadrzaj>
    <derivirana_varijabla naziv="DomainObject.Predmet.ProtuStrankaListNazivFormatedOIB_1">
      <item>POUZDANOST j.d.o.o. za trgovinu, OIB 83726773270</item>
    </derivirana_varijabla>
  </DomainObject.Predmet.ProtuStrankaListNazivFormatedOIB>
  <DomainObject.Predmet.OstaliListFormated>
    <izvorni_sadrzaj>
      <item>Pero Djaković</item>
    </izvorni_sadrzaj>
    <derivirana_varijabla naziv="DomainObject.Predmet.OstaliListFormated_1">
      <item>Pero Djaković</item>
    </derivirana_varijabla>
  </DomainObject.Predmet.OstaliListFormated>
  <DomainObject.Predmet.OstaliListFormatedOIB>
    <izvorni_sadrzaj>
      <item>Pero Djaković, OIB 01509668656</item>
    </izvorni_sadrzaj>
    <derivirana_varijabla naziv="DomainObject.Predmet.OstaliListFormatedOIB_1">
      <item>Pero Djaković, OIB 01509668656</item>
    </derivirana_varijabla>
  </DomainObject.Predmet.OstaliListFormatedOIB>
  <DomainObject.Predmet.OstaliListFormatedWithAdress>
    <izvorni_sadrzaj>
      <item>Pero Djaković, Antuna Mihanovića 13, 31326 Darda</item>
    </izvorni_sadrzaj>
    <derivirana_varijabla naziv="DomainObject.Predmet.OstaliListFormatedWithAdress_1">
      <item>Pero Djaković, Antuna Mihanovića 13, 31326 Darda</item>
    </derivirana_varijabla>
  </DomainObject.Predmet.OstaliListFormatedWithAdress>
  <DomainObject.Predmet.OstaliListFormatedWithAdressOIB>
    <izvorni_sadrzaj>
      <item>Pero Djaković, OIB 01509668656, Antuna Mihanovića 13, 31326 Darda</item>
    </izvorni_sadrzaj>
    <derivirana_varijabla naziv="DomainObject.Predmet.OstaliListFormatedWithAdressOIB_1">
      <item>Pero Djaković, OIB 01509668656, Antuna Mihanovića 13, 31326 Darda</item>
    </derivirana_varijabla>
  </DomainObject.Predmet.OstaliListFormatedWithAdressOIB>
  <DomainObject.Predmet.OstaliListNazivFormated>
    <izvorni_sadrzaj>
      <item>Pero Djaković</item>
    </izvorni_sadrzaj>
    <derivirana_varijabla naziv="DomainObject.Predmet.OstaliListNazivFormated_1">
      <item>Pero Djaković</item>
    </derivirana_varijabla>
  </DomainObject.Predmet.OstaliListNazivFormated>
  <DomainObject.Predmet.OstaliListNazivFormatedOIB>
    <izvorni_sadrzaj>
      <item>Pero Djaković, OIB 01509668656</item>
    </izvorni_sadrzaj>
    <derivirana_varijabla naziv="DomainObject.Predmet.OstaliListNazivFormatedOIB_1">
      <item>Pero Djaković, OIB 01509668656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POUZDANOST j.d.o.o. za trgovinu</izvorni_sadrzaj>
    <derivirana_varijabla naziv="DomainObject.Predmet.ProtustrankaIDrugi_1">POUZDANOST j.d.o.o.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POUZDANOST j.d.o.o. za trgovinu, OIB 83726773270, Antuna Mihanovića 13 , 31326 Darda</izvorni_sadrzaj>
    <derivirana_varijabla naziv="DomainObject.Predmet.ProtustrankaIDrugiAdressOIB_1">POUZDANOST j.d.o.o. za trgovinu, OIB 83726773270, Antuna Mihanovića 13 ,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POUZDANOST j.d.o.o. za trgovinu</item>
      <item>Pero Djaković</item>
    </izvorni_sadrzaj>
    <derivirana_varijabla naziv="DomainObject.Predmet.SudioniciListNaziv_1">
      <item>FINA RC OSIJEK</item>
      <item>POUZDANOST j.d.o.o. za trgovinu</item>
      <item>Pero Djaković</item>
    </derivirana_varijabla>
  </DomainObject.Predmet.SudioniciListNaziv>
  <DomainObject.Predmet.SudioniciListAdressOIB>
    <izvorni_sadrzaj>
      <item>FINA RC OSIJEK, OIB 85821130368</item>
      <item>POUZDANOST j.d.o.o. za trgovinu, OIB 83726773270, Antuna Mihanovića 13 ,31326 Darda</item>
      <item>Pero Djaković, OIB 01509668656, Antuna Mihanovića 13,31326 Darda</item>
    </izvorni_sadrzaj>
    <derivirana_varijabla naziv="DomainObject.Predmet.SudioniciListAdressOIB_1">
      <item>FINA RC OSIJEK, OIB 85821130368</item>
      <item>POUZDANOST j.d.o.o. za trgovinu, OIB 83726773270, Antuna Mihanovića 13 ,31326 Darda</item>
      <item>Pero Djaković, OIB 01509668656, Antuna Mihanovića 13,31326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83726773270</item>
      <item>, OIB 01509668656</item>
    </izvorni_sadrzaj>
    <derivirana_varijabla naziv="DomainObject.Predmet.SudioniciListNazivOIB_1">
      <item>, OIB 85821130368</item>
      <item>, OIB 83726773270</item>
      <item>, OIB 01509668656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722</properties:Words>
  <properties:Characters>3848</properties:Characters>
  <properties:Lines>82</properties:Lines>
  <properties:Paragraphs>23</properties:Paragraphs>
  <properties:TotalTime>154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2018-03-13T11:02:00Z</dcterms:modified>
  <cp:revision>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22.328,00 kn.docx)</vt:lpwstr>
  </prop:property>
  <prop:property name="CC_coloring" pid="4" fmtid="{D5CDD505-2E9C-101B-9397-08002B2CF9AE}">
    <vt:bool>false</vt:bool>
  </prop:property>
  <prop:property name="BrojStranica" pid="5" fmtid="{D5CDD505-2E9C-101B-9397-08002B2CF9AE}">
    <vt:i4>2</vt:i4>
  </prop:property>
</prop:Properties>
</file>