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eda4" w14:paraId="ed4eda4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F3ED1">
        <w:t>1627/17-</w:t>
      </w:r>
      <w:r w:rsidR="0024664E">
        <w:t>13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AF3ED1" w:rsidR="00D677F7">
      <w:pPr>
        <w:ind w:firstLine="708"/>
        <w:jc w:val="both"/>
        <w:rPr>
          <w:color w:val="FF0000"/>
          <w:lang w:val="pt-BR"/>
        </w:rPr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F3ED1" w:rsidRPr="00615C0D">
        <w:rPr>
          <w:lang w:val="pt-BR"/>
        </w:rPr>
        <w:t>HOGRAD-PROJEKT d.o.o., Znož, Znož 8, OIB 36380788665</w:t>
      </w:r>
      <w:r w:rsidR="00EB152C">
        <w:rPr>
          <w:lang w:val="pt-BR"/>
        </w:rPr>
        <w:t>,</w:t>
      </w:r>
      <w:r w:rsidR="0024664E">
        <w:rPr>
          <w:lang w:val="pt-BR"/>
        </w:rPr>
        <w:t xml:space="preserve"> 30. kolovoza 2018.</w:t>
      </w:r>
      <w:r w:rsidR="00EB152C">
        <w:rPr>
          <w:lang w:val="pt-BR"/>
        </w:rPr>
        <w:t xml:space="preserve">  </w:t>
      </w:r>
    </w:p>
    <w:p w:rsidRDefault="00EB152C" w:rsidP="00AF3ED1" w:rsidR="00EB152C" w:rsidRPr="00B9015B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AF3ED1" w:rsidRPr="00615C0D">
        <w:rPr>
          <w:lang w:val="pt-BR"/>
        </w:rPr>
        <w:t>HOGRAD-PROJEKT d.o.o., Znož, Znož 8, OIB 36380788665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F3ED1">
        <w:t>1627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F3ED1" w:rsidRPr="00615C0D">
        <w:rPr>
          <w:lang w:val="pt-BR"/>
        </w:rPr>
        <w:t>HOGRAD-PROJEKT d.o.o., Znož, Znož 8, OIB 36380788665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F3ED1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615C0D">
        <w:t>dan 24. svibnja 2017. u Očevidniku redoslijeda osnova za plaćanje ima evidentirane neizvršene osnove za plaćanje u neprekinutom razdoblju od 120 dana, u ukupnom iznosu od 23.480,77 kn, kao i da dužnik ima 3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 w:rsidR="00AF3ED1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AF3ED1">
        <w:t>4</w:t>
      </w:r>
      <w:r w:rsidRPr="00AC7999">
        <w:t xml:space="preserve"> spisa) utvrdio da dužnik nije vlasnik nekretnina.</w:t>
      </w:r>
    </w:p>
    <w:p w:rsidRDefault="00CE138D" w:rsidP="00EB152C" w:rsidR="00EB152C" w:rsidRPr="00EB152C">
      <w:pPr>
        <w:ind w:firstLine="708"/>
        <w:jc w:val="both"/>
      </w:pPr>
      <w:r>
        <w:t>S</w:t>
      </w:r>
      <w:r w:rsidRPr="001500F1">
        <w:t xml:space="preserve">pisu prileži  </w:t>
      </w:r>
      <w:r w:rsidR="00AF3ED1" w:rsidRPr="001500F1">
        <w:t xml:space="preserve">uvjerenje stanice za tehnički pregled vozila Euroagram TIS d.o.o. od </w:t>
      </w:r>
      <w:r w:rsidR="00AF3ED1" w:rsidRPr="00580CE0">
        <w:t>9. svibnja 2018. (list 10 spisa)</w:t>
      </w:r>
      <w:r w:rsidR="00AF3ED1">
        <w:t xml:space="preserve"> iz kojeg proizlazi </w:t>
      </w:r>
      <w:r w:rsidR="00AF3ED1" w:rsidRPr="00580CE0">
        <w:t>da je dužnik vlasnik vozila: N1, marka VOLKSWAGEN 2.4 TD 70X0D, godina proizvodnje 2000., broj šasije WV1ZZZ70ZYH051178, reg. oznaka KR680EP</w:t>
      </w:r>
      <w:r w:rsidR="00AF3ED1">
        <w:t xml:space="preserve">, datum odjave 12.9.2017. Nema tereta. </w:t>
      </w:r>
      <w:r w:rsidR="00EB152C">
        <w:tab/>
      </w:r>
      <w:r w:rsidR="00EB152C" w:rsidRPr="00EB152C">
        <w:t>Prema mišljenju ovog suda, navedena imovina dužnika nije dovoljna za namirenje troškova stečajnog postupka.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AF3ED1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AF3ED1">
        <w:t xml:space="preserve"> 3</w:t>
      </w:r>
      <w:r w:rsidR="001C15BA">
        <w:t xml:space="preserve">. </w:t>
      </w:r>
      <w:r w:rsidR="00AF3ED1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AF3ED1">
        <w:t xml:space="preserve"> u neprekinutom razdoblju od 463</w:t>
      </w:r>
      <w:r w:rsidR="009E7BA7">
        <w:t xml:space="preserve"> dan</w:t>
      </w:r>
      <w:r w:rsidR="00AF3ED1">
        <w:t>a u ukupnom iznosu od 165.774,58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24664E">
        <w:t>Zagreb</w:t>
      </w:r>
      <w:r w:rsidR="009B3D51" w:rsidRPr="0024664E">
        <w:t>u</w:t>
      </w:r>
      <w:r w:rsidR="000E57F1" w:rsidRPr="0024664E">
        <w:t>,</w:t>
      </w:r>
      <w:r w:rsidR="009B3D51" w:rsidRPr="0024664E">
        <w:t xml:space="preserve"> </w:t>
      </w:r>
      <w:r w:rsidR="0024664E" w:rsidRPr="0024664E">
        <w:t>30</w:t>
      </w:r>
      <w:r w:rsidR="00575489" w:rsidRPr="0024664E">
        <w:t xml:space="preserve">. </w:t>
      </w:r>
      <w:r w:rsidR="0024664E" w:rsidRPr="0024664E">
        <w:t>kolovoza</w:t>
      </w:r>
      <w:r w:rsidR="002C3072" w:rsidRPr="0024664E">
        <w:t xml:space="preserve"> 201</w:t>
      </w:r>
      <w:r w:rsidR="002F0A14" w:rsidRPr="0024664E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262DC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lastRenderedPageBreak/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3262DC" w:rsidP="007B64C7" w:rsidR="003262DC">
      <w:pPr>
        <w:ind w:firstLine="708" w:left="3540"/>
        <w:jc w:val="right"/>
      </w:pPr>
      <w:r>
        <w:t>Za točnost otpravka-ovlašteni službenik:</w:t>
      </w:r>
    </w:p>
    <w:p w:rsidRDefault="003262DC" w:rsidP="007B64C7" w:rsidR="003262DC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262DC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F3ED1">
      <w:rPr>
        <w:sz w:val="24"/>
        <w:szCs w:val="24"/>
      </w:rPr>
      <w:t>1627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24664E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4664E"/>
    <w:rsid w:val="002520D6"/>
    <w:rsid w:val="00260C00"/>
    <w:rsid w:val="002817DE"/>
    <w:rsid w:val="002C3072"/>
    <w:rsid w:val="002D5087"/>
    <w:rsid w:val="002D60CE"/>
    <w:rsid w:val="002F0A14"/>
    <w:rsid w:val="003262DC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AF3ED1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B152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St-1627/2017</izvorni_sadrzaj>
    <derivirana_varijabla naziv="DomainObject.Predmet.OznakaBroj_1">St-1627/2017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HOGRAD-PROJEKT d.o.o. zastupanog po punomoćniku Zoran Borić</izvorni_sadrzaj>
    <derivirana_varijabla naziv="DomainObject.Predmet.ProtustrankaFormated_1">  HOGRAD-PROJEKT d.o.o. zastupanog po punomoćniku Zoran Borić</derivirana_varijabla>
  </DomainObject.Predmet.ProtustrankaFormated>
  <DomainObject.Predmet.ProtustrankaFormatedOIB>
    <izvorni_sadrzaj>  HOGRAD-PROJEKT d.o.o., OIB 36380788665 zastupanog po punomoćniku Zoran Borić</izvorni_sadrzaj>
    <derivirana_varijabla naziv="DomainObject.Predmet.ProtustrankaFormatedOIB_1">  HOGRAD-PROJEKT d.o.o., OIB 36380788665 zastupanog po punomoćniku Zoran Borić</derivirana_varijabla>
  </DomainObject.Predmet.ProtustrankaFormatedOIB>
  <DomainObject.Predmet.ProtustrankaFormatedWithAdress>
    <izvorni_sadrzaj> HOGRAD-PROJEKT d.o.o., Znož 8, 49250 Znož zastupanog po punomoćniku Zoran Borić</izvorni_sadrzaj>
    <derivirana_varijabla naziv="DomainObject.Predmet.ProtustrankaFormatedWithAdress_1"> HOGRAD-PROJEKT d.o.o., Znož 8, 49250 Znož zastupanog po punomoćniku Zoran Borić</derivirana_varijabla>
  </DomainObject.Predmet.ProtustrankaFormatedWithAdress>
  <DomainObject.Predmet.ProtustrankaFormatedWithAdressOIB>
    <izvorni_sadrzaj> HOGRAD-PROJEKT d.o.o., OIB 36380788665, Znož 8, 49250 Znož zastupanog po punomoćniku Zoran Borić</izvorni_sadrzaj>
    <derivirana_varijabla naziv="DomainObject.Predmet.ProtustrankaFormatedWithAdressOIB_1"> HOGRAD-PROJEKT d.o.o., OIB 36380788665, Znož 8, 49250 Znož zastupanog po punomoćniku Zoran Borić</derivirana_varijabla>
  </DomainObject.Predmet.ProtustrankaFormatedWithAdressOIB>
  <DomainObject.Predmet.ProtustrankaWithAdress>
    <izvorni_sadrzaj>HOGRAD-PROJEKT d.o.o. Znož 8, 49250 Znož</izvorni_sadrzaj>
    <derivirana_varijabla naziv="DomainObject.Predmet.ProtustrankaWithAdress_1">HOGRAD-PROJEKT d.o.o. Znož 8, 49250 Znož</derivirana_varijabla>
  </DomainObject.Predmet.ProtustrankaWithAdress>
  <DomainObject.Predmet.ProtustrankaWithAdressOIB>
    <izvorni_sadrzaj>HOGRAD-PROJEKT d.o.o., OIB 36380788665, Znož 8, 49250 Znož</izvorni_sadrzaj>
    <derivirana_varijabla naziv="DomainObject.Predmet.ProtustrankaWithAdressOIB_1">HOGRAD-PROJEKT d.o.o., OIB 36380788665, Znož 8, 49250 Znož</derivirana_varijabla>
  </DomainObject.Predmet.ProtustrankaWithAdressOIB>
  <DomainObject.Predmet.ProtustrankaNazivFormated>
    <izvorni_sadrzaj>HOGRAD-PROJEKT d.o.o.</izvorni_sadrzaj>
    <derivirana_varijabla naziv="DomainObject.Predmet.ProtustrankaNazivFormated_1">HOGRAD-PROJEKT d.o.o.</derivirana_varijabla>
  </DomainObject.Predmet.ProtustrankaNazivFormated>
  <DomainObject.Predmet.ProtustrankaNazivFormatedOIB>
    <izvorni_sadrzaj>HOGRAD-PROJEKT d.o.o., OIB 36380788665</izvorni_sadrzaj>
    <derivirana_varijabla naziv="DomainObject.Predmet.ProtustrankaNazivFormatedOIB_1">HOGRAD-PROJEKT d.o.o., OIB 36380788665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HOGRAD-PROJEKT d.o.o. zastupanog po punomoćniku Zoran Borić</item>
    </izvorni_sadrzaj>
    <derivirana_varijabla naziv="DomainObject.Predmet.ProtuStrankaListFormated_1">
      <item>HOGRAD-PROJEKT d.o.o. zastupanog po punomoćniku Zoran Borić</item>
    </derivirana_varijabla>
  </DomainObject.Predmet.ProtuStrankaListFormated>
  <DomainObject.Predmet.ProtuStrankaListFormatedOIB>
    <izvorni_sadrzaj>
      <item>HOGRAD-PROJEKT d.o.o., OIB 36380788665 zastupanog po punomoćniku Zoran Borić</item>
    </izvorni_sadrzaj>
    <derivirana_varijabla naziv="DomainObject.Predmet.ProtuStrankaListFormatedOIB_1">
      <item>HOGRAD-PROJEKT d.o.o., OIB 36380788665 zastupanog po punomoćniku Zoran Borić</item>
    </derivirana_varijabla>
  </DomainObject.Predmet.ProtuStrankaListFormatedOIB>
  <DomainObject.Predmet.ProtuStrankaListFormatedWithAdress>
    <izvorni_sadrzaj>
      <item>HOGRAD-PROJEKT d.o.o., Znož 8, 49250 Znož zastupanog po punomoćniku Zoran Borić</item>
    </izvorni_sadrzaj>
    <derivirana_varijabla naziv="DomainObject.Predmet.ProtuStrankaListFormatedWithAdress_1">
      <item>HOGRAD-PROJEKT d.o.o., Znož 8, 49250 Znož zastupanog po punomoćniku Zoran Borić</item>
    </derivirana_varijabla>
  </DomainObject.Predmet.ProtuStrankaListFormatedWithAdress>
  <DomainObject.Predmet.ProtuStrankaListFormatedWithAdressOIB>
    <izvorni_sadrzaj>
      <item>HOGRAD-PROJEKT d.o.o., OIB 36380788665, Znož 8, 49250 Znož zastupanog po punomoćniku Zoran Borić</item>
    </izvorni_sadrzaj>
    <derivirana_varijabla naziv="DomainObject.Predmet.ProtuStrankaListFormatedWithAdressOIB_1">
      <item>HOGRAD-PROJEKT d.o.o., OIB 36380788665, Znož 8, 49250 Znož zastupanog po punomoćniku Zoran Borić</item>
    </derivirana_varijabla>
  </DomainObject.Predmet.ProtuStrankaListFormatedWithAdressOIB>
  <DomainObject.Predmet.ProtuStrankaListNazivFormated>
    <izvorni_sadrzaj>
      <item>HOGRAD-PROJEKT d.o.o.</item>
    </izvorni_sadrzaj>
    <derivirana_varijabla naziv="DomainObject.Predmet.ProtuStrankaListNazivFormated_1">
      <item>HOGRAD-PROJEKT d.o.o.</item>
    </derivirana_varijabla>
  </DomainObject.Predmet.ProtuStrankaListNazivFormated>
  <DomainObject.Predmet.ProtuStrankaListNazivFormatedOIB>
    <izvorni_sadrzaj>
      <item>HOGRAD-PROJEKT d.o.o., OIB 36380788665</item>
    </izvorni_sadrzaj>
    <derivirana_varijabla naziv="DomainObject.Predmet.ProtuStrankaListNazivFormatedOIB_1">
      <item>HOGRAD-PROJEKT d.o.o., OIB 36380788665</item>
    </derivirana_varijabla>
  </DomainObject.Predmet.ProtuStrankaListNazivFormatedOIB>
  <DomainObject.Predmet.OstaliListFormated>
    <izvorni_sadrzaj>
      <item>Zoran Borić punomoćnik sudionika u postupku HOGRAD-PROJEKT d.o.o.</item>
    </izvorni_sadrzaj>
    <derivirana_varijabla naziv="DomainObject.Predmet.OstaliListFormated_1">
      <item>Zoran Borić punomoćnik sudionika u postupku HOGRAD-PROJEKT d.o.o.</item>
    </derivirana_varijabla>
  </DomainObject.Predmet.OstaliListFormated>
  <DomainObject.Predmet.OstaliListFormatedOIB>
    <izvorni_sadrzaj>
      <item>Zoran Borić, OIB 93026987604 punomoćnik sudionika u postupku HOGRAD-PROJEKT d.o.o.</item>
    </izvorni_sadrzaj>
    <derivirana_varijabla naziv="DomainObject.Predmet.OstaliListFormatedOIB_1">
      <item>Zoran Borić, OIB 93026987604 punomoćnik sudionika u postupku HOGRAD-PROJEKT d.o.o.</item>
    </derivirana_varijabla>
  </DomainObject.Predmet.OstaliListFormatedOIB>
  <DomainObject.Predmet.OstaliListFormatedWithAdress>
    <izvorni_sadrzaj>
      <item>Zoran Borić, Martinečka Ulica 70, 49250 Zlatar punomoćnik sudionika u postupku HOGRAD-PROJEKT d.o.o.</item>
    </izvorni_sadrzaj>
    <derivirana_varijabla naziv="DomainObject.Predmet.OstaliListFormatedWithAdress_1">
      <item>Zoran Borić, Martinečka Ulica 70, 49250 Zlatar punomoćnik sudionika u postupku HOGRAD-PROJEKT d.o.o.</item>
    </derivirana_varijabla>
  </DomainObject.Predmet.OstaliListFormatedWithAdress>
  <DomainObject.Predmet.OstaliListFormatedWithAdressOIB>
    <izvorni_sadrzaj>
      <item>Zoran Borić, OIB 93026987604, Martinečka Ulica 70, 49250 Zlatar punomoćnik sudionika u postupku HOGRAD-PROJEKT d.o.o.</item>
    </izvorni_sadrzaj>
    <derivirana_varijabla naziv="DomainObject.Predmet.OstaliListFormatedWithAdressOIB_1">
      <item>Zoran Borić, OIB 93026987604, Martinečka Ulica 70, 49250 Zlatar punomoćnik sudionika u postupku HOGRAD-PROJEKT d.o.o.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93026987604</item>
    </izvorni_sadrzaj>
    <derivirana_varijabla naziv="DomainObject.Predmet.OstaliListNazivFormatedOIB_1">
      <item>Zoran Borić, OIB 93026987604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HOGRAD-PROJEKT d.o.o.</izvorni_sadrzaj>
    <derivirana_varijabla naziv="DomainObject.Predmet.ProtustrankaIDrugi_1">HOGRAD-PROJEKT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HOGRAD-PROJEKT d.o.o., OIB 36380788665, Znož 8, 49250 Znož</izvorni_sadrzaj>
    <derivirana_varijabla naziv="DomainObject.Predmet.ProtustrankaIDrugiAdressOIB_1">HOGRAD-PROJEKT d.o.o., OIB 36380788665, Znož 8, 49250 Znož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HOGRAD-PROJEKT d.o.o.</item>
      <item>Zoran Borić</item>
    </izvorni_sadrzaj>
    <derivirana_varijabla naziv="DomainObject.Predmet.SudioniciListNaziv_1">
      <item>FINA Regionalni centar Zagreb</item>
      <item>HOGRAD-PROJEKT d.o.o.</item>
      <item>Zoran Borić</item>
    </derivirana_varijabla>
  </DomainObject.Predmet.SudioniciListNaziv>
  <DomainObject.Predmet.SudioniciListAdressOIB>
    <izvorni_sadrzaj>
      <item>FINA Regionalni centar Zagreb, OIB 85821130368, Trg svibanjskih žrtava 1995.1,10000 Zagreb</item>
      <item>HOGRAD-PROJEKT d.o.o., OIB 36380788665, Znož 8,49250 Znož</item>
      <item>Zoran Borić, OIB 93026987604, Martinečka Ulica 70,49250 Zlatar</item>
    </izvorni_sadrzaj>
    <derivirana_varijabla naziv="DomainObject.Predmet.SudioniciListAdressOIB_1">
      <item>FINA Regionalni centar Zagreb, OIB 85821130368, Trg svibanjskih žrtava 1995.1,10000 Zagreb</item>
      <item>HOGRAD-PROJEKT d.o.o., OIB 36380788665, Znož 8,49250 Znož</item>
      <item>Zoran Borić, OIB 93026987604, Martinečka Ulica 70,49250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36380788665</item>
      <item>, OIB 93026987604</item>
    </izvorni_sadrzaj>
    <derivirana_varijabla naziv="DomainObject.Predmet.SudioniciListNazivOIB_1">
      <item>, OIB 85821130368</item>
      <item>, OIB 36380788665</item>
      <item>, OIB 93026987604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41269-A03F-41EF-9CE8-012D33013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4602</properties:Characters>
  <properties:Lines>96</properties:Lines>
  <properties:Paragraphs>28</properties:Paragraphs>
  <properties:TotalTime>376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2018-08-30T07:22:00Z</cp:lastPrinted>
  <dcterms:modified xmlns:xsi="http://www.w3.org/2001/XMLSchema-instance" xsi:type="dcterms:W3CDTF">2018-08-30T07:22:00Z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