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771"/>
      </w:tblGrid>
      <w:tr w:rsidTr="00FF67FD" w:rsidR="00F0499F" w:rsidRPr="00692EE9">
        <w:trPr>
          <w:trHeight w:val="1411"/>
        </w:trPr>
        <w:tc>
          <w:tcPr>
            <w:tcW w:type="dxa" w:w="2771"/>
            <w:tcBorders>
              <w:top w:val="nil"/>
              <w:left w:val="nil"/>
              <w:bottom w:val="nil"/>
              <w:right w:val="nil"/>
            </w:tcBorders>
            <w:shd w:fill="auto" w:color="auto" w:val="clear"/>
          </w:tcPr>
          <w:p w:rsidRDefault="00F0499F" w:rsidP="00FF67FD" w:rsidR="000D2435" w:rsidRPr="00FF67FD">
            <w:pPr>
              <w:jc w:val="center"/>
              <w:rPr>
                <w:b/>
              </w:rPr>
            </w:pPr>
            <w:bookmarkStart w:name="_GoBack" w:id="0"/>
            <w:bookmarkEnd w:id="0"/>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F0499F" w:rsidP="00FF67FD" w:rsidR="00F0499F" w:rsidRPr="00692EE9">
            <w:pPr>
              <w:jc w:val="center"/>
            </w:pPr>
            <w:r w:rsidRPr="00692EE9">
              <w:t>Republika Hrvatska</w:t>
            </w:r>
          </w:p>
          <w:p w:rsidRDefault="00F0499F" w:rsidP="00FF67FD" w:rsidR="00F0499F" w:rsidRPr="00692EE9">
            <w:pPr>
              <w:jc w:val="center"/>
            </w:pPr>
            <w:r w:rsidRPr="00692EE9">
              <w:t>Trgovački sud u Splitu</w:t>
            </w:r>
          </w:p>
          <w:p w:rsidRDefault="00F0499F" w:rsidP="00FF67FD" w:rsidR="00F0499F" w:rsidRPr="00692EE9">
            <w:pPr>
              <w:jc w:val="center"/>
              <w:rPr>
                <w:b/>
              </w:rPr>
            </w:pPr>
            <w:r w:rsidRPr="00692EE9">
              <w:t>Split, Sukoišanska 6</w:t>
            </w:r>
          </w:p>
        </w:tc>
      </w:tr>
    </w:tbl>
    <w:p w14:textId="4d9fab8" w14:paraId="4d9fab8" w:rsidRDefault="00F0499F" w:rsidP="00FF67FD" w:rsidR="000D2435">
      <w:pPr>
        <w:tabs>
          <w:tab w:pos="4536" w:val="center"/>
          <w:tab w:pos="9072" w:val="right"/>
        </w:tabs>
        <w:jc w:val="right"/>
        <w15:collapsed w:val="false"/>
      </w:pPr>
      <w:r>
        <w:t>Poslovni broj: 4.St-770/2011-</w:t>
      </w:r>
      <w:r w:rsidR="00542D95">
        <w:t>1650</w:t>
      </w:r>
    </w:p>
    <w:p w:rsidRDefault="00FF67FD" w:rsidP="00FF67FD" w:rsidR="00FF67FD" w:rsidRPr="00FF67FD">
      <w:pPr>
        <w:tabs>
          <w:tab w:pos="4536" w:val="center"/>
          <w:tab w:pos="9072" w:val="right"/>
        </w:tabs>
        <w:jc w:val="right"/>
      </w:pPr>
    </w:p>
    <w:p w:rsidRDefault="000D2435" w:rsidP="00FF67FD" w:rsidR="00F0499F" w:rsidRPr="000D2435">
      <w:pPr>
        <w:tabs>
          <w:tab w:pos="1230" w:val="left"/>
        </w:tabs>
        <w:jc w:val="center"/>
        <w:rPr>
          <w:spacing w:val="100"/>
        </w:rPr>
      </w:pPr>
      <w:r w:rsidRPr="000D2435">
        <w:rPr>
          <w:spacing w:val="100"/>
        </w:rPr>
        <w:t xml:space="preserve">REPUBLIKA HRVATSKA </w:t>
      </w:r>
    </w:p>
    <w:p w:rsidRDefault="000D2435" w:rsidP="00FF67FD" w:rsidR="000D2435">
      <w:pPr>
        <w:jc w:val="center"/>
        <w:rPr>
          <w:spacing w:val="100"/>
        </w:rPr>
      </w:pPr>
    </w:p>
    <w:p w:rsidRDefault="000C3ECB" w:rsidP="00FF67FD" w:rsidR="000D2435">
      <w:pPr>
        <w:jc w:val="center"/>
        <w:rPr>
          <w:spacing w:val="100"/>
        </w:rPr>
      </w:pPr>
      <w:r w:rsidRPr="001F71AE">
        <w:rPr>
          <w:spacing w:val="100"/>
        </w:rPr>
        <w:t>ZAKLJUČAK</w:t>
      </w:r>
    </w:p>
    <w:p w:rsidRDefault="003D6301" w:rsidP="005142E5" w:rsidR="003D6301" w:rsidRPr="001F71AE"/>
    <w:p w:rsidRDefault="008A05F2" w:rsidP="00FB7582" w:rsidR="000C3ECB" w:rsidRPr="008B00F0">
      <w:pPr>
        <w:pStyle w:val="Tijeloteksta"/>
        <w:tabs>
          <w:tab w:pos="1080" w:val="left"/>
        </w:tabs>
      </w:pPr>
      <w:r>
        <w:tab/>
      </w:r>
      <w:r w:rsidR="005142E5" w:rsidRPr="001F71AE">
        <w:t xml:space="preserve">Trgovački sud u Splitu,  po sucu ovog suda </w:t>
      </w:r>
      <w:r w:rsidR="000C3ECB" w:rsidRPr="001F71AE">
        <w:t>Katarini Mikulić</w:t>
      </w:r>
      <w:r w:rsidR="005142E5" w:rsidRPr="001F71AE">
        <w:t xml:space="preserve">, u stečajnom postupku nad </w:t>
      </w:r>
      <w:r w:rsidR="00C10EF6" w:rsidRPr="001F71AE">
        <w:t xml:space="preserve">stečajnim </w:t>
      </w:r>
      <w:r w:rsidR="005142E5" w:rsidRPr="001F71AE">
        <w:t>dužnikom</w:t>
      </w:r>
      <w:r w:rsidR="00FB7582" w:rsidRPr="001F71AE">
        <w:t xml:space="preserve"> Credo banka d.d. "u stečaju", OIB: 94141384086</w:t>
      </w:r>
      <w:r w:rsidR="009711D0" w:rsidRPr="001F71AE">
        <w:t xml:space="preserve">, </w:t>
      </w:r>
      <w:r w:rsidR="00FB7582" w:rsidRPr="001F71AE">
        <w:t xml:space="preserve">Zrinjsko-Frankopanska 58, Split, </w:t>
      </w:r>
      <w:r w:rsidR="00542D95">
        <w:t>26</w:t>
      </w:r>
      <w:r>
        <w:t>. veljače 2019</w:t>
      </w:r>
      <w:r w:rsidR="00D242BD">
        <w:t>.</w:t>
      </w:r>
    </w:p>
    <w:p w:rsidRDefault="000D2435" w:rsidP="008C3B6D" w:rsidR="000D2435">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1F71AE">
        <w:rPr>
          <w:spacing w:val="100"/>
        </w:rPr>
        <w:t xml:space="preserve">zaključio je </w:t>
      </w:r>
    </w:p>
    <w:p w:rsidRDefault="00BA0059" w:rsidP="00B84302" w:rsidR="00BA0059" w:rsidRPr="001F71AE">
      <w:pPr>
        <w:pStyle w:val="Tijeloteksta"/>
        <w:tabs>
          <w:tab w:pos="1080" w:val="left"/>
        </w:tabs>
        <w:rPr>
          <w:spacing w:val="100"/>
        </w:rPr>
      </w:pPr>
    </w:p>
    <w:p w:rsidRDefault="00B224BA" w:rsidP="00B224BA" w:rsidR="000B5D12">
      <w:pPr>
        <w:pStyle w:val="Uvuenotijeloteksta"/>
        <w:ind w:left="0"/>
      </w:pPr>
      <w:r>
        <w:t>I. T</w:t>
      </w:r>
      <w:r w:rsidR="000B5D12">
        <w:t>emeljem r</w:t>
      </w:r>
      <w:r w:rsidR="00BA0059">
        <w:t>ješenja Trgovačkog suda u Splitu pod poslovn</w:t>
      </w:r>
      <w:r w:rsidR="000B5D12">
        <w:t xml:space="preserve">im brojem 14.St-770/11 od 14. svibnja </w:t>
      </w:r>
      <w:r w:rsidR="00BA0059">
        <w:t>2014.</w:t>
      </w:r>
      <w:r w:rsidR="000B5D12">
        <w:t xml:space="preserve"> </w:t>
      </w:r>
      <w:r w:rsidR="00BA0059">
        <w:t xml:space="preserve">i </w:t>
      </w:r>
      <w:r w:rsidR="000B5D12">
        <w:t>z</w:t>
      </w:r>
      <w:r w:rsidR="00BA0059">
        <w:t>apisnika sa ročišt</w:t>
      </w:r>
      <w:r w:rsidR="000B5D12">
        <w:t xml:space="preserve">a istog suda od </w:t>
      </w:r>
      <w:r w:rsidR="008A05F2">
        <w:t>16. listopada</w:t>
      </w:r>
      <w:r w:rsidR="000D2435">
        <w:t xml:space="preserve"> 2018</w:t>
      </w:r>
      <w:r w:rsidR="000B5D12">
        <w:t>. određuje se prodaja u stečajnom postupku uz odgovarajuću primjenu odredaba Ovršnog zakona kojima je uređena ovrha na nekretnini, na sljedećim nekretninama i pokretninama stečajnog dužnika:</w:t>
      </w:r>
    </w:p>
    <w:p w:rsidRDefault="00176E2A" w:rsidP="00176E2A" w:rsidR="00176E2A">
      <w:pPr>
        <w:tabs>
          <w:tab w:pos="567" w:val="left"/>
        </w:tabs>
        <w:rPr>
          <w:bCs/>
        </w:rPr>
      </w:pPr>
    </w:p>
    <w:p w:rsidRDefault="00611C6A" w:rsidP="00611C6A" w:rsidR="00611C6A" w:rsidRPr="00611C6A">
      <w:r w:rsidRPr="00611C6A">
        <w:t>A) NEKRETNINE</w:t>
      </w:r>
    </w:p>
    <w:p w:rsidRDefault="00611C6A" w:rsidP="00611C6A" w:rsidR="00611C6A" w:rsidRPr="00611C6A">
      <w:pPr>
        <w:pStyle w:val="Tijeloteksta"/>
      </w:pPr>
      <w:r w:rsidRPr="00611C6A">
        <w:t>1/ Nekretnina prodana.</w:t>
      </w:r>
    </w:p>
    <w:p w:rsidRDefault="00611C6A" w:rsidP="00611C6A" w:rsidR="00611C6A" w:rsidRPr="00611C6A">
      <w:pPr>
        <w:pStyle w:val="Tijeloteksta"/>
        <w:rPr>
          <w:bCs/>
          <w:i/>
          <w:lang w:val="en-GB"/>
        </w:rPr>
      </w:pPr>
      <w:r w:rsidRPr="00611C6A">
        <w:t xml:space="preserve">2/ Nekretnina upisana u ZU 1565, označena s k.č.br. 1672/9, zgrada, dvorište i oranica, površine </w:t>
      </w:r>
      <w:smartTag w:element="metricconverter" w:uri="urn:schemas-microsoft-com:office:smarttags">
        <w:smartTagPr>
          <w:attr w:val="1882 m2" w:name="ProductID"/>
        </w:smartTagPr>
        <w:r w:rsidRPr="00611C6A">
          <w:t>1882 m</w:t>
        </w:r>
        <w:r w:rsidRPr="008C3B6D">
          <w:rPr>
            <w:vertAlign w:val="superscript"/>
          </w:rPr>
          <w:t>2</w:t>
        </w:r>
      </w:smartTag>
      <w:r w:rsidRPr="00611C6A">
        <w:t xml:space="preserve"> i nekretnina upisana u ZU 1512, označena s k.č.br. 1679/4, zgrada i dvorište, površine </w:t>
      </w:r>
      <w:smartTag w:element="metricconverter" w:uri="urn:schemas-microsoft-com:office:smarttags">
        <w:smartTagPr>
          <w:attr w:val="303 m2" w:name="ProductID"/>
        </w:smartTagPr>
        <w:r w:rsidRPr="00611C6A">
          <w:t>303 m</w:t>
        </w:r>
        <w:r w:rsidRPr="008C3B6D">
          <w:rPr>
            <w:vertAlign w:val="superscript"/>
          </w:rPr>
          <w:t>2</w:t>
        </w:r>
      </w:smartTag>
      <w:r w:rsidRPr="00611C6A">
        <w:t>, sve K.O. Proložac,</w:t>
      </w:r>
      <w:r w:rsidRPr="00611C6A">
        <w:rPr>
          <w:noProof/>
        </w:rPr>
        <w:t xml:space="preserve"> OS Imotski - ZK odjel Imotski, početna cijena </w:t>
      </w:r>
      <w:r w:rsidR="008A05F2">
        <w:rPr>
          <w:noProof/>
        </w:rPr>
        <w:t>768.600,00</w:t>
      </w:r>
      <w:r w:rsidRPr="00611C6A">
        <w:rPr>
          <w:noProof/>
        </w:rPr>
        <w:t xml:space="preserve"> kuna, u koju cijenu nisu uključene porezne obveze. </w:t>
      </w:r>
      <w:r w:rsidRPr="00611C6A">
        <w:t xml:space="preserve">Napomena: </w:t>
      </w:r>
      <w:r w:rsidRPr="00611C6A">
        <w:rPr>
          <w:i/>
        </w:rPr>
        <w:t>nekretnine nisu slobodne od osoba i stvari – pred Općinskim sudom u Imotskom  u tijeku je ovršni postupak radi  ispražnjenja nekretnina .</w:t>
      </w:r>
    </w:p>
    <w:p w:rsidRDefault="00611C6A" w:rsidP="00611C6A" w:rsidR="00611C6A" w:rsidRPr="00611C6A">
      <w:pPr>
        <w:pStyle w:val="Tijeloteksta"/>
        <w:rPr>
          <w:bCs/>
          <w:i/>
          <w:lang w:val="en-GB"/>
        </w:rPr>
      </w:pPr>
      <w:r w:rsidRPr="00611C6A">
        <w:t>3/ Nekretnina prodana.</w:t>
      </w:r>
    </w:p>
    <w:p w:rsidRDefault="00611C6A" w:rsidP="00611C6A" w:rsidR="00611C6A" w:rsidRPr="00611C6A">
      <w:pPr>
        <w:pStyle w:val="Tijeloteksta"/>
        <w:rPr>
          <w:bCs/>
          <w:i/>
          <w:lang w:val="en-GB"/>
        </w:rPr>
      </w:pPr>
      <w:r w:rsidRPr="00611C6A">
        <w:t>4/ Nekretnina prodana.</w:t>
      </w:r>
    </w:p>
    <w:p w:rsidRDefault="00611C6A" w:rsidP="00611C6A" w:rsidR="00611C6A" w:rsidRPr="00611C6A">
      <w:pPr>
        <w:pStyle w:val="Tijeloteksta"/>
        <w:rPr>
          <w:bCs/>
          <w:lang w:val="en-GB"/>
        </w:rPr>
      </w:pPr>
      <w:r w:rsidRPr="00611C6A">
        <w:t xml:space="preserve">5/ Nekretnina upisana u ZU 8398 K.O. Đakovo, OS Đakovo – ZK Odjel Đakovo, k.č.br. 2555/1, ekonomsko dvorište Klinovac površine </w:t>
      </w:r>
      <w:smartTag w:element="metricconverter" w:uri="urn:schemas-microsoft-com:office:smarttags">
        <w:smartTagPr>
          <w:attr w:val="13411 m2" w:name="ProductID"/>
        </w:smartTagPr>
        <w:r w:rsidRPr="00611C6A">
          <w:t>13411 m</w:t>
        </w:r>
        <w:r w:rsidRPr="008C3B6D">
          <w:rPr>
            <w:vertAlign w:val="superscript"/>
          </w:rPr>
          <w:t>2</w:t>
        </w:r>
      </w:smartTag>
      <w:r w:rsidRPr="00611C6A">
        <w:t xml:space="preserve">, početna </w:t>
      </w:r>
      <w:r w:rsidRPr="00611C6A">
        <w:rPr>
          <w:noProof/>
        </w:rPr>
        <w:t xml:space="preserve">cijena </w:t>
      </w:r>
      <w:r w:rsidR="008A05F2">
        <w:rPr>
          <w:noProof/>
        </w:rPr>
        <w:t>1.723.500,00</w:t>
      </w:r>
      <w:r w:rsidRPr="00611C6A">
        <w:rPr>
          <w:noProof/>
        </w:rPr>
        <w:t xml:space="preserve"> kuna, u koju cijenu nisu uključene porezne obveze.</w:t>
      </w:r>
    </w:p>
    <w:p w:rsidRDefault="00611C6A" w:rsidP="00611C6A" w:rsidR="00611C6A" w:rsidRPr="00611C6A">
      <w:pPr>
        <w:pStyle w:val="Tijeloteksta"/>
        <w:rPr>
          <w:bCs/>
          <w:lang w:val="en-GB"/>
        </w:rPr>
      </w:pPr>
      <w:r w:rsidRPr="00611C6A">
        <w:t xml:space="preserve">6/ Nekretnina  upisana u ZU 2047 K.O. Belec, OS Zlatar – ZK odjel Zlatar, označena sa č.k.br. 303/11, kuća i dvorište površine </w:t>
      </w:r>
      <w:smartTag w:element="metricconverter" w:uri="urn:schemas-microsoft-com:office:smarttags">
        <w:smartTagPr>
          <w:attr w:val="626 m2" w:name="ProductID"/>
        </w:smartTagPr>
        <w:r w:rsidRPr="00611C6A">
          <w:t>626 m</w:t>
        </w:r>
        <w:r w:rsidRPr="008C3B6D">
          <w:rPr>
            <w:vertAlign w:val="superscript"/>
          </w:rPr>
          <w:t>2</w:t>
        </w:r>
      </w:smartTag>
      <w:r w:rsidRPr="00611C6A">
        <w:t xml:space="preserve"> (174 čhv), početna </w:t>
      </w:r>
      <w:r w:rsidRPr="00611C6A">
        <w:rPr>
          <w:noProof/>
        </w:rPr>
        <w:t xml:space="preserve">cijena </w:t>
      </w:r>
      <w:r w:rsidR="008A05F2">
        <w:rPr>
          <w:noProof/>
        </w:rPr>
        <w:t>109</w:t>
      </w:r>
      <w:r w:rsidRPr="00611C6A">
        <w:rPr>
          <w:noProof/>
        </w:rPr>
        <w:t>.</w:t>
      </w:r>
      <w:r w:rsidR="008A05F2">
        <w:rPr>
          <w:noProof/>
        </w:rPr>
        <w:t>800</w:t>
      </w:r>
      <w:r w:rsidRPr="00611C6A">
        <w:rPr>
          <w:noProof/>
        </w:rPr>
        <w:t>,00 kuna, u koju cijenu nisu uključene porezne obveze.</w:t>
      </w:r>
    </w:p>
    <w:p w:rsidRDefault="00611C6A" w:rsidP="00611C6A" w:rsidR="00611C6A" w:rsidRPr="00FF67FD">
      <w:pPr>
        <w:pStyle w:val="Tijeloteksta"/>
        <w:rPr>
          <w:noProof/>
        </w:rPr>
      </w:pPr>
      <w:r w:rsidRPr="00611C6A">
        <w:t xml:space="preserve">7/ 1.Etaža:  1940/10000 dijela čest.br. 1877/8, kuća broj 79B, Gospočak i dvorište,  ZU 10530, k.o. Remete, OGS Zagreb – ZK odjel Zagreb, što u naravi predstavlja četverosoban stan u prizemlju stambene građevine oznake S1 i parkirnim mjestima PM1 i PM2, neto korisne površine </w:t>
      </w:r>
      <w:smartTag w:element="metricconverter" w:uri="urn:schemas-microsoft-com:office:smarttags">
        <w:smartTagPr>
          <w:attr w:val="101,94 m2" w:name="ProductID"/>
        </w:smartTagPr>
        <w:r w:rsidRPr="00611C6A">
          <w:t>101,94 m</w:t>
        </w:r>
        <w:r w:rsidRPr="008C3B6D">
          <w:rPr>
            <w:vertAlign w:val="superscript"/>
          </w:rPr>
          <w:t>2</w:t>
        </w:r>
      </w:smartTag>
      <w:r w:rsidRPr="00611C6A">
        <w:t xml:space="preserve">, u etažnom elaboratu označeno žutom bojom, upisano u poduložak 1, </w:t>
      </w:r>
      <w:r w:rsidRPr="00611C6A">
        <w:rPr>
          <w:noProof/>
        </w:rPr>
        <w:t xml:space="preserve"> početna cijena </w:t>
      </w:r>
      <w:r w:rsidR="008A05F2">
        <w:rPr>
          <w:noProof/>
        </w:rPr>
        <w:t>648</w:t>
      </w:r>
      <w:r w:rsidRPr="00611C6A">
        <w:rPr>
          <w:noProof/>
        </w:rPr>
        <w:t>.000,00 kuna, u koju cijenu nisu uključene porezne obveze.</w:t>
      </w:r>
    </w:p>
    <w:p w:rsidRDefault="00611C6A" w:rsidP="00611C6A" w:rsidR="00611C6A" w:rsidRPr="00611C6A">
      <w:r w:rsidRPr="00611C6A">
        <w:t>8/  Nekretnina prodana.</w:t>
      </w:r>
    </w:p>
    <w:p w:rsidRDefault="00611C6A" w:rsidP="00611C6A" w:rsidR="00611C6A" w:rsidRPr="00611C6A">
      <w:pPr>
        <w:jc w:val="both"/>
        <w:rPr>
          <w:noProof/>
        </w:rPr>
      </w:pPr>
      <w:r w:rsidRPr="00611C6A">
        <w:t>9/  Nekretnina prodana.</w:t>
      </w:r>
    </w:p>
    <w:p w:rsidRDefault="00611C6A" w:rsidP="00611C6A" w:rsidR="00611C6A" w:rsidRPr="00611C6A">
      <w:r w:rsidRPr="00611C6A">
        <w:t xml:space="preserve">10/ </w:t>
      </w:r>
      <w:r w:rsidR="00CF1085" w:rsidRPr="00CF1085">
        <w:t>Nekretnina prodana</w:t>
      </w:r>
      <w:r w:rsidRPr="00611C6A">
        <w:rPr>
          <w:i/>
        </w:rPr>
        <w:t xml:space="preserve">. </w:t>
      </w:r>
    </w:p>
    <w:p w:rsidRDefault="00611C6A" w:rsidP="00611C6A" w:rsidR="00611C6A" w:rsidRPr="00611C6A">
      <w:r w:rsidRPr="00611C6A">
        <w:rPr>
          <w:bCs/>
          <w:lang w:val="en-GB"/>
        </w:rPr>
        <w:t>11/</w:t>
      </w:r>
      <w:r w:rsidRPr="00611C6A">
        <w:t xml:space="preserve"> Nekretnina prodana.</w:t>
      </w:r>
    </w:p>
    <w:p w:rsidRDefault="00611C6A" w:rsidP="00611C6A" w:rsidR="00611C6A" w:rsidRPr="00611C6A">
      <w:pPr>
        <w:jc w:val="both"/>
        <w:rPr>
          <w:i/>
        </w:rPr>
      </w:pPr>
      <w:r w:rsidRPr="00611C6A">
        <w:t>12/ Nekretnina prodana.</w:t>
      </w:r>
    </w:p>
    <w:p w:rsidRDefault="00611C6A" w:rsidP="00611C6A" w:rsidR="00611C6A" w:rsidRPr="00611C6A">
      <w:pPr>
        <w:jc w:val="both"/>
        <w:rPr>
          <w:i/>
        </w:rPr>
      </w:pPr>
      <w:r w:rsidRPr="00611C6A">
        <w:rPr>
          <w:bCs/>
          <w:lang w:val="en-GB"/>
        </w:rPr>
        <w:t xml:space="preserve">13/ </w:t>
      </w:r>
      <w:r w:rsidR="00CF1085" w:rsidRPr="00CF1085">
        <w:rPr>
          <w:bCs/>
          <w:lang w:val="en-GB"/>
        </w:rPr>
        <w:t>Nekretnina prodana</w:t>
      </w:r>
      <w:r w:rsidRPr="00611C6A">
        <w:rPr>
          <w:i/>
        </w:rPr>
        <w:t>.</w:t>
      </w:r>
    </w:p>
    <w:p w:rsidRDefault="00611C6A" w:rsidP="00611C6A" w:rsidR="00611C6A" w:rsidRPr="00611C6A">
      <w:pPr>
        <w:jc w:val="both"/>
        <w:rPr>
          <w:i/>
        </w:rPr>
      </w:pPr>
      <w:r w:rsidRPr="00611C6A">
        <w:lastRenderedPageBreak/>
        <w:t xml:space="preserve">14/ </w:t>
      </w:r>
      <w:r w:rsidR="00CF1085" w:rsidRPr="00CF1085">
        <w:rPr>
          <w:lang w:val="en-GB"/>
        </w:rPr>
        <w:t>Nekretnina prodana</w:t>
      </w:r>
      <w:r w:rsidRPr="00611C6A">
        <w:rPr>
          <w:i/>
        </w:rPr>
        <w:t>.</w:t>
      </w:r>
    </w:p>
    <w:p w:rsidRDefault="00611C6A" w:rsidP="00611C6A" w:rsidR="00611C6A" w:rsidRPr="00611C6A">
      <w:pPr>
        <w:jc w:val="both"/>
        <w:rPr>
          <w:bCs/>
          <w:lang w:val="en-GB"/>
        </w:rPr>
      </w:pPr>
      <w:r w:rsidRPr="00611C6A">
        <w:rPr>
          <w:bCs/>
          <w:lang w:val="en-GB"/>
        </w:rPr>
        <w:t xml:space="preserve">15/ </w:t>
      </w:r>
      <w:r w:rsidR="00CF1085" w:rsidRPr="00CF1085">
        <w:rPr>
          <w:bCs/>
          <w:lang w:val="en-GB"/>
        </w:rPr>
        <w:t>Nekretnina prodana</w:t>
      </w:r>
      <w:r w:rsidRPr="00611C6A">
        <w:rPr>
          <w:i/>
        </w:rPr>
        <w:t>.</w:t>
      </w:r>
    </w:p>
    <w:p w:rsidRDefault="00611C6A" w:rsidP="00611C6A" w:rsidR="00611C6A" w:rsidRPr="00611C6A">
      <w:pPr>
        <w:pStyle w:val="Tijeloteksta"/>
        <w:rPr>
          <w:i/>
        </w:rPr>
      </w:pPr>
      <w:r w:rsidRPr="00611C6A">
        <w:rPr>
          <w:bCs/>
          <w:lang w:val="en-GB"/>
        </w:rPr>
        <w:t xml:space="preserve">16/ </w:t>
      </w:r>
      <w:r w:rsidR="00CF1085" w:rsidRPr="00CF1085">
        <w:rPr>
          <w:bCs/>
          <w:lang w:val="en-GB"/>
        </w:rPr>
        <w:t>Nekretnina prodana</w:t>
      </w:r>
      <w:r w:rsidRPr="00611C6A">
        <w:rPr>
          <w:i/>
        </w:rPr>
        <w:t>.</w:t>
      </w:r>
    </w:p>
    <w:p w:rsidRDefault="00611C6A" w:rsidP="00611C6A" w:rsidR="00611C6A" w:rsidRPr="00611C6A">
      <w:pPr>
        <w:pStyle w:val="Tijeloteksta"/>
        <w:rPr>
          <w:bCs/>
          <w:lang w:val="en-GB"/>
        </w:rPr>
      </w:pPr>
      <w:r w:rsidRPr="00611C6A">
        <w:rPr>
          <w:bCs/>
          <w:lang w:val="en-GB"/>
        </w:rPr>
        <w:t xml:space="preserve">17/  </w:t>
      </w:r>
      <w:r w:rsidRPr="00611C6A">
        <w:t>Nekretnina prodana.</w:t>
      </w:r>
    </w:p>
    <w:p w:rsidRDefault="00611C6A" w:rsidP="00611C6A" w:rsidR="00611C6A" w:rsidRPr="00611C6A">
      <w:pPr>
        <w:jc w:val="both"/>
        <w:rPr>
          <w:i/>
        </w:rPr>
      </w:pPr>
      <w:r w:rsidRPr="00611C6A">
        <w:rPr>
          <w:bCs/>
          <w:lang w:val="en-GB"/>
        </w:rPr>
        <w:t>18/  Nekretnine prodana.</w:t>
      </w:r>
    </w:p>
    <w:p w:rsidRDefault="00611C6A" w:rsidP="00611C6A" w:rsidR="00611C6A" w:rsidRPr="008A05F2">
      <w:pPr>
        <w:pStyle w:val="Tijeloteksta"/>
      </w:pPr>
      <w:r w:rsidRPr="00611C6A">
        <w:rPr>
          <w:lang w:val="en-GB"/>
        </w:rPr>
        <w:t>19/ Nekretnine oznake: čest.zgr. 383, kuća od 194m</w:t>
      </w:r>
      <w:r w:rsidRPr="008C3B6D">
        <w:rPr>
          <w:vertAlign w:val="superscript"/>
          <w:lang w:val="en-GB"/>
        </w:rPr>
        <w:t>2</w:t>
      </w:r>
      <w:r w:rsidRPr="00611C6A">
        <w:rPr>
          <w:lang w:val="en-GB"/>
        </w:rPr>
        <w:t>, čest.zem 1632/1 vrt od 879m</w:t>
      </w:r>
      <w:r w:rsidRPr="008C3B6D">
        <w:rPr>
          <w:vertAlign w:val="superscript"/>
          <w:lang w:val="en-GB"/>
        </w:rPr>
        <w:t>2</w:t>
      </w:r>
      <w:r w:rsidRPr="00611C6A">
        <w:rPr>
          <w:lang w:val="en-GB"/>
        </w:rPr>
        <w:t>, 1632/2 put od 120m</w:t>
      </w:r>
      <w:r w:rsidRPr="008C3B6D">
        <w:rPr>
          <w:vertAlign w:val="superscript"/>
          <w:lang w:val="en-GB"/>
        </w:rPr>
        <w:t>2</w:t>
      </w:r>
      <w:r w:rsidRPr="00611C6A">
        <w:rPr>
          <w:lang w:val="en-GB"/>
        </w:rPr>
        <w:t>, 1632/3 vrt od 791m</w:t>
      </w:r>
      <w:r w:rsidRPr="008C3B6D">
        <w:rPr>
          <w:vertAlign w:val="superscript"/>
          <w:lang w:val="en-GB"/>
        </w:rPr>
        <w:t>2</w:t>
      </w:r>
      <w:r w:rsidRPr="00611C6A">
        <w:rPr>
          <w:lang w:val="en-GB"/>
        </w:rPr>
        <w:t>, 1632/4 dvorište od 605m</w:t>
      </w:r>
      <w:r w:rsidRPr="008C3B6D">
        <w:rPr>
          <w:vertAlign w:val="superscript"/>
          <w:lang w:val="en-GB"/>
        </w:rPr>
        <w:t>2</w:t>
      </w:r>
      <w:r w:rsidRPr="00611C6A">
        <w:rPr>
          <w:lang w:val="en-GB"/>
        </w:rPr>
        <w:t>, 1632/5 šuma od 492m</w:t>
      </w:r>
      <w:r w:rsidRPr="008C3B6D">
        <w:rPr>
          <w:vertAlign w:val="superscript"/>
          <w:lang w:val="en-GB"/>
        </w:rPr>
        <w:t>2</w:t>
      </w:r>
      <w:r w:rsidRPr="00611C6A">
        <w:rPr>
          <w:lang w:val="en-GB"/>
        </w:rPr>
        <w:t xml:space="preserve">, upisane u ZKUL 1018, KO Kaštel Stari i čest.zem. 1630/1, pašnjak od </w:t>
      </w:r>
      <w:r w:rsidR="00D242BD">
        <w:rPr>
          <w:lang w:val="en-GB"/>
        </w:rPr>
        <w:t>2317</w:t>
      </w:r>
      <w:r w:rsidRPr="00611C6A">
        <w:rPr>
          <w:lang w:val="en-GB"/>
        </w:rPr>
        <w:t>m</w:t>
      </w:r>
      <w:r w:rsidRPr="008C3B6D">
        <w:rPr>
          <w:vertAlign w:val="superscript"/>
          <w:lang w:val="en-GB"/>
        </w:rPr>
        <w:t>2</w:t>
      </w:r>
      <w:r w:rsidRPr="00611C6A">
        <w:rPr>
          <w:lang w:val="en-GB"/>
        </w:rPr>
        <w:t>, upisana u ZKUL 1456, KO Kaštel Stari, u naravi “Zeničko odmaralište”, Općinski sud u Splitu – ZK odjel u Kaštel Lukšiću, početna cijena</w:t>
      </w:r>
      <w:r w:rsidR="008A05F2" w:rsidRPr="008A05F2">
        <w:rPr>
          <w:lang w:val="en-GB"/>
        </w:rPr>
        <w:t xml:space="preserve"> </w:t>
      </w:r>
      <w:r w:rsidR="008A05F2">
        <w:rPr>
          <w:lang w:val="en-GB"/>
        </w:rPr>
        <w:t>9.470</w:t>
      </w:r>
      <w:r w:rsidR="00542D95">
        <w:rPr>
          <w:lang w:val="en-GB"/>
        </w:rPr>
        <w:t>.</w:t>
      </w:r>
      <w:r w:rsidR="008A05F2">
        <w:rPr>
          <w:lang w:val="en-GB"/>
        </w:rPr>
        <w:t>700</w:t>
      </w:r>
      <w:r w:rsidR="00542D95">
        <w:rPr>
          <w:lang w:val="en-GB"/>
        </w:rPr>
        <w:t>,00</w:t>
      </w:r>
      <w:r w:rsidRPr="00611C6A">
        <w:rPr>
          <w:lang w:val="en-GB"/>
        </w:rPr>
        <w:t xml:space="preserve"> kuna, </w:t>
      </w:r>
      <w:r w:rsidRPr="00611C6A">
        <w:rPr>
          <w:bCs/>
          <w:lang w:val="en-GB"/>
        </w:rPr>
        <w:t>u koju cijenu nisu uključene porezne obveze.</w:t>
      </w:r>
      <w:r w:rsidRPr="00611C6A">
        <w:rPr>
          <w:lang w:val="en-GB"/>
        </w:rPr>
        <w:t xml:space="preserve"> </w:t>
      </w:r>
      <w:r w:rsidRPr="00611C6A">
        <w:t xml:space="preserve">Napomena: </w:t>
      </w:r>
      <w:r w:rsidRPr="008A05F2">
        <w:t>Stečajni dužnik stekao je vlasništvo nekretnine temeljem pravomoćnog rješenja o dosudi Općinskog suda u Splitu. Nekretnine upisane u ZKUL 1018 i ZKUL 1456 KO Kaštel Stari, kao kulturno dobro, predmet su preventivne zaštite. Zabilježba preventivne zaštite predmetnih nekretnina upisana je u zemljišnim knjigama za KO Kaštel Stari temeljem rješenja nadležnog suda broj Z-1831/07. U skladu s odredbama čl.38, a u svezi s čl.37. i 37a Zakona o zaštiti i očuvanju kulturnih dobara Republika Hrvatska, županija odnosno grad ili općina na području kojeg se predmetne nekretnine nalaze imaju pravo prvokupa. Ovim putem upozorava se kupce ponuditelje zainteresirane za predmetne nekretnine kako će prije realizacije njihove ponude za kupnju, iste nekretnine biti ponuđene nositeljima prava prvokupa po ponuđenoj cijeni. Po očitovanju nositelja prava prvokupa odnosno isteka zakonskog rok</w:t>
      </w:r>
      <w:r w:rsidR="008C3B6D" w:rsidRPr="008A05F2">
        <w:t>a</w:t>
      </w:r>
      <w:r w:rsidRPr="008A05F2">
        <w:t xml:space="preserve"> za očitovanje na istu ponudu, ponuditelji će se obavijestiti o prihvaćanju ili neprihvaćanju nositelja prava prvokupa glede kupnje predmetnih nekretnina. </w:t>
      </w:r>
    </w:p>
    <w:p w:rsidRDefault="00611C6A" w:rsidP="00611C6A" w:rsidR="00611C6A" w:rsidRPr="00611C6A">
      <w:r w:rsidRPr="00611C6A">
        <w:t>20/   Nekretnina prodana.</w:t>
      </w:r>
    </w:p>
    <w:p w:rsidRDefault="00611C6A" w:rsidP="00611C6A" w:rsidR="00611C6A" w:rsidRPr="00611C6A">
      <w:pPr>
        <w:jc w:val="both"/>
      </w:pPr>
      <w:r w:rsidRPr="00611C6A">
        <w:t xml:space="preserve">21/  Nekretnina prodana. </w:t>
      </w:r>
    </w:p>
    <w:p w:rsidRDefault="00611C6A" w:rsidP="00611C6A" w:rsidR="00611C6A" w:rsidRPr="00611C6A">
      <w:pPr>
        <w:jc w:val="both"/>
      </w:pPr>
      <w:r w:rsidRPr="00611C6A">
        <w:t>22/ Nekretnine upisane u zemljišnim knjigama Općinskog suda u Delnicama, označene kao čest.br.10369, sjenokoša u Lučica   od 1543 m</w:t>
      </w:r>
      <w:r w:rsidRPr="008C3B6D">
        <w:rPr>
          <w:vertAlign w:val="superscript"/>
        </w:rPr>
        <w:t>2</w:t>
      </w:r>
      <w:r w:rsidRPr="00611C6A">
        <w:t xml:space="preserve"> i čest.br. 10374/1, livada u Lučici površine od 1878 m</w:t>
      </w:r>
      <w:r w:rsidRPr="008C3B6D">
        <w:rPr>
          <w:vertAlign w:val="superscript"/>
        </w:rPr>
        <w:t>2</w:t>
      </w:r>
      <w:r w:rsidRPr="00611C6A">
        <w:t xml:space="preserve">, ZU 2364, k.o. Delnice I, zemljište unutar granica građevinskog područja proizvodne namjene, pretežno industrijska namjena, početna cijena </w:t>
      </w:r>
      <w:r w:rsidR="008A05F2">
        <w:t>123</w:t>
      </w:r>
      <w:r w:rsidRPr="00611C6A">
        <w:t>.</w:t>
      </w:r>
      <w:r w:rsidR="008A05F2">
        <w:t>300</w:t>
      </w:r>
      <w:r w:rsidRPr="00611C6A">
        <w:t xml:space="preserve">,00 kuna, </w:t>
      </w:r>
      <w:r w:rsidRPr="00611C6A">
        <w:rPr>
          <w:bCs/>
          <w:lang w:val="en-GB"/>
        </w:rPr>
        <w:t xml:space="preserve">u koju cijenu nisu uključene porezne obveze. </w:t>
      </w:r>
      <w:r w:rsidRPr="00611C6A">
        <w:t>Napomena:</w:t>
      </w:r>
      <w:r w:rsidRPr="00611C6A">
        <w:rPr>
          <w:i/>
        </w:rPr>
        <w:t xml:space="preserve"> </w:t>
      </w:r>
      <w:r w:rsidRPr="008A05F2">
        <w:t>Stečajni dužnik stekao je vlasništvo nekretnine temeljem pravomoćnog rješenja Općinskog suda u Delnicama.</w:t>
      </w:r>
      <w:r w:rsidRPr="00611C6A">
        <w:t xml:space="preserve">  </w:t>
      </w:r>
    </w:p>
    <w:p w:rsidRDefault="00611C6A" w:rsidP="00611C6A" w:rsidR="00611C6A" w:rsidRPr="008A05F2">
      <w:pPr>
        <w:jc w:val="both"/>
      </w:pPr>
      <w:r w:rsidRPr="00611C6A">
        <w:t>23/ Nekretnina upisana u zemljišnim knjigama Općinskog suda u Supetru označene kao:3/10 dijela čes.zem. 5209/22, pašnjak zvan „Kuk“, od 6740 m</w:t>
      </w:r>
      <w:r w:rsidRPr="008C3B6D">
        <w:rPr>
          <w:vertAlign w:val="superscript"/>
        </w:rPr>
        <w:t>2</w:t>
      </w:r>
      <w:r w:rsidRPr="00611C6A">
        <w:t>,</w:t>
      </w:r>
      <w:r w:rsidR="008C3B6D">
        <w:t xml:space="preserve"> </w:t>
      </w:r>
      <w:r w:rsidRPr="00611C6A">
        <w:t>a koji suvlasnički dio predstavlja: 2022 m</w:t>
      </w:r>
      <w:r w:rsidRPr="008C3B6D">
        <w:rPr>
          <w:vertAlign w:val="superscript"/>
        </w:rPr>
        <w:t>2</w:t>
      </w:r>
      <w:r w:rsidRPr="00611C6A">
        <w:t>,</w:t>
      </w:r>
      <w:r w:rsidR="008C3B6D">
        <w:t xml:space="preserve"> </w:t>
      </w:r>
      <w:r w:rsidRPr="00611C6A">
        <w:t xml:space="preserve">ZU  2926 k.o. Bol, zemljište izvan granica građevinskog područja početna cijena </w:t>
      </w:r>
      <w:r w:rsidR="008A05F2">
        <w:t>115</w:t>
      </w:r>
      <w:r w:rsidRPr="00611C6A">
        <w:t>.</w:t>
      </w:r>
      <w:r w:rsidR="008A05F2">
        <w:t>200</w:t>
      </w:r>
      <w:r w:rsidRPr="00611C6A">
        <w:t xml:space="preserve">,00 kuna, </w:t>
      </w:r>
      <w:r w:rsidRPr="00611C6A">
        <w:rPr>
          <w:bCs/>
          <w:lang w:val="en-GB"/>
        </w:rPr>
        <w:t>u koju cijenu nisu uključene porezne obveze.</w:t>
      </w:r>
      <w:r w:rsidRPr="00611C6A">
        <w:t>Napomena:</w:t>
      </w:r>
      <w:r w:rsidRPr="00611C6A">
        <w:rPr>
          <w:i/>
        </w:rPr>
        <w:t xml:space="preserve">  </w:t>
      </w:r>
      <w:r w:rsidRPr="008A05F2">
        <w:t>Stečajni dužnik stekao je nekretninu temeljem pravomoćnog rješenja o dosudi Općinskog suda u Supetru. Nekretnina nije u posjedu stečajnog dužnika.</w:t>
      </w:r>
    </w:p>
    <w:p w:rsidRDefault="00611C6A" w:rsidP="00611C6A" w:rsidR="00611C6A" w:rsidRPr="00611C6A">
      <w:r w:rsidRPr="00611C6A">
        <w:t>24/ Nekretnina prodana.</w:t>
      </w:r>
    </w:p>
    <w:p w:rsidRDefault="00611C6A" w:rsidP="00611C6A" w:rsidR="00611C6A" w:rsidRPr="008A05F2">
      <w:pPr>
        <w:jc w:val="both"/>
        <w:rPr>
          <w:u w:val="single"/>
        </w:rPr>
      </w:pPr>
      <w:r w:rsidRPr="00611C6A">
        <w:t xml:space="preserve">25/ 1.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w:t>
      </w:r>
      <w:r w:rsidRPr="008C3B6D">
        <w:rPr>
          <w:vertAlign w:val="superscript"/>
        </w:rPr>
        <w:t>2</w:t>
      </w:r>
      <w:r w:rsidRPr="00611C6A">
        <w:t xml:space="preserve"> i dvorište, Put Mrta 38/A od 632m</w:t>
      </w:r>
      <w:r w:rsidRPr="008C3B6D">
        <w:rPr>
          <w:vertAlign w:val="superscript"/>
        </w:rPr>
        <w:t>2</w:t>
      </w:r>
      <w:r w:rsidRPr="00611C6A">
        <w:t>, ZKUL 2467, KO Povljana, š</w:t>
      </w:r>
      <w:r w:rsidRPr="00611C6A">
        <w:rPr>
          <w:lang w:val="en-GB"/>
        </w:rPr>
        <w:t xml:space="preserve">to u naravi predstavlja </w:t>
      </w:r>
      <w:r w:rsidRPr="00611C6A">
        <w:t>jednosoban stan u prizemlju, oznake „S1“, površine 46,63m</w:t>
      </w:r>
      <w:r w:rsidRPr="008C3B6D">
        <w:rPr>
          <w:vertAlign w:val="superscript"/>
        </w:rPr>
        <w:t>2</w:t>
      </w:r>
      <w:r w:rsidRPr="00611C6A">
        <w:t>, s pripatcima: vrt „V1“ i parkiralište „P1“ površine 36,75m</w:t>
      </w:r>
      <w:r w:rsidRPr="008C3B6D">
        <w:rPr>
          <w:vertAlign w:val="superscript"/>
        </w:rPr>
        <w:t>2</w:t>
      </w:r>
      <w:r w:rsidRPr="00611C6A">
        <w:t>, a sve navedeno ukupne površine 83,38m</w:t>
      </w:r>
      <w:r w:rsidRPr="008C3B6D">
        <w:rPr>
          <w:vertAlign w:val="superscript"/>
        </w:rPr>
        <w:t>2</w:t>
      </w:r>
      <w:r w:rsidRPr="00611C6A">
        <w:t xml:space="preserve">, u Etažnom elaboratu sve označeno oznakama „S1“, „V1“ i „P1 početna cijena </w:t>
      </w:r>
      <w:r w:rsidR="008A05F2">
        <w:t>274.500,00</w:t>
      </w:r>
      <w:r w:rsidRPr="00611C6A">
        <w:t xml:space="preserve"> kuna, </w:t>
      </w:r>
      <w:r w:rsidRPr="00611C6A">
        <w:rPr>
          <w:bCs/>
          <w:lang w:val="en-GB"/>
        </w:rPr>
        <w:t xml:space="preserve">u koju cijenu nisu uključene porezne obveze. </w:t>
      </w:r>
      <w:r w:rsidRPr="00611C6A">
        <w:t xml:space="preserve">Napomena: </w:t>
      </w:r>
      <w:r w:rsidRPr="008A05F2">
        <w:t xml:space="preserve">Stečajni dužnik stekao je vlasništvo nekretnine temeljem Rješenja o uknjižbi prava vlasništva Općinskog suda u Zadru, Zemljišnoknjižni odjel Pag. </w:t>
      </w:r>
    </w:p>
    <w:p w:rsidRDefault="00611C6A" w:rsidP="00611C6A" w:rsidR="00FF67FD">
      <w:pPr>
        <w:jc w:val="both"/>
      </w:pPr>
      <w:r w:rsidRPr="00611C6A">
        <w:t xml:space="preserve">26/ 2.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 xml:space="preserve">.br. 16/1, stambena zgrada, </w:t>
      </w:r>
      <w:r w:rsidRPr="00611C6A">
        <w:lastRenderedPageBreak/>
        <w:t>Put Mrta 38/A od 268m</w:t>
      </w:r>
      <w:r w:rsidRPr="008C3B6D">
        <w:rPr>
          <w:vertAlign w:val="superscript"/>
        </w:rPr>
        <w:t>2</w:t>
      </w:r>
      <w:r w:rsidRPr="00611C6A">
        <w:t xml:space="preserve"> i dvorište, Put Mrta 38/A od 632m</w:t>
      </w:r>
      <w:r w:rsidRPr="008C3B6D">
        <w:rPr>
          <w:vertAlign w:val="superscript"/>
        </w:rPr>
        <w:t>2</w:t>
      </w:r>
      <w:r w:rsidRPr="00611C6A">
        <w:t>, ZKUL 2467, KO Povljana, š</w:t>
      </w:r>
      <w:r w:rsidRPr="00611C6A">
        <w:rPr>
          <w:lang w:val="en-GB"/>
        </w:rPr>
        <w:t xml:space="preserve">to u naravi predstavlja </w:t>
      </w:r>
      <w:r w:rsidRPr="00611C6A">
        <w:t>jednosoban stan u prizemlju, oznake „S2“, površine 48,80m</w:t>
      </w:r>
      <w:r w:rsidRPr="008C3B6D">
        <w:rPr>
          <w:vertAlign w:val="superscript"/>
        </w:rPr>
        <w:t>2</w:t>
      </w:r>
      <w:r w:rsidRPr="00611C6A">
        <w:t>, s pripatkom:  parkiralište „P2“ površine 14m</w:t>
      </w:r>
      <w:r w:rsidRPr="008C3B6D">
        <w:rPr>
          <w:vertAlign w:val="superscript"/>
        </w:rPr>
        <w:t>2</w:t>
      </w:r>
      <w:r w:rsidRPr="00611C6A">
        <w:t>, a sve navedeno ukupne površine 62,80m</w:t>
      </w:r>
      <w:r w:rsidRPr="008C3B6D">
        <w:rPr>
          <w:vertAlign w:val="superscript"/>
        </w:rPr>
        <w:t>2</w:t>
      </w:r>
      <w:r w:rsidRPr="00611C6A">
        <w:t xml:space="preserve">, u Etažnom elaboratu sve označeno oznakama „S2“ i „P2“, početna cijena </w:t>
      </w:r>
      <w:r w:rsidR="008A05F2">
        <w:t>273.600,00</w:t>
      </w:r>
      <w:r w:rsidRPr="00611C6A">
        <w:t xml:space="preserve"> kuna, </w:t>
      </w:r>
      <w:r w:rsidRPr="00611C6A">
        <w:rPr>
          <w:bCs/>
          <w:lang w:val="en-GB"/>
        </w:rPr>
        <w:t>u koju cijenu nisu uključene porezne obveze.</w:t>
      </w:r>
      <w:r w:rsidRPr="00611C6A">
        <w:t xml:space="preserve"> </w:t>
      </w:r>
    </w:p>
    <w:p w:rsidRDefault="00611C6A" w:rsidP="00611C6A" w:rsidR="00611C6A" w:rsidRPr="008A05F2">
      <w:pPr>
        <w:jc w:val="both"/>
      </w:pPr>
      <w:r w:rsidRPr="00611C6A">
        <w:t xml:space="preserve">Napomena: </w:t>
      </w:r>
      <w:r w:rsidRPr="008A05F2">
        <w:t>Stečajni dužnik stekao je vlasništvo nekretnine temeljem Rješenja o uknjižbi prava vlasništva Općinskog suda u Zadru, Zemljišnoknjižni odjel Pag.</w:t>
      </w:r>
    </w:p>
    <w:p w:rsidRDefault="00611C6A" w:rsidP="00611C6A" w:rsidR="00611C6A" w:rsidRPr="00611C6A">
      <w:pPr>
        <w:jc w:val="both"/>
      </w:pPr>
      <w:r w:rsidRPr="00611C6A">
        <w:t xml:space="preserve">27/ Nekretnina prodana. </w:t>
      </w:r>
    </w:p>
    <w:p w:rsidRDefault="00611C6A" w:rsidP="00611C6A" w:rsidR="00611C6A" w:rsidRPr="00611C6A">
      <w:pPr>
        <w:jc w:val="both"/>
        <w:rPr>
          <w:i/>
        </w:rPr>
      </w:pPr>
      <w:r w:rsidRPr="00611C6A">
        <w:t xml:space="preserve">28/ </w:t>
      </w:r>
      <w:r w:rsidR="008A05F2">
        <w:t xml:space="preserve">Nekretnina prodana. </w:t>
      </w:r>
    </w:p>
    <w:p w:rsidRDefault="00611C6A" w:rsidP="00611C6A" w:rsidR="00611C6A" w:rsidRPr="00611C6A">
      <w:pPr>
        <w:jc w:val="both"/>
        <w:rPr>
          <w:i/>
        </w:rPr>
      </w:pPr>
      <w:r w:rsidRPr="00611C6A">
        <w:t xml:space="preserve">29/ </w:t>
      </w:r>
      <w:r w:rsidR="008A05F2">
        <w:t xml:space="preserve">Nekretnina prodana. </w:t>
      </w:r>
    </w:p>
    <w:p w:rsidRDefault="00611C6A" w:rsidP="00611C6A" w:rsidR="00611C6A" w:rsidRPr="00611C6A">
      <w:pPr>
        <w:jc w:val="both"/>
        <w:rPr>
          <w:i/>
        </w:rPr>
      </w:pPr>
      <w:r w:rsidRPr="00611C6A">
        <w:t xml:space="preserve">30/ </w:t>
      </w:r>
      <w:r w:rsidR="00CF1085" w:rsidRPr="00CF1085">
        <w:t>Nekretnina prodana</w:t>
      </w:r>
      <w:r w:rsidRPr="00611C6A">
        <w:rPr>
          <w:i/>
        </w:rPr>
        <w:t>.</w:t>
      </w:r>
    </w:p>
    <w:p w:rsidRDefault="00611C6A" w:rsidP="00611C6A" w:rsidR="00611C6A" w:rsidRPr="00611C6A">
      <w:pPr>
        <w:jc w:val="both"/>
        <w:rPr>
          <w:i/>
        </w:rPr>
      </w:pPr>
      <w:r w:rsidRPr="00611C6A">
        <w:t xml:space="preserve">31/ </w:t>
      </w:r>
      <w:r w:rsidR="00CF1085" w:rsidRPr="00CF1085">
        <w:t>Nekretnina prodana</w:t>
      </w:r>
      <w:r w:rsidRPr="00611C6A">
        <w:rPr>
          <w:i/>
        </w:rPr>
        <w:t>.</w:t>
      </w:r>
    </w:p>
    <w:p w:rsidRDefault="00611C6A" w:rsidP="00611C6A" w:rsidR="00611C6A" w:rsidRPr="00611C6A">
      <w:pPr>
        <w:jc w:val="both"/>
        <w:rPr>
          <w:i/>
        </w:rPr>
      </w:pPr>
      <w:r w:rsidRPr="00611C6A">
        <w:t xml:space="preserve">32/ </w:t>
      </w:r>
      <w:r w:rsidR="00CF1085" w:rsidRPr="00CF1085">
        <w:t>Nekretnina prodana</w:t>
      </w:r>
      <w:r w:rsidRPr="00611C6A">
        <w:rPr>
          <w:i/>
        </w:rPr>
        <w:t>.</w:t>
      </w:r>
    </w:p>
    <w:p w:rsidRDefault="00611C6A" w:rsidP="00611C6A" w:rsidR="00611C6A" w:rsidRPr="00611C6A">
      <w:pPr>
        <w:jc w:val="both"/>
        <w:rPr>
          <w:i/>
        </w:rPr>
      </w:pPr>
      <w:r w:rsidRPr="00611C6A">
        <w:t xml:space="preserve">33/ </w:t>
      </w:r>
      <w:r w:rsidR="00CF1085" w:rsidRPr="00CF1085">
        <w:t>Nekretnina prodana</w:t>
      </w:r>
      <w:r w:rsidRPr="00611C6A">
        <w:rPr>
          <w:i/>
        </w:rPr>
        <w:t>.</w:t>
      </w:r>
    </w:p>
    <w:p w:rsidRDefault="00611C6A" w:rsidP="00611C6A" w:rsidR="00611C6A" w:rsidRPr="000A3708">
      <w:pPr>
        <w:jc w:val="both"/>
      </w:pPr>
      <w:r w:rsidRPr="00611C6A">
        <w:t>34/</w:t>
      </w:r>
      <w:r w:rsidRPr="00611C6A">
        <w:tab/>
        <w:t xml:space="preserve">11. ETAŽA: 8/100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w:t>
      </w:r>
      <w:r w:rsidRPr="008C3B6D">
        <w:rPr>
          <w:vertAlign w:val="superscript"/>
        </w:rPr>
        <w:t>2</w:t>
      </w:r>
      <w:r w:rsidRPr="00611C6A">
        <w:t xml:space="preserve"> i dvorište, Put Mrta 38/A od 632m</w:t>
      </w:r>
      <w:r w:rsidRPr="008C3B6D">
        <w:rPr>
          <w:vertAlign w:val="superscript"/>
        </w:rPr>
        <w:t>2</w:t>
      </w:r>
      <w:r w:rsidRPr="00611C6A">
        <w:t>, ZKUL 2467, KO Povljana, š</w:t>
      </w:r>
      <w:r w:rsidRPr="00611C6A">
        <w:rPr>
          <w:lang w:val="en-GB"/>
        </w:rPr>
        <w:t xml:space="preserve">to u naravi predstavlja </w:t>
      </w:r>
      <w:r w:rsidRPr="00611C6A">
        <w:t>dvosobni stan u suterenu, oznake „S11“, površine 50,17m</w:t>
      </w:r>
      <w:r w:rsidRPr="008C3B6D">
        <w:rPr>
          <w:vertAlign w:val="superscript"/>
        </w:rPr>
        <w:t>2</w:t>
      </w:r>
      <w:r w:rsidRPr="00611C6A">
        <w:t>, s pripatcima: vrt „V11“ i parkiralište „P11“ površine 29,82m</w:t>
      </w:r>
      <w:r w:rsidRPr="008C3B6D">
        <w:rPr>
          <w:vertAlign w:val="superscript"/>
        </w:rPr>
        <w:t>2</w:t>
      </w:r>
      <w:r w:rsidRPr="00611C6A">
        <w:t>, a sve navedeno ukupne površine 79,99m</w:t>
      </w:r>
      <w:r w:rsidRPr="008C3B6D">
        <w:rPr>
          <w:vertAlign w:val="superscript"/>
        </w:rPr>
        <w:t>2</w:t>
      </w:r>
      <w:r w:rsidRPr="00611C6A">
        <w:t xml:space="preserve">, u Etažnom elaboratu sve označeno oznakama „S11“, „V11“ i „P11“, početna cijena </w:t>
      </w:r>
      <w:r w:rsidR="000A3708">
        <w:t>288.900,00</w:t>
      </w:r>
      <w:r w:rsidRPr="00611C6A">
        <w:t xml:space="preserve"> kuna, </w:t>
      </w:r>
      <w:r w:rsidRPr="00611C6A">
        <w:rPr>
          <w:bCs/>
          <w:lang w:val="en-GB"/>
        </w:rPr>
        <w:t>u koju cijenu nisu uključene porezne obveze.</w:t>
      </w:r>
      <w:r w:rsidRPr="00611C6A">
        <w:t xml:space="preserve">Napomena: </w:t>
      </w:r>
      <w:r w:rsidRPr="000A3708">
        <w:t>Stečajni dužnik stekao je vlasništvo nekretnine temeljem Rješenja o uknjižbi prava vlasništva Općinskog suda u Zadru, Zemljišnoknjižni odjel Pag.</w:t>
      </w:r>
    </w:p>
    <w:p w:rsidRDefault="00611C6A" w:rsidP="00611C6A" w:rsidR="00611C6A" w:rsidRPr="000A3708">
      <w:pPr>
        <w:jc w:val="both"/>
      </w:pPr>
      <w:r w:rsidRPr="00611C6A">
        <w:t xml:space="preserve">35/ 12.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w:t>
      </w:r>
      <w:r w:rsidRPr="008C3B6D">
        <w:rPr>
          <w:vertAlign w:val="superscript"/>
        </w:rPr>
        <w:t>2</w:t>
      </w:r>
      <w:r w:rsidRPr="00611C6A">
        <w:t xml:space="preserve"> i dvorište, Put Mrta 38/A od 632m</w:t>
      </w:r>
      <w:r w:rsidRPr="008C3B6D">
        <w:rPr>
          <w:vertAlign w:val="superscript"/>
        </w:rPr>
        <w:t>2</w:t>
      </w:r>
      <w:r w:rsidRPr="00611C6A">
        <w:t>, ZKUL 2467, KO Povljana, š</w:t>
      </w:r>
      <w:r w:rsidRPr="00611C6A">
        <w:rPr>
          <w:lang w:val="en-GB"/>
        </w:rPr>
        <w:t xml:space="preserve">to u naravi predstavlja </w:t>
      </w:r>
      <w:r w:rsidRPr="00611C6A">
        <w:t>dvosobni stan u suterenu, oznake „S12“, površine 50,07m</w:t>
      </w:r>
      <w:r w:rsidRPr="008C3B6D">
        <w:rPr>
          <w:vertAlign w:val="superscript"/>
        </w:rPr>
        <w:t>2</w:t>
      </w:r>
      <w:r w:rsidRPr="00611C6A">
        <w:t>, s pripatcima: vrt „V12“ i parkiralište „P12“ površine 42,37m</w:t>
      </w:r>
      <w:r w:rsidRPr="008C3B6D">
        <w:rPr>
          <w:vertAlign w:val="superscript"/>
        </w:rPr>
        <w:t>2</w:t>
      </w:r>
      <w:r w:rsidRPr="00611C6A">
        <w:t>, a sve navedeno ukupne površine 92,44m</w:t>
      </w:r>
      <w:r w:rsidRPr="008C3B6D">
        <w:rPr>
          <w:vertAlign w:val="superscript"/>
        </w:rPr>
        <w:t>2</w:t>
      </w:r>
      <w:r w:rsidRPr="00611C6A">
        <w:t xml:space="preserve">, u Etažnom elaboratu sve označeno oznakama „S12“, „V12“ i „P12“, početna cijena </w:t>
      </w:r>
      <w:r w:rsidR="000A3708">
        <w:t>293.400,00</w:t>
      </w:r>
      <w:r w:rsidRPr="00611C6A">
        <w:t xml:space="preserve"> kuna, </w:t>
      </w:r>
      <w:r w:rsidRPr="00611C6A">
        <w:rPr>
          <w:bCs/>
          <w:lang w:val="en-GB"/>
        </w:rPr>
        <w:t>u koju cijenu nisu uključene porezne obveze.</w:t>
      </w:r>
      <w:r w:rsidRPr="00611C6A">
        <w:t xml:space="preserve"> Napomena: </w:t>
      </w:r>
      <w:r w:rsidRPr="000A3708">
        <w:t>Stečajni dužnik stekao je vlasništvo nekretnine temeljem Rješenja o uknjižbi prava vlasništva Općinskog suda u Zadru, Zemljišnoknjižni odjel Pag.</w:t>
      </w:r>
    </w:p>
    <w:p w:rsidRDefault="00611C6A" w:rsidP="00611C6A" w:rsidR="00611C6A" w:rsidRPr="000A3708">
      <w:pPr>
        <w:jc w:val="both"/>
      </w:pPr>
      <w:r w:rsidRPr="00611C6A">
        <w:t>36/ ZKUL 1575, KO Buzet, Kat.čest.br. 466, pašnjak od 349m</w:t>
      </w:r>
      <w:r w:rsidRPr="008C3B6D">
        <w:rPr>
          <w:vertAlign w:val="superscript"/>
        </w:rPr>
        <w:t>2</w:t>
      </w:r>
      <w:r w:rsidRPr="00611C6A">
        <w:t>, čest.br. 467/1, vinograd od 472m</w:t>
      </w:r>
      <w:r w:rsidRPr="008C3B6D">
        <w:rPr>
          <w:vertAlign w:val="superscript"/>
        </w:rPr>
        <w:t>2</w:t>
      </w:r>
      <w:r w:rsidRPr="00611C6A">
        <w:t>, čest.br. 467/2, livada od 644m</w:t>
      </w:r>
      <w:r w:rsidRPr="008C3B6D">
        <w:rPr>
          <w:vertAlign w:val="superscript"/>
        </w:rPr>
        <w:t>2</w:t>
      </w:r>
      <w:r w:rsidRPr="00611C6A">
        <w:t>, čest.br. 467/4, vinograd od 280m</w:t>
      </w:r>
      <w:r w:rsidRPr="008C3B6D">
        <w:rPr>
          <w:vertAlign w:val="superscript"/>
        </w:rPr>
        <w:t>2</w:t>
      </w:r>
      <w:r w:rsidRPr="00611C6A">
        <w:t>, čest.br. 467/5, pašnjak od 65m</w:t>
      </w:r>
      <w:r w:rsidRPr="008C3B6D">
        <w:rPr>
          <w:vertAlign w:val="superscript"/>
        </w:rPr>
        <w:t>2</w:t>
      </w:r>
      <w:r w:rsidRPr="00611C6A">
        <w:t>, čest.br. 468, livada od 1050, čest.br. 469/1, oranica od 155m</w:t>
      </w:r>
      <w:r w:rsidRPr="008C3B6D">
        <w:rPr>
          <w:vertAlign w:val="superscript"/>
        </w:rPr>
        <w:t>2</w:t>
      </w:r>
      <w:r w:rsidRPr="00611C6A">
        <w:t>, čest.br. 469/2, oranica od 291m</w:t>
      </w:r>
      <w:r w:rsidRPr="008C3B6D">
        <w:rPr>
          <w:vertAlign w:val="superscript"/>
        </w:rPr>
        <w:t>2</w:t>
      </w:r>
      <w:r w:rsidRPr="00611C6A">
        <w:t xml:space="preserve">, početna cijena </w:t>
      </w:r>
      <w:r w:rsidR="000A3708">
        <w:t>23.400,00</w:t>
      </w:r>
      <w:r w:rsidRPr="00611C6A">
        <w:t xml:space="preserve"> kuna,</w:t>
      </w:r>
      <w:r w:rsidRPr="00611C6A">
        <w:rPr>
          <w:bCs/>
          <w:lang w:val="en-GB"/>
        </w:rPr>
        <w:t xml:space="preserve"> u koju cijenu nisu uključene porezne obveze.</w:t>
      </w:r>
      <w:r w:rsidRPr="00611C6A">
        <w:t xml:space="preserve"> </w:t>
      </w:r>
      <w:r w:rsidRPr="000A3708">
        <w:t>Napomena: Stečajni dužnik stekao je vlasništvo nekretnine temeljem pravomoćnog Rješenja o dosudi Općinskog suda u Pazinu.</w:t>
      </w:r>
    </w:p>
    <w:p w:rsidRDefault="00611C6A" w:rsidP="00611C6A" w:rsidR="00611C6A" w:rsidRPr="0036242E">
      <w:pPr>
        <w:jc w:val="both"/>
      </w:pPr>
      <w:r w:rsidRPr="00611C6A">
        <w:t>37/ ZKUL 528, KO Gorenja Vas, ZKO Pazin, čest.br. 941, šuma od 25 587m</w:t>
      </w:r>
      <w:r w:rsidRPr="008C3B6D">
        <w:rPr>
          <w:vertAlign w:val="superscript"/>
        </w:rPr>
        <w:t>2</w:t>
      </w:r>
      <w:r w:rsidRPr="00611C6A">
        <w:t xml:space="preserve">, početna cijena </w:t>
      </w:r>
      <w:r w:rsidR="0036242E">
        <w:t>61.200,00</w:t>
      </w:r>
      <w:r w:rsidRPr="00611C6A">
        <w:t xml:space="preserve"> kuna, </w:t>
      </w:r>
      <w:r w:rsidRPr="00611C6A">
        <w:rPr>
          <w:bCs/>
          <w:lang w:val="en-GB"/>
        </w:rPr>
        <w:t xml:space="preserve">u koju cijenu nisu uključene porezne obveze. </w:t>
      </w:r>
      <w:r w:rsidRPr="0036242E">
        <w:t>Napomena: Stečajni dužnik stekao je vlasništvo nekretnine temeljem pravomoćnog Rješenja o dosudi Općinskog suda u Puli – Pola, Stalna služba u Pazinu.</w:t>
      </w:r>
    </w:p>
    <w:p w:rsidRDefault="00611C6A" w:rsidP="00611C6A" w:rsidR="00611C6A" w:rsidRPr="00611C6A">
      <w:pPr>
        <w:pStyle w:val="Tijeloteksta"/>
        <w:rPr>
          <w:bCs/>
          <w:i/>
          <w:lang w:val="en-GB"/>
        </w:rPr>
      </w:pPr>
      <w:r w:rsidRPr="00611C6A">
        <w:t>38/ Nekretnina prodana</w:t>
      </w:r>
      <w:r w:rsidRPr="00611C6A">
        <w:rPr>
          <w:i/>
        </w:rPr>
        <w:t>.</w:t>
      </w:r>
    </w:p>
    <w:p w:rsidRDefault="00611C6A" w:rsidP="00611C6A" w:rsidR="00611C6A" w:rsidRPr="0036242E">
      <w:pPr>
        <w:jc w:val="both"/>
      </w:pPr>
      <w:r w:rsidRPr="00611C6A">
        <w:t>39/  1/3 nekretnine koja se sastoji od  1.z.k.tijelo čest.zem.5471/5 zemljište bez zgrade površine 111 m</w:t>
      </w:r>
      <w:r w:rsidRPr="008C3B6D">
        <w:rPr>
          <w:vertAlign w:val="superscript"/>
        </w:rPr>
        <w:t>2</w:t>
      </w:r>
      <w:r w:rsidRPr="00611C6A">
        <w:t xml:space="preserve"> i dvorište površine 189 m</w:t>
      </w:r>
      <w:r w:rsidRPr="008C3B6D">
        <w:rPr>
          <w:vertAlign w:val="superscript"/>
        </w:rPr>
        <w:t>2</w:t>
      </w:r>
      <w:r w:rsidRPr="00611C6A">
        <w:t xml:space="preserve"> i 2.z.k.tijelo zgrada bez zemljišta sagrađena na dijelu od 111 m</w:t>
      </w:r>
      <w:r w:rsidRPr="008C3B6D">
        <w:rPr>
          <w:vertAlign w:val="superscript"/>
        </w:rPr>
        <w:t>2</w:t>
      </w:r>
      <w:r w:rsidRPr="00611C6A">
        <w:t xml:space="preserve"> č.zem.5471/5 tijela prvog (osim podruma zgrade ukupne površine 60 m</w:t>
      </w:r>
      <w:r w:rsidRPr="008C3B6D">
        <w:rPr>
          <w:vertAlign w:val="superscript"/>
        </w:rPr>
        <w:t>2</w:t>
      </w:r>
      <w:r w:rsidRPr="00611C6A">
        <w:t xml:space="preserve"> i jedne prostorije u prizemlju sa južne strane zgrade površine 44,30 m</w:t>
      </w:r>
      <w:r w:rsidRPr="008C3B6D">
        <w:rPr>
          <w:vertAlign w:val="superscript"/>
        </w:rPr>
        <w:t>2</w:t>
      </w:r>
      <w:r w:rsidRPr="00611C6A">
        <w:t xml:space="preserve">), na adresi Split, Drniška 18, upisano u Z.U.12898, K.O. Split, što u naravi predstavlja prostoriju u prizemlju </w:t>
      </w:r>
      <w:r w:rsidRPr="00611C6A">
        <w:lastRenderedPageBreak/>
        <w:t>zgrade površine 60 m</w:t>
      </w:r>
      <w:r w:rsidRPr="008C3B6D">
        <w:rPr>
          <w:vertAlign w:val="superscript"/>
        </w:rPr>
        <w:t>2</w:t>
      </w:r>
      <w:r w:rsidRPr="00611C6A">
        <w:t xml:space="preserve"> i stan u potkrovlju zgrade površine 83,24 m</w:t>
      </w:r>
      <w:r w:rsidRPr="008C3B6D">
        <w:rPr>
          <w:vertAlign w:val="superscript"/>
        </w:rPr>
        <w:t>2</w:t>
      </w:r>
      <w:r w:rsidRPr="00611C6A">
        <w:t xml:space="preserve">, početna cijena </w:t>
      </w:r>
      <w:r w:rsidR="0036242E">
        <w:t>532.800,00</w:t>
      </w:r>
      <w:r w:rsidRPr="00611C6A">
        <w:t xml:space="preserve"> kuna, </w:t>
      </w:r>
      <w:r w:rsidRPr="00611C6A">
        <w:rPr>
          <w:bCs/>
          <w:lang w:val="en-GB"/>
        </w:rPr>
        <w:t xml:space="preserve">u koju cijenu nisu uključene porezne obveze. </w:t>
      </w:r>
      <w:r w:rsidRPr="00611C6A">
        <w:t xml:space="preserve">Napomena: </w:t>
      </w:r>
      <w:r w:rsidRPr="0036242E">
        <w:t>Stečajni dužnik stekao je vlasništvo nekretnine temeljem Zapisnika o potvrđivanju činjenica i Potvrde javnog bilježnika mr.sc.Zoje Puljiz u Splitu broj OU-401/03-2 od 04.10.2003.g. Nekretnina</w:t>
      </w:r>
      <w:r w:rsidRPr="00611C6A">
        <w:rPr>
          <w:i/>
        </w:rPr>
        <w:t xml:space="preserve"> </w:t>
      </w:r>
      <w:r w:rsidRPr="0036242E">
        <w:t>nije slobodna od osoba i stvari.</w:t>
      </w:r>
    </w:p>
    <w:p w:rsidRDefault="00611C6A" w:rsidP="00611C6A" w:rsidR="00611C6A" w:rsidRPr="00611C6A">
      <w:pPr>
        <w:jc w:val="both"/>
      </w:pPr>
      <w:r w:rsidRPr="00611C6A">
        <w:t xml:space="preserve">40/ </w:t>
      </w:r>
      <w:r w:rsidR="0036242E">
        <w:t xml:space="preserve">Nekretnina prodana. </w:t>
      </w:r>
    </w:p>
    <w:p w:rsidRDefault="00611C6A" w:rsidP="00611C6A" w:rsidR="00611C6A" w:rsidRPr="00611C6A">
      <w:pPr>
        <w:pStyle w:val="Tijeloteksta"/>
        <w:rPr>
          <w:bCs/>
          <w:noProof/>
        </w:rPr>
      </w:pPr>
    </w:p>
    <w:p w:rsidRDefault="00611C6A" w:rsidP="00611C6A" w:rsidR="00611C6A" w:rsidRPr="00CF1085">
      <w:pPr>
        <w:rPr>
          <w:bCs/>
          <w:noProof/>
        </w:rPr>
      </w:pPr>
      <w:r w:rsidRPr="00611C6A">
        <w:t>II.    POKRETNINE – UMJETNIČKE SLIKE</w:t>
      </w:r>
    </w:p>
    <w:p w:rsidRDefault="00611C6A" w:rsidP="00542D95"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bCs/>
          <w:sz w:val="22"/>
          <w:szCs w:val="22"/>
        </w:rPr>
        <w:t>Ev.br.</w:t>
      </w:r>
      <w:r w:rsidRPr="00611C6A">
        <w:rPr>
          <w:sz w:val="22"/>
          <w:szCs w:val="22"/>
        </w:rPr>
        <w:t xml:space="preserve"> 00794, Opis slike Žuvela,  akril, (125X100),                            početna cijena u kn  </w:t>
      </w:r>
      <w:r w:rsidR="00542D95">
        <w:t>4.725,00</w:t>
      </w:r>
    </w:p>
    <w:p w:rsidRDefault="00611C6A" w:rsidP="00542D95"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 xml:space="preserve">Ev.br. 00795, Opis slike Žuvela,  akril, (150X100)                             početna cijena u kn  </w:t>
      </w:r>
      <w:r w:rsidR="00542D95">
        <w:t>4.725,00</w:t>
      </w:r>
    </w:p>
    <w:p w:rsidRDefault="00611C6A" w:rsidP="00542D95"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Ev.br. 00796, Opis slike Žuvela,  akril, (140X11</w:t>
      </w:r>
      <w:r w:rsidR="00542D95">
        <w:rPr>
          <w:sz w:val="22"/>
          <w:szCs w:val="22"/>
        </w:rPr>
        <w:t xml:space="preserve">5)                             </w:t>
      </w:r>
      <w:r w:rsidRPr="00611C6A">
        <w:rPr>
          <w:sz w:val="22"/>
          <w:szCs w:val="22"/>
        </w:rPr>
        <w:t xml:space="preserve">početna cijena u kn  </w:t>
      </w:r>
      <w:r w:rsidR="00542D95">
        <w:t>4.725,00</w:t>
      </w:r>
    </w:p>
    <w:p w:rsidRDefault="0036242E"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Pr>
          <w:sz w:val="22"/>
          <w:szCs w:val="22"/>
        </w:rPr>
        <w:t xml:space="preserve">Slika prodana. </w:t>
      </w:r>
    </w:p>
    <w:p w:rsidRDefault="0036242E" w:rsidP="00611C6A" w:rsidR="00611C6A" w:rsidRPr="00611C6A">
      <w:pPr>
        <w:numPr>
          <w:ilvl w:val="0"/>
          <w:numId w:val="38"/>
        </w:numPr>
        <w:tabs>
          <w:tab w:pos="2295" w:val="left"/>
        </w:tabs>
        <w:overflowPunct w:val="false"/>
        <w:autoSpaceDE w:val="false"/>
        <w:autoSpaceDN w:val="false"/>
        <w:adjustRightInd w:val="false"/>
        <w:jc w:val="both"/>
        <w:textAlignment w:val="baseline"/>
        <w:rPr>
          <w:color w:val="000000"/>
          <w:sz w:val="22"/>
          <w:szCs w:val="22"/>
        </w:rPr>
      </w:pPr>
      <w:r>
        <w:rPr>
          <w:sz w:val="22"/>
          <w:szCs w:val="22"/>
        </w:rPr>
        <w:t>Slika prodana.</w:t>
      </w:r>
    </w:p>
    <w:p w:rsidRDefault="00611C6A" w:rsidP="00542D95"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color w:val="000000"/>
          <w:sz w:val="22"/>
          <w:szCs w:val="22"/>
        </w:rPr>
        <w:t>Ev.br.</w:t>
      </w:r>
      <w:r w:rsidRPr="00611C6A">
        <w:rPr>
          <w:sz w:val="22"/>
          <w:szCs w:val="22"/>
        </w:rPr>
        <w:t xml:space="preserve"> 02534,Opis slike Ivanović, NIKA božica pobjede, reljef,(200X180) poč. cijena u kn  </w:t>
      </w:r>
      <w:r w:rsidR="00542D95" w:rsidRPr="00542D95">
        <w:rPr>
          <w:sz w:val="22"/>
          <w:szCs w:val="22"/>
        </w:rPr>
        <w:t>5.913,00</w:t>
      </w:r>
      <w:r w:rsidR="00542D95">
        <w:rPr>
          <w:sz w:val="22"/>
          <w:szCs w:val="22"/>
        </w:rPr>
        <w:t>.</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Slika prodana.</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Više umjetničkih slika manje pojedinačne vrijednosti, 2 umjetničke figure i 1 kamena amfora,</w:t>
      </w:r>
    </w:p>
    <w:p w:rsidRDefault="00611C6A" w:rsidP="00611C6A" w:rsidR="00611C6A" w:rsidRPr="00611C6A">
      <w:pPr>
        <w:tabs>
          <w:tab w:pos="2295" w:val="left"/>
        </w:tabs>
        <w:overflowPunct w:val="false"/>
        <w:autoSpaceDE w:val="false"/>
        <w:autoSpaceDN w:val="false"/>
        <w:adjustRightInd w:val="false"/>
        <w:ind w:left="360"/>
        <w:jc w:val="both"/>
        <w:textAlignment w:val="baseline"/>
        <w:rPr>
          <w:sz w:val="22"/>
          <w:szCs w:val="22"/>
        </w:rPr>
      </w:pPr>
      <w:r w:rsidRPr="00611C6A">
        <w:rPr>
          <w:sz w:val="22"/>
          <w:szCs w:val="22"/>
        </w:rPr>
        <w:t xml:space="preserve">a sve ukupne vrijednosti  </w:t>
      </w:r>
      <w:r w:rsidR="00542D95" w:rsidRPr="00542D95">
        <w:rPr>
          <w:sz w:val="22"/>
          <w:szCs w:val="22"/>
        </w:rPr>
        <w:t xml:space="preserve">49.840,00 </w:t>
      </w:r>
      <w:r w:rsidRPr="00611C6A">
        <w:rPr>
          <w:sz w:val="22"/>
          <w:szCs w:val="22"/>
        </w:rPr>
        <w:t>kuna, po cijenama iz poslovne dokumentacije stečajnog dužnika, po kojim uvjetima je moguća i kupnja neposrednom pogodbom u prostorijama stečajnog dužnika.</w:t>
      </w:r>
    </w:p>
    <w:p w:rsidRDefault="00611C6A" w:rsidP="00611C6A" w:rsidR="00611C6A" w:rsidRPr="00611C6A">
      <w:pPr>
        <w:tabs>
          <w:tab w:pos="2295" w:val="left"/>
        </w:tabs>
        <w:overflowPunct w:val="false"/>
        <w:autoSpaceDE w:val="false"/>
        <w:autoSpaceDN w:val="false"/>
        <w:adjustRightInd w:val="false"/>
        <w:textAlignment w:val="baseline"/>
      </w:pPr>
      <w:r w:rsidRPr="00611C6A">
        <w:rPr>
          <w:bCs/>
        </w:rPr>
        <w:t xml:space="preserve">Ukupna početna cijena za umjetničke slike od 1 do 7:  </w:t>
      </w:r>
      <w:r w:rsidR="00542D95" w:rsidRPr="00542D95">
        <w:rPr>
          <w:bCs/>
        </w:rPr>
        <w:t xml:space="preserve">20.088,00 </w:t>
      </w:r>
      <w:r w:rsidRPr="00611C6A">
        <w:t>kn</w:t>
      </w:r>
      <w:r w:rsidRPr="00611C6A">
        <w:rPr>
          <w:bCs/>
          <w:lang w:val="en-GB"/>
        </w:rPr>
        <w:t>.</w:t>
      </w:r>
    </w:p>
    <w:p w:rsidRDefault="00611C6A" w:rsidP="00611C6A" w:rsidR="00611C6A" w:rsidRPr="00611C6A">
      <w:pPr>
        <w:tabs>
          <w:tab w:pos="2295" w:val="left"/>
        </w:tabs>
        <w:overflowPunct w:val="false"/>
        <w:autoSpaceDE w:val="false"/>
        <w:autoSpaceDN w:val="false"/>
        <w:adjustRightInd w:val="false"/>
        <w:textAlignment w:val="baseline"/>
        <w:rPr>
          <w:bCs/>
          <w:lang w:val="en-GB"/>
        </w:rPr>
      </w:pPr>
      <w:r w:rsidRPr="00611C6A">
        <w:t>Ukupna početna ci</w:t>
      </w:r>
      <w:r w:rsidR="0036242E">
        <w:t xml:space="preserve">jena za umjetnine pod </w:t>
      </w:r>
      <w:r w:rsidRPr="00611C6A">
        <w:t xml:space="preserve"> 8:         </w:t>
      </w:r>
      <w:r w:rsidR="00542D95" w:rsidRPr="00542D95">
        <w:t xml:space="preserve">49.840,00 </w:t>
      </w:r>
      <w:r w:rsidR="00542D95">
        <w:t>kn</w:t>
      </w:r>
      <w:r w:rsidRPr="00611C6A">
        <w:rPr>
          <w:bCs/>
          <w:lang w:val="en-GB"/>
        </w:rPr>
        <w:t>.</w:t>
      </w:r>
    </w:p>
    <w:p w:rsidRDefault="00B84302" w:rsidP="00A4438C" w:rsidR="00B84302" w:rsidRPr="00A4438C">
      <w:pPr>
        <w:tabs>
          <w:tab w:pos="567" w:val="left"/>
          <w:tab w:pos="8505" w:val="left"/>
        </w:tabs>
        <w:rPr>
          <w:bCs/>
        </w:rPr>
      </w:pPr>
    </w:p>
    <w:p w:rsidRDefault="00BD7B34" w:rsidP="00BD7B34" w:rsidR="00BD7B34" w:rsidRPr="00A4438C">
      <w:pPr>
        <w:tabs>
          <w:tab w:pos="567" w:val="left"/>
          <w:tab w:pos="8505" w:val="left"/>
        </w:tabs>
        <w:jc w:val="both"/>
        <w:rPr>
          <w:bCs/>
        </w:rPr>
      </w:pPr>
      <w:r w:rsidRPr="00A4438C">
        <w:rPr>
          <w:bCs/>
        </w:rPr>
        <w:t>III</w:t>
      </w:r>
      <w:r>
        <w:rPr>
          <w:bCs/>
        </w:rPr>
        <w:t>.</w:t>
      </w:r>
      <w:r w:rsidRPr="00A4438C">
        <w:rPr>
          <w:bCs/>
        </w:rPr>
        <w:t xml:space="preserve"> Imovina stečajnog </w:t>
      </w:r>
      <w:r>
        <w:rPr>
          <w:bCs/>
        </w:rPr>
        <w:t xml:space="preserve">dužnika navedena pod I </w:t>
      </w:r>
      <w:r w:rsidRPr="00A4438C">
        <w:rPr>
          <w:bCs/>
        </w:rPr>
        <w:t>A) – NEKRETNINE, prodaju se pojedinačno svaka za sebe, dok se imovina s</w:t>
      </w:r>
      <w:r>
        <w:rPr>
          <w:bCs/>
        </w:rPr>
        <w:t xml:space="preserve">tečajnog </w:t>
      </w:r>
      <w:r w:rsidR="00926908">
        <w:rPr>
          <w:bCs/>
        </w:rPr>
        <w:t>d</w:t>
      </w:r>
      <w:r>
        <w:rPr>
          <w:bCs/>
        </w:rPr>
        <w:t xml:space="preserve">užnika navedena pod </w:t>
      </w:r>
      <w:r w:rsidRPr="00A4438C">
        <w:rPr>
          <w:bCs/>
        </w:rPr>
        <w:t>II</w:t>
      </w:r>
      <w:r>
        <w:rPr>
          <w:bCs/>
        </w:rPr>
        <w:t>.</w:t>
      </w:r>
      <w:r w:rsidRPr="00A4438C">
        <w:rPr>
          <w:bCs/>
        </w:rPr>
        <w:t xml:space="preserve"> POKRETNINE-UMJETNIČKE SLIKE, prodaju se pojedinačno (svaka za sebe) i zajedno (kao cjelina). </w:t>
      </w:r>
    </w:p>
    <w:p w:rsidRDefault="00BD7B34" w:rsidP="00A4438C" w:rsidR="00A4438C" w:rsidRPr="00A4438C">
      <w:pPr>
        <w:tabs>
          <w:tab w:pos="567" w:val="left"/>
          <w:tab w:pos="8505" w:val="left"/>
        </w:tabs>
        <w:jc w:val="both"/>
        <w:rPr>
          <w:bCs/>
        </w:rPr>
      </w:pPr>
      <w:r w:rsidRPr="00A4438C">
        <w:rPr>
          <w:bCs/>
        </w:rPr>
        <w:t xml:space="preserve">U slučaju pristiglih prijava za kupnju pojedinačne imovine (stvari) i/ili za kupnju zajedno, kao cjeline, prednost će imati kupac koji kupuje cjelinu. </w:t>
      </w:r>
    </w:p>
    <w:p w:rsidRDefault="00A4438C" w:rsidP="00A4438C" w:rsidR="00A4438C" w:rsidRPr="00617E25">
      <w:pPr>
        <w:tabs>
          <w:tab w:pos="567" w:val="left"/>
          <w:tab w:pos="8505" w:val="left"/>
        </w:tabs>
        <w:jc w:val="both"/>
        <w:rPr>
          <w:bCs/>
        </w:rPr>
      </w:pPr>
      <w:r w:rsidRPr="00617E25">
        <w:rPr>
          <w:bCs/>
        </w:rPr>
        <w:t>IV</w:t>
      </w:r>
      <w:r w:rsidR="00B224BA" w:rsidRPr="00617E25">
        <w:rPr>
          <w:bCs/>
        </w:rPr>
        <w:t>.</w:t>
      </w:r>
      <w:r w:rsidRPr="00617E25">
        <w:rPr>
          <w:bCs/>
        </w:rPr>
        <w:t xml:space="preserve"> Vrijednost imovine stečajnog </w:t>
      </w:r>
      <w:r w:rsidR="00156BF5">
        <w:rPr>
          <w:bCs/>
        </w:rPr>
        <w:t>d</w:t>
      </w:r>
      <w:r w:rsidRPr="00617E25">
        <w:rPr>
          <w:bCs/>
        </w:rPr>
        <w:t xml:space="preserve">užnika koja se prodaje u točki I/ i II/ ovog </w:t>
      </w:r>
      <w:r w:rsidR="00B224BA" w:rsidRPr="00617E25">
        <w:rPr>
          <w:bCs/>
        </w:rPr>
        <w:t>zaključka</w:t>
      </w:r>
      <w:r w:rsidRPr="00617E25">
        <w:rPr>
          <w:bCs/>
        </w:rPr>
        <w:t xml:space="preserve"> predstavlja najnižu početnu vrijednost odnosno cijenu ispod koje se ista ne može prodati na ovoj dražbi.</w:t>
      </w:r>
    </w:p>
    <w:p w:rsidRDefault="00A4438C" w:rsidP="00A4438C" w:rsidR="00A4438C" w:rsidRPr="00A4438C">
      <w:pPr>
        <w:tabs>
          <w:tab w:pos="567" w:val="left"/>
          <w:tab w:pos="8505" w:val="left"/>
        </w:tabs>
        <w:jc w:val="both"/>
        <w:rPr>
          <w:bCs/>
        </w:rPr>
      </w:pPr>
    </w:p>
    <w:p w:rsidRDefault="00A4438C" w:rsidP="00A4438C" w:rsidR="00A4438C" w:rsidRPr="00A4438C">
      <w:pPr>
        <w:tabs>
          <w:tab w:pos="567" w:val="left"/>
          <w:tab w:pos="8505" w:val="left"/>
        </w:tabs>
        <w:jc w:val="both"/>
        <w:rPr>
          <w:bCs/>
        </w:rPr>
      </w:pPr>
      <w:r w:rsidRPr="00A4438C">
        <w:rPr>
          <w:bCs/>
        </w:rPr>
        <w:t>V</w:t>
      </w:r>
      <w:r w:rsidR="00B224BA">
        <w:rPr>
          <w:bCs/>
        </w:rPr>
        <w:t>.</w:t>
      </w:r>
      <w:r w:rsidRPr="00A4438C">
        <w:rPr>
          <w:bCs/>
        </w:rPr>
        <w:t xml:space="preserve"> Rješenjem Trgovačkog suda u Splitu pod poslovnim brojem 14.St-770/11 od dana 14.</w:t>
      </w:r>
      <w:r w:rsidR="00FF67FD">
        <w:rPr>
          <w:bCs/>
        </w:rPr>
        <w:t xml:space="preserve"> svibnja 2014. </w:t>
      </w:r>
      <w:r w:rsidRPr="00A4438C">
        <w:rPr>
          <w:bCs/>
        </w:rPr>
        <w:t>određena je zabilježba prodaje</w:t>
      </w:r>
      <w:r w:rsidR="00B224BA">
        <w:rPr>
          <w:bCs/>
        </w:rPr>
        <w:t xml:space="preserve"> nekretnina navedenih u točki I </w:t>
      </w:r>
      <w:r w:rsidRPr="00A4438C">
        <w:rPr>
          <w:bCs/>
        </w:rPr>
        <w:t xml:space="preserve">A) 1-22 u zemljišnoknjižnim odjelima općinskih sudova nadležnim za iste. </w:t>
      </w:r>
    </w:p>
    <w:p w:rsidRDefault="00D2675C" w:rsidP="00D2675C" w:rsidR="00D2675C">
      <w:pPr>
        <w:tabs>
          <w:tab w:pos="567" w:val="left"/>
          <w:tab w:pos="8505" w:val="left"/>
        </w:tabs>
      </w:pPr>
    </w:p>
    <w:p w:rsidRDefault="00D2675C" w:rsidP="008B00F0" w:rsidR="00D2675C" w:rsidRPr="008B00F0">
      <w:pPr>
        <w:tabs>
          <w:tab w:pos="567" w:val="left"/>
          <w:tab w:pos="8505" w:val="left"/>
        </w:tabs>
      </w:pPr>
      <w:r>
        <w:t xml:space="preserve">VI. Način i uvjeti prodaje: </w:t>
      </w:r>
      <w:r w:rsidR="00D47076" w:rsidRPr="001F71AE">
        <w:br/>
      </w:r>
      <w:r w:rsidRPr="00D2675C">
        <w:rPr>
          <w:bCs/>
        </w:rPr>
        <w:t xml:space="preserve">1/Prodaja se obavlja u stečajnom postupku nad uvodno navedenim Stečajnim dužnikom. </w:t>
      </w:r>
    </w:p>
    <w:p w:rsidRDefault="00D2675C" w:rsidP="00D2675C" w:rsidR="00D2675C" w:rsidRPr="00D2675C">
      <w:pPr>
        <w:tabs>
          <w:tab w:pos="567" w:val="left"/>
          <w:tab w:pos="8505" w:val="left"/>
        </w:tabs>
        <w:jc w:val="both"/>
        <w:rPr>
          <w:bCs/>
        </w:rPr>
      </w:pPr>
      <w:r w:rsidRPr="00D2675C">
        <w:rPr>
          <w:bCs/>
        </w:rPr>
        <w:t xml:space="preserve">2/Prodaja će se obaviti sukladno pravilima Ovršnog zakona, po načelu „viđeno-kupljeno“ . Time se isključuju svi naknadni prigovori kupaca radi materijalnih i pravnih nedostataka imovine (stvari) </w:t>
      </w:r>
      <w:r w:rsidR="00926908">
        <w:rPr>
          <w:bCs/>
        </w:rPr>
        <w:t>s</w:t>
      </w:r>
      <w:r w:rsidRPr="00D2675C">
        <w:rPr>
          <w:bCs/>
        </w:rPr>
        <w:t>tečajnog dužnika koja se prodaje na ovoj dražbi. Posebno se isključuju prigovori kupaca radi materijalnih i pravnih nedostataka imovine (stvari) odnosno nekretnina iz točke I</w:t>
      </w:r>
      <w:r w:rsidR="00B224BA">
        <w:rPr>
          <w:bCs/>
        </w:rPr>
        <w:t xml:space="preserve"> </w:t>
      </w:r>
      <w:r w:rsidRPr="00D2675C">
        <w:rPr>
          <w:bCs/>
        </w:rPr>
        <w:t xml:space="preserve">A.) ovog </w:t>
      </w:r>
      <w:r w:rsidR="00B224BA">
        <w:rPr>
          <w:bCs/>
        </w:rPr>
        <w:t>zaključka</w:t>
      </w:r>
      <w:r w:rsidRPr="00D2675C">
        <w:rPr>
          <w:bCs/>
        </w:rPr>
        <w:t xml:space="preserve">, a koje bi kupac mogao istaknuti pozivom na odredbe posebnih propisa koji reguliraju postupanje s nezakonito izgrađenim zgradama (nekretninama). Za nekretnine za koje je u </w:t>
      </w:r>
      <w:r w:rsidR="00B224BA">
        <w:rPr>
          <w:bCs/>
        </w:rPr>
        <w:t>zaključka</w:t>
      </w:r>
      <w:r w:rsidRPr="00D2675C">
        <w:rPr>
          <w:bCs/>
        </w:rPr>
        <w:t xml:space="preserve"> navedena napomena da nisu slobodne od osoba i stvari, kupac snosi rizik i trošak preuzimanja posjeda istih. </w:t>
      </w:r>
    </w:p>
    <w:p w:rsidRDefault="00D2675C" w:rsidP="00D2675C" w:rsidR="00D2675C" w:rsidRPr="00D2675C">
      <w:pPr>
        <w:tabs>
          <w:tab w:pos="567" w:val="left"/>
          <w:tab w:pos="8505" w:val="left"/>
        </w:tabs>
        <w:jc w:val="both"/>
        <w:rPr>
          <w:bCs/>
        </w:rPr>
      </w:pPr>
      <w:r w:rsidRPr="00D2675C">
        <w:rPr>
          <w:bCs/>
        </w:rPr>
        <w:t>3/ Prodaja će se obaviti usmenom javnom dražbom - javnim nadmetanjem po načelu "tko da više" uz prethodno prikupljanje pisanih prijava za dražbu. Najniža početna cijena određena je točkom I</w:t>
      </w:r>
      <w:r w:rsidR="00B224BA">
        <w:rPr>
          <w:bCs/>
        </w:rPr>
        <w:t xml:space="preserve">. </w:t>
      </w:r>
      <w:r w:rsidRPr="00D2675C">
        <w:rPr>
          <w:bCs/>
        </w:rPr>
        <w:t>i II</w:t>
      </w:r>
      <w:r w:rsidR="00B224BA">
        <w:rPr>
          <w:bCs/>
        </w:rPr>
        <w:t>.</w:t>
      </w:r>
      <w:r w:rsidRPr="00D2675C">
        <w:rPr>
          <w:bCs/>
        </w:rPr>
        <w:t xml:space="preserve"> ovog </w:t>
      </w:r>
      <w:r w:rsidR="00B224BA">
        <w:rPr>
          <w:bCs/>
        </w:rPr>
        <w:t>zaključka</w:t>
      </w:r>
      <w:r w:rsidRPr="00D2675C">
        <w:rPr>
          <w:bCs/>
        </w:rPr>
        <w:t>.</w:t>
      </w:r>
    </w:p>
    <w:p w:rsidRDefault="00D2675C" w:rsidP="00D2675C" w:rsidR="00D2675C" w:rsidRPr="00D2675C">
      <w:pPr>
        <w:tabs>
          <w:tab w:pos="567" w:val="left"/>
          <w:tab w:pos="8505" w:val="left"/>
        </w:tabs>
        <w:jc w:val="both"/>
        <w:rPr>
          <w:bCs/>
        </w:rPr>
      </w:pPr>
      <w:r w:rsidRPr="00D2675C">
        <w:rPr>
          <w:bCs/>
        </w:rPr>
        <w:t>4/ Ročište za javno otvaranje prispjelih pisanih ponuda i usmenu javnu dražbu stvari (imovine) navedenih pod točkom I</w:t>
      </w:r>
      <w:r w:rsidR="00B224BA">
        <w:rPr>
          <w:bCs/>
        </w:rPr>
        <w:t>. i II.</w:t>
      </w:r>
      <w:r w:rsidRPr="00D2675C">
        <w:rPr>
          <w:bCs/>
        </w:rPr>
        <w:t xml:space="preserve"> ovog </w:t>
      </w:r>
      <w:r w:rsidR="00B224BA">
        <w:rPr>
          <w:bCs/>
        </w:rPr>
        <w:t>zaključka</w:t>
      </w:r>
      <w:r w:rsidRPr="00D2675C">
        <w:rPr>
          <w:bCs/>
        </w:rPr>
        <w:t xml:space="preserve"> zakazano je za dan </w:t>
      </w:r>
      <w:r w:rsidR="0036242E">
        <w:rPr>
          <w:b/>
          <w:bCs/>
        </w:rPr>
        <w:t>26. ožujka</w:t>
      </w:r>
      <w:r w:rsidR="002348DF">
        <w:rPr>
          <w:b/>
          <w:bCs/>
        </w:rPr>
        <w:t xml:space="preserve"> </w:t>
      </w:r>
      <w:r w:rsidR="0036242E">
        <w:rPr>
          <w:b/>
          <w:bCs/>
        </w:rPr>
        <w:t>2019</w:t>
      </w:r>
      <w:r w:rsidR="002348DF">
        <w:rPr>
          <w:b/>
          <w:bCs/>
        </w:rPr>
        <w:t>.</w:t>
      </w:r>
      <w:r w:rsidR="00B224BA">
        <w:rPr>
          <w:b/>
          <w:bCs/>
        </w:rPr>
        <w:t xml:space="preserve"> </w:t>
      </w:r>
      <w:r w:rsidRPr="00B224BA">
        <w:rPr>
          <w:b/>
          <w:bCs/>
        </w:rPr>
        <w:t xml:space="preserve">s </w:t>
      </w:r>
      <w:r w:rsidRPr="00B224BA">
        <w:rPr>
          <w:b/>
          <w:bCs/>
        </w:rPr>
        <w:lastRenderedPageBreak/>
        <w:t xml:space="preserve">početkom u </w:t>
      </w:r>
      <w:r w:rsidR="0036242E">
        <w:rPr>
          <w:b/>
          <w:bCs/>
        </w:rPr>
        <w:t>12</w:t>
      </w:r>
      <w:r w:rsidR="00BA4967">
        <w:rPr>
          <w:b/>
          <w:bCs/>
        </w:rPr>
        <w:t>:00</w:t>
      </w:r>
      <w:r w:rsidRPr="00B224BA">
        <w:rPr>
          <w:b/>
          <w:bCs/>
        </w:rPr>
        <w:t xml:space="preserve"> sati u Trgovačkom sudu u Splitu, Split, Sukoišanska 6.</w:t>
      </w:r>
      <w:r w:rsidR="00B224BA">
        <w:rPr>
          <w:b/>
          <w:bCs/>
        </w:rPr>
        <w:t>,</w:t>
      </w:r>
      <w:r w:rsidRPr="00B224BA">
        <w:rPr>
          <w:b/>
          <w:bCs/>
        </w:rPr>
        <w:t xml:space="preserve"> sudnica br. 22 (podrumski dio zgrade)</w:t>
      </w:r>
      <w:r>
        <w:rPr>
          <w:bCs/>
        </w:rPr>
        <w:t>.</w:t>
      </w:r>
    </w:p>
    <w:p w:rsidRDefault="00D2675C" w:rsidP="00D2675C" w:rsidR="00D2675C">
      <w:pPr>
        <w:tabs>
          <w:tab w:pos="567" w:val="left"/>
          <w:tab w:pos="8505" w:val="left"/>
        </w:tabs>
        <w:jc w:val="both"/>
        <w:rPr>
          <w:bCs/>
        </w:rPr>
      </w:pPr>
      <w:r w:rsidRPr="00D2675C">
        <w:rPr>
          <w:bCs/>
        </w:rPr>
        <w:t>5/</w:t>
      </w:r>
      <w:r>
        <w:rPr>
          <w:bCs/>
        </w:rPr>
        <w:t xml:space="preserve"> </w:t>
      </w:r>
      <w:r w:rsidRPr="00D2675C">
        <w:rPr>
          <w:bCs/>
        </w:rPr>
        <w:t xml:space="preserve">Pravo podnošenja </w:t>
      </w:r>
      <w:r w:rsidR="00B224BA">
        <w:rPr>
          <w:bCs/>
        </w:rPr>
        <w:t>pisanih</w:t>
      </w:r>
      <w:r w:rsidRPr="00D2675C">
        <w:rPr>
          <w:bCs/>
        </w:rPr>
        <w:t xml:space="preserve"> prijava za dražbu i sudjelovanje na javnoj dražbi imaju sve domaće i inozemne pravne i fizičke osobe pod uvjetima iz ovog </w:t>
      </w:r>
      <w:r w:rsidR="00B224BA">
        <w:rPr>
          <w:bCs/>
        </w:rPr>
        <w:t>zaključka</w:t>
      </w:r>
      <w:r w:rsidRPr="00D2675C">
        <w:rPr>
          <w:bCs/>
        </w:rPr>
        <w:t>. Ponuda mora sadržavati sve podatke o ponuditelju (ime,</w:t>
      </w:r>
      <w:r w:rsidR="00134487">
        <w:rPr>
          <w:bCs/>
        </w:rPr>
        <w:t xml:space="preserve"> </w:t>
      </w:r>
      <w:r w:rsidRPr="00D2675C">
        <w:rPr>
          <w:bCs/>
        </w:rPr>
        <w:t>prezime,</w:t>
      </w:r>
      <w:r w:rsidR="00134487">
        <w:rPr>
          <w:bCs/>
        </w:rPr>
        <w:t xml:space="preserve"> </w:t>
      </w:r>
      <w:r w:rsidRPr="00D2675C">
        <w:rPr>
          <w:bCs/>
        </w:rPr>
        <w:t>adresu,</w:t>
      </w:r>
      <w:r w:rsidR="00134487">
        <w:rPr>
          <w:bCs/>
        </w:rPr>
        <w:t xml:space="preserve"> </w:t>
      </w:r>
      <w:r w:rsidRPr="00D2675C">
        <w:rPr>
          <w:bCs/>
        </w:rPr>
        <w:t>OIB, cijenu i potpis za fizičke osobe, odnosno, za pravne osobe izvadak iz upisnika u koji je ponuditelj upisan,</w:t>
      </w:r>
      <w:r w:rsidR="00B224BA">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B224BA" w:rsidP="00B224BA" w:rsidR="00B224BA" w:rsidRPr="00B224BA">
      <w:pPr>
        <w:jc w:val="both"/>
      </w:pPr>
      <w:r>
        <w:t xml:space="preserve">Ukoliko navedene osobe zastupa punomoćnik, isti mora priložiti javnobilježnički ovjerenu specijalnu punomoć za zastupanje. </w:t>
      </w:r>
    </w:p>
    <w:p w:rsidRDefault="00D2675C" w:rsidP="00D2675C" w:rsidR="00D2675C" w:rsidRPr="00D2675C">
      <w:pPr>
        <w:tabs>
          <w:tab w:pos="567" w:val="left"/>
          <w:tab w:pos="8505" w:val="left"/>
        </w:tabs>
        <w:jc w:val="both"/>
        <w:rPr>
          <w:bCs/>
        </w:rPr>
      </w:pPr>
      <w:r w:rsidRPr="00D2675C">
        <w:rPr>
          <w:bCs/>
        </w:rPr>
        <w:t xml:space="preserve">6/ Podnositelji pisanih prijava za dražbu dužni su zaključno s danom </w:t>
      </w:r>
      <w:r w:rsidR="0036242E">
        <w:rPr>
          <w:b/>
          <w:bCs/>
        </w:rPr>
        <w:t>21. ožujka 2019</w:t>
      </w:r>
      <w:r w:rsidR="002348DF">
        <w:rPr>
          <w:b/>
          <w:bCs/>
        </w:rPr>
        <w:t>.</w:t>
      </w:r>
      <w:r w:rsidRPr="00D2675C">
        <w:rPr>
          <w:bCs/>
        </w:rPr>
        <w:t xml:space="preserve"> poslati pismenu prijavu za dražbu - nadmetanje i uplatiti jamčevinu u iznosu od 10% od početne prodajne cijene za imovinu (stvar) koja se kupuje a navedeno pod točkom I</w:t>
      </w:r>
      <w:r w:rsidR="005206F2">
        <w:rPr>
          <w:bCs/>
        </w:rPr>
        <w:t>.</w:t>
      </w:r>
      <w:r w:rsidRPr="00D2675C">
        <w:rPr>
          <w:bCs/>
        </w:rPr>
        <w:t xml:space="preserve"> i II</w:t>
      </w:r>
      <w:r w:rsidR="005206F2">
        <w:rPr>
          <w:bCs/>
        </w:rPr>
        <w:t>.</w:t>
      </w:r>
      <w:r w:rsidRPr="00D2675C">
        <w:rPr>
          <w:bCs/>
        </w:rPr>
        <w:t xml:space="preserve"> ovog </w:t>
      </w:r>
      <w:r w:rsidR="005206F2">
        <w:rPr>
          <w:bCs/>
        </w:rPr>
        <w:t>zaključka</w:t>
      </w:r>
      <w:r w:rsidRPr="00D2675C">
        <w:rPr>
          <w:bCs/>
        </w:rPr>
        <w:t xml:space="preserve">. </w:t>
      </w:r>
    </w:p>
    <w:p w:rsidRDefault="00D2675C" w:rsidP="00D2675C" w:rsidR="00D2675C"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HR1623900011300000664, koji se vodi kod Hrvatske poštanske banke d.d. sa svrhom </w:t>
      </w:r>
      <w:r>
        <w:rPr>
          <w:bCs/>
        </w:rPr>
        <w:t>uplate: „</w:t>
      </w:r>
      <w:r w:rsidRPr="005206F2">
        <w:rPr>
          <w:b/>
          <w:bCs/>
        </w:rPr>
        <w:t>jamčevina u predmetu: 4.St-770/11</w:t>
      </w:r>
      <w:r w:rsidRPr="00D2675C">
        <w:rPr>
          <w:bCs/>
        </w:rPr>
        <w:t xml:space="preserve">.“ </w:t>
      </w:r>
    </w:p>
    <w:p w:rsidRDefault="00D2675C" w:rsidP="00D2675C" w:rsidR="00D2675C" w:rsidRPr="00D2675C">
      <w:pPr>
        <w:tabs>
          <w:tab w:pos="567" w:val="left"/>
          <w:tab w:pos="8505" w:val="left"/>
        </w:tabs>
        <w:jc w:val="both"/>
        <w:rPr>
          <w:bCs/>
        </w:rPr>
      </w:pPr>
      <w:r w:rsidRPr="00D2675C">
        <w:rPr>
          <w:bCs/>
        </w:rPr>
        <w:t>8/ Pisane prijave za dražbu sa dokazom o plaćenoj jamčevini, dostavljaju se na adresu: Trgovački sud u Spl</w:t>
      </w:r>
      <w:r w:rsidR="00134487">
        <w:rPr>
          <w:bCs/>
        </w:rPr>
        <w:t>itu, 21000 Split, Sukoišanska 6</w:t>
      </w:r>
      <w:r w:rsidRPr="00D2675C">
        <w:rPr>
          <w:bCs/>
        </w:rPr>
        <w:t>,</w:t>
      </w:r>
      <w:r w:rsidR="00134487">
        <w:rPr>
          <w:bCs/>
        </w:rPr>
        <w:t xml:space="preserve"> </w:t>
      </w:r>
      <w:r w:rsidRPr="00D2675C">
        <w:rPr>
          <w:bCs/>
        </w:rPr>
        <w:t>s naznako</w:t>
      </w:r>
      <w:r>
        <w:rPr>
          <w:bCs/>
        </w:rPr>
        <w:t xml:space="preserve">m „Ponuda na </w:t>
      </w:r>
      <w:r w:rsidR="005206F2">
        <w:rPr>
          <w:bCs/>
        </w:rPr>
        <w:t>o</w:t>
      </w:r>
      <w:r w:rsidRPr="005206F2">
        <w:rPr>
          <w:bCs/>
        </w:rPr>
        <w:t xml:space="preserve">glas </w:t>
      </w:r>
      <w:r>
        <w:rPr>
          <w:bCs/>
        </w:rPr>
        <w:t xml:space="preserve">u predmetu: </w:t>
      </w:r>
      <w:r w:rsidRPr="00D2675C">
        <w:rPr>
          <w:bCs/>
        </w:rPr>
        <w:t xml:space="preserve">4.St-770/11.- ne otvarati“. </w:t>
      </w:r>
    </w:p>
    <w:p w:rsidRDefault="00D2675C" w:rsidP="00D2675C" w:rsidR="00D2675C" w:rsidRPr="00D2675C">
      <w:pPr>
        <w:tabs>
          <w:tab w:pos="567" w:val="left"/>
          <w:tab w:pos="8505" w:val="left"/>
        </w:tabs>
        <w:jc w:val="both"/>
        <w:rPr>
          <w:bCs/>
        </w:rPr>
      </w:pPr>
      <w:r w:rsidRPr="00D2675C">
        <w:rPr>
          <w:bCs/>
        </w:rPr>
        <w:t xml:space="preserve">9/ Podnositelj prijave koji ne uplati traženu jamčevinu nema pravo sudjelovati na gore zakazanom ročištu za javnu dražbu. </w:t>
      </w:r>
    </w:p>
    <w:p w:rsidRDefault="00D2675C" w:rsidP="00D2675C" w:rsidR="00D2675C" w:rsidRPr="00D2675C">
      <w:pPr>
        <w:tabs>
          <w:tab w:pos="567" w:val="left"/>
          <w:tab w:pos="8505" w:val="left"/>
        </w:tabs>
        <w:jc w:val="both"/>
        <w:rPr>
          <w:bCs/>
        </w:rPr>
      </w:pPr>
      <w:r w:rsidRPr="00D2675C">
        <w:rPr>
          <w:bCs/>
        </w:rPr>
        <w:t xml:space="preserve">10/ Kupcu će se plaćena jamčevina uračunati u cijenu, a ostalima će biti vraćena u roku od tri dana od održanog ročišta za javnu dražbu. </w:t>
      </w:r>
    </w:p>
    <w:p w:rsidRDefault="00D2675C" w:rsidP="00D2675C" w:rsidR="00D2675C" w:rsidRPr="00BA6D2F">
      <w:pPr>
        <w:tabs>
          <w:tab w:pos="567" w:val="left"/>
          <w:tab w:pos="8505" w:val="left"/>
        </w:tabs>
        <w:jc w:val="both"/>
        <w:rPr>
          <w:bCs/>
        </w:rPr>
      </w:pPr>
      <w:r w:rsidRPr="00BA6D2F">
        <w:rPr>
          <w:bCs/>
        </w:rPr>
        <w:t xml:space="preserve">11/ Najpovoljniji prijavitelj čija prijava na dražbi bude prihvaćena, dužan je u roku od trideset (30 dana) računajući od održane javne dražbe u cijelosti uplatiti kupovnu cijenu, kupovninu, umanjenu za iznos prethodno plaćene jamčevine, te platiti porez na dodanu vrijednost (PDV) ukoliko izdražbovana nekretnina ili pokretnina podliježe obvezi plaćanja PDV-a, prireze i sve druge javne dadžbine, ovjere,pristojbe i slično. Iznimno, za nekretnine koje podliježu obvezi plaćanja poreza na promet nekretnina, kupac je dužan platiti isti na način i u roku, sukladno Zakonu o porezu na promet nekretnina. </w:t>
      </w:r>
    </w:p>
    <w:p w:rsidRDefault="00D2675C" w:rsidP="00D2675C" w:rsidR="00D2675C" w:rsidRPr="00D2675C">
      <w:pPr>
        <w:tabs>
          <w:tab w:pos="567" w:val="left"/>
          <w:tab w:pos="8505" w:val="left"/>
        </w:tabs>
        <w:jc w:val="both"/>
        <w:rPr>
          <w:bCs/>
        </w:rPr>
      </w:pPr>
      <w:r w:rsidRPr="00BA6D2F">
        <w:rPr>
          <w:bCs/>
        </w:rPr>
        <w:t>12/ Prijavitelj koji</w:t>
      </w:r>
      <w:r w:rsidRPr="00D2675C">
        <w:rPr>
          <w:bCs/>
        </w:rPr>
        <w:t xml:space="preserve"> povuče prijavu prije početka javnog nadmetanja ili se ne želi nadmetati, ili koji ne uplati kupoprodajnu cijenu, kupovninu i ostalo što treba platiti iz točke 11.</w:t>
      </w:r>
      <w:r w:rsidR="00134487">
        <w:rPr>
          <w:bCs/>
        </w:rPr>
        <w:t xml:space="preserve"> </w:t>
      </w:r>
      <w:r w:rsidRPr="00D2675C">
        <w:rPr>
          <w:bCs/>
        </w:rPr>
        <w:t xml:space="preserve">stavak 1. u ostavljenom roku, smatrat će se kako je odustao od kupnje te tada gubi pravo na povrat jamčevine. </w:t>
      </w:r>
    </w:p>
    <w:p w:rsidRDefault="00D2675C" w:rsidP="00D2675C" w:rsidR="00D2675C" w:rsidRPr="00D2675C">
      <w:pPr>
        <w:tabs>
          <w:tab w:pos="567" w:val="left"/>
          <w:tab w:pos="8505" w:val="left"/>
        </w:tabs>
        <w:jc w:val="both"/>
        <w:rPr>
          <w:bCs/>
        </w:rPr>
      </w:pPr>
      <w:r w:rsidRPr="00D2675C">
        <w:rPr>
          <w:bCs/>
        </w:rPr>
        <w:t>13/</w:t>
      </w:r>
      <w:r>
        <w:rPr>
          <w:bCs/>
        </w:rPr>
        <w:t xml:space="preserve"> </w:t>
      </w:r>
      <w:r w:rsidRPr="00D2675C">
        <w:rPr>
          <w:bCs/>
        </w:rPr>
        <w:t>Prodaja se vrši po načelu „viđeno kupljeno“ pa su time isključeni svi prigovori kupaca radi</w:t>
      </w:r>
      <w:r w:rsidR="00134487">
        <w:rPr>
          <w:bCs/>
        </w:rPr>
        <w:t xml:space="preserve"> </w:t>
      </w:r>
      <w:r w:rsidRPr="00D2675C">
        <w:rPr>
          <w:bCs/>
        </w:rPr>
        <w:t xml:space="preserve">materijalnih i pravnih nedostataka imovine (stvari) </w:t>
      </w:r>
      <w:r w:rsidR="00134487">
        <w:rPr>
          <w:bCs/>
        </w:rPr>
        <w:t>s</w:t>
      </w:r>
      <w:r w:rsidRPr="00D2675C">
        <w:rPr>
          <w:bCs/>
        </w:rPr>
        <w:t>tečajnog dužnika koja se prodaje na ovoj dražbi.</w:t>
      </w:r>
    </w:p>
    <w:p w:rsidRDefault="00D2675C" w:rsidP="00D2675C" w:rsidR="00F06A41">
      <w:pPr>
        <w:tabs>
          <w:tab w:pos="567" w:val="left"/>
          <w:tab w:pos="8505" w:val="left"/>
        </w:tabs>
        <w:jc w:val="both"/>
        <w:rPr>
          <w:bCs/>
        </w:rPr>
      </w:pPr>
      <w:r w:rsidRPr="00D2675C">
        <w:rPr>
          <w:bCs/>
        </w:rPr>
        <w:t xml:space="preserve">14/ Kupac snosi sve troškove koji terete kupoprodaju po ovom rješenju: porez na promet nekretnina, porez na dodanu vrijednost (PDV), prireze i sve druge javne dadžbine, ovjere,pristojbe i slično. </w:t>
      </w:r>
    </w:p>
    <w:p w:rsidRDefault="00D2675C" w:rsidP="00D2675C" w:rsidR="00D2675C" w:rsidRPr="00D2675C">
      <w:pPr>
        <w:tabs>
          <w:tab w:pos="567" w:val="left"/>
          <w:tab w:pos="8505" w:val="left"/>
        </w:tabs>
        <w:jc w:val="both"/>
        <w:rPr>
          <w:bCs/>
        </w:rPr>
      </w:pPr>
      <w:r w:rsidRPr="00D2675C">
        <w:rPr>
          <w:bCs/>
        </w:rPr>
        <w:t>15/</w:t>
      </w:r>
      <w:r>
        <w:rPr>
          <w:bCs/>
        </w:rPr>
        <w:t xml:space="preserve"> </w:t>
      </w:r>
      <w:r w:rsidRPr="00D2675C">
        <w:rPr>
          <w:bCs/>
        </w:rPr>
        <w:t xml:space="preserve">Prodaja se vrši primjenom pravila Ovršnog zakona na odgovarajući način unutar stečajnog postupka. Prodavatelj pridržava pravo da bez posebnog obrazloženja ne prihvati ni jednu ponudu. </w:t>
      </w:r>
    </w:p>
    <w:p w:rsidRDefault="00D2675C" w:rsidP="00D2675C" w:rsidR="00D2675C" w:rsidRPr="00D2675C">
      <w:pPr>
        <w:tabs>
          <w:tab w:pos="567" w:val="left"/>
          <w:tab w:pos="8505" w:val="left"/>
        </w:tabs>
        <w:jc w:val="both"/>
        <w:rPr>
          <w:bCs/>
        </w:rPr>
      </w:pPr>
      <w:r w:rsidRPr="00D2675C">
        <w:rPr>
          <w:bCs/>
        </w:rPr>
        <w:t>16/</w:t>
      </w:r>
      <w:r>
        <w:rPr>
          <w:bCs/>
        </w:rPr>
        <w:t xml:space="preserve"> </w:t>
      </w:r>
      <w:r w:rsidRPr="00D2675C">
        <w:rPr>
          <w:bCs/>
        </w:rPr>
        <w:t xml:space="preserve">Dražba se može obaviti ako na istoj sudjeluje i samo jedan ponuditelj. </w:t>
      </w:r>
    </w:p>
    <w:p w:rsidRDefault="00D2675C" w:rsidP="00D2675C" w:rsidR="00D2675C" w:rsidRPr="00D2675C">
      <w:pPr>
        <w:tabs>
          <w:tab w:pos="567" w:val="left"/>
          <w:tab w:pos="8505" w:val="left"/>
        </w:tabs>
        <w:jc w:val="both"/>
        <w:rPr>
          <w:bCs/>
        </w:rPr>
      </w:pPr>
      <w:r w:rsidRPr="00D2675C">
        <w:rPr>
          <w:bCs/>
        </w:rPr>
        <w:t>17/</w:t>
      </w:r>
      <w:r>
        <w:rPr>
          <w:bCs/>
        </w:rPr>
        <w:t xml:space="preserve"> </w:t>
      </w:r>
      <w:r w:rsidRPr="00D2675C">
        <w:rPr>
          <w:bCs/>
        </w:rPr>
        <w:t xml:space="preserve">Sve prethodne obavijesti kao i dogovor u vezi pregleda imovine (stvari) koje se prodaju po ovom </w:t>
      </w:r>
      <w:r w:rsidR="00134487">
        <w:rPr>
          <w:bCs/>
        </w:rPr>
        <w:t>zaključku</w:t>
      </w:r>
      <w:r w:rsidRPr="00D2675C">
        <w:rPr>
          <w:bCs/>
        </w:rPr>
        <w:t xml:space="preserve"> i koje kupci žele kupiti, mogu se dobiti u radnom vremenu od 7,30 do 15,30 na brojeve telefona pravne službe i stečajne upraviteljice Ankice Čenić (021) 340-451 </w:t>
      </w:r>
      <w:r w:rsidRPr="00D2675C">
        <w:rPr>
          <w:bCs/>
        </w:rPr>
        <w:lastRenderedPageBreak/>
        <w:t>ili (021) 340-412,340-413, 340-456, 340-431 i na internetski stranicama VTS</w:t>
      </w:r>
      <w:r>
        <w:rPr>
          <w:bCs/>
        </w:rPr>
        <w:t xml:space="preserve"> </w:t>
      </w:r>
      <w:r w:rsidRPr="00D2675C">
        <w:rPr>
          <w:bCs/>
        </w:rPr>
        <w:t xml:space="preserve">(www.sudačka–mreza.hr/stecaj-ponude) i HGK (www.hgk.hr očevidnik nekretnina i pokretnina). </w:t>
      </w:r>
    </w:p>
    <w:p w:rsidRDefault="00D2675C" w:rsidP="000D2435" w:rsidR="000D2435">
      <w:pPr>
        <w:tabs>
          <w:tab w:pos="567" w:val="left"/>
          <w:tab w:pos="8505" w:val="left"/>
        </w:tabs>
        <w:jc w:val="both"/>
      </w:pPr>
      <w:r w:rsidRPr="00D2675C">
        <w:rPr>
          <w:bCs/>
        </w:rPr>
        <w:t>18/</w:t>
      </w:r>
      <w:r w:rsidR="00134487">
        <w:rPr>
          <w:bCs/>
        </w:rPr>
        <w:t xml:space="preserve"> </w:t>
      </w:r>
      <w:r w:rsidRPr="00D2675C">
        <w:rPr>
          <w:bCs/>
        </w:rPr>
        <w:t xml:space="preserve">Ovaj </w:t>
      </w:r>
      <w:r w:rsidR="00134487">
        <w:rPr>
          <w:bCs/>
        </w:rPr>
        <w:t>zaključak</w:t>
      </w:r>
      <w:r w:rsidRPr="00D2675C">
        <w:rPr>
          <w:bCs/>
        </w:rPr>
        <w:t xml:space="preserve"> će biti objavljen na e-oglasnoj ploči Trgovačkog suda u Splitu, kao i u dnevnom glasilu „Slobodna Dalmacija“ i „Večernji list“ u skraćenom obliku, dok će potpuni tekst </w:t>
      </w:r>
      <w:r w:rsidR="00134487">
        <w:rPr>
          <w:bCs/>
        </w:rPr>
        <w:t>zaključka</w:t>
      </w:r>
      <w:r w:rsidRPr="00D2675C">
        <w:rPr>
          <w:bCs/>
        </w:rPr>
        <w:t xml:space="preserve"> biti dostavljen Hrvatskoj gospodarskoj komori, te Visokom trgovačkom sudu RH u Zagrebu u ostavljenom roku.</w:t>
      </w:r>
    </w:p>
    <w:p w:rsidRDefault="0036242E" w:rsidP="00156BF5" w:rsidR="0036242E">
      <w:pPr>
        <w:jc w:val="center"/>
      </w:pPr>
    </w:p>
    <w:p w:rsidRDefault="004674A4" w:rsidP="00156BF5" w:rsidR="00172053">
      <w:pPr>
        <w:jc w:val="center"/>
      </w:pPr>
      <w:r w:rsidRPr="001F71AE">
        <w:t>Obrazloženje</w:t>
      </w:r>
    </w:p>
    <w:p w:rsidRDefault="00156BF5" w:rsidP="00156BF5" w:rsidR="00156BF5" w:rsidRPr="005206F2">
      <w:pPr>
        <w:jc w:val="center"/>
      </w:pPr>
    </w:p>
    <w:p w:rsidRDefault="005206F2" w:rsidP="005206F2" w:rsidR="005206F2">
      <w:pPr>
        <w:ind w:firstLine="720"/>
        <w:jc w:val="both"/>
      </w:pPr>
      <w:r w:rsidRPr="005206F2">
        <w:t xml:space="preserve">U stečajnom postupku nad uvodno navedenim stečajnim </w:t>
      </w:r>
      <w:r>
        <w:t>d</w:t>
      </w:r>
      <w:r w:rsidRPr="005206F2">
        <w:t xml:space="preserve">užnikom, </w:t>
      </w:r>
      <w:r>
        <w:t>s</w:t>
      </w:r>
      <w:r w:rsidRPr="005206F2">
        <w:t xml:space="preserve">tečajna </w:t>
      </w:r>
      <w:r>
        <w:t xml:space="preserve"> upraviteljica je </w:t>
      </w:r>
      <w:r w:rsidRPr="005206F2">
        <w:t xml:space="preserve">predložila </w:t>
      </w:r>
      <w:r>
        <w:t>s</w:t>
      </w:r>
      <w:r w:rsidRPr="005206F2">
        <w:t xml:space="preserve">udu odrediti </w:t>
      </w:r>
      <w:r>
        <w:t xml:space="preserve">ponovno </w:t>
      </w:r>
      <w:r w:rsidRPr="005206F2">
        <w:t>prodaj</w:t>
      </w:r>
      <w:r>
        <w:t>u</w:t>
      </w:r>
      <w:r w:rsidRPr="005206F2">
        <w:t xml:space="preserve"> imovine </w:t>
      </w:r>
      <w:r>
        <w:t>d</w:t>
      </w:r>
      <w:r w:rsidR="00B25ECB">
        <w:t>užnika.</w:t>
      </w:r>
    </w:p>
    <w:p w:rsidRDefault="00AF1706" w:rsidP="005206F2" w:rsidR="00AF1706" w:rsidRPr="001F71AE">
      <w:pPr>
        <w:jc w:val="both"/>
      </w:pPr>
    </w:p>
    <w:p w:rsidRDefault="00AF1706" w:rsidP="00FF67FD" w:rsidR="00F06A41">
      <w:pPr>
        <w:ind w:firstLine="720"/>
        <w:jc w:val="both"/>
      </w:pPr>
      <w:r w:rsidRPr="001F71AE">
        <w:t xml:space="preserve">Sud je prijedlog </w:t>
      </w:r>
      <w:r w:rsidR="00DC0CDF">
        <w:t>s</w:t>
      </w:r>
      <w:r w:rsidRPr="001F71AE">
        <w:t xml:space="preserve">tečajne upraviteljice prihvatio te je određena </w:t>
      </w:r>
      <w:r w:rsidR="005206F2">
        <w:t>javna dražba kao</w:t>
      </w:r>
      <w:r w:rsidRPr="001F71AE">
        <w:t xml:space="preserve"> u izreci ovog </w:t>
      </w:r>
      <w:r w:rsidR="005206F2">
        <w:t>zaključka</w:t>
      </w:r>
      <w:r w:rsidRPr="001F71AE">
        <w:t xml:space="preserve"> navedene imovine </w:t>
      </w:r>
      <w:r w:rsidR="00DC0CDF">
        <w:t>d</w:t>
      </w:r>
      <w:r w:rsidRPr="001F71AE">
        <w:t xml:space="preserve">užnika, </w:t>
      </w:r>
      <w:r w:rsidRPr="005206F2">
        <w:t>određeni su način i uvjeti prodaje, sve sukladno čl</w:t>
      </w:r>
      <w:r w:rsidR="008B00F0">
        <w:t>. 158. Stečajnog zakona (Narodne novine</w:t>
      </w:r>
      <w:r w:rsidRPr="001F71AE">
        <w:t xml:space="preserve"> br</w:t>
      </w:r>
      <w:r w:rsidR="008B00F0">
        <w:t>: 44/96, 29/99, 129/00</w:t>
      </w:r>
      <w:r w:rsidRPr="001F71AE">
        <w:t>, 123/03, 197/03, 82/06, 116/10, 25/12 i 133/12, dalje: SZ) uz podrednu primjenu</w:t>
      </w:r>
      <w:r w:rsidR="008B00F0">
        <w:t xml:space="preserve"> odredbi</w:t>
      </w:r>
      <w:r w:rsidRPr="001F71AE">
        <w:t xml:space="preserve"> Ovršnog zakona (</w:t>
      </w:r>
      <w:r w:rsidR="008B00F0">
        <w:t>Narodne novine br</w:t>
      </w:r>
      <w:r w:rsidRPr="001F71AE">
        <w:t>: 112/12</w:t>
      </w:r>
      <w:r w:rsidR="008B00F0">
        <w:t>, 25/13</w:t>
      </w:r>
      <w:r w:rsidRPr="001F71AE">
        <w:t xml:space="preserve">, dalje: OZ), radi čega je riješeno kao u izreci ovog </w:t>
      </w:r>
      <w:r w:rsidR="005206F2">
        <w:t>zaključka</w:t>
      </w:r>
      <w:r w:rsidRPr="001F71AE">
        <w:t>.</w:t>
      </w:r>
    </w:p>
    <w:p w:rsidRDefault="00E10F3C" w:rsidP="000D2435" w:rsidR="00F06A41">
      <w:pPr>
        <w:ind w:firstLine="540"/>
        <w:jc w:val="center"/>
      </w:pPr>
      <w:r w:rsidRPr="001F71AE">
        <w:t>U</w:t>
      </w:r>
      <w:r w:rsidR="00172053" w:rsidRPr="001F71AE">
        <w:t xml:space="preserve">  Splitu</w:t>
      </w:r>
      <w:r w:rsidR="0036242E">
        <w:t xml:space="preserve">, </w:t>
      </w:r>
      <w:r w:rsidR="00542D95">
        <w:t>26</w:t>
      </w:r>
      <w:r w:rsidR="0036242E">
        <w:t>. veljače 2019.</w:t>
      </w:r>
    </w:p>
    <w:p w:rsidRDefault="00AA6D6C" w:rsidP="00F06A41" w:rsidR="009711D0">
      <w:pPr>
        <w:ind w:firstLine="708" w:left="7080"/>
      </w:pPr>
      <w:r>
        <w:t>Sudac</w:t>
      </w:r>
    </w:p>
    <w:p w:rsidRDefault="003D6301" w:rsidP="003D6301" w:rsidR="003D6301"/>
    <w:p w:rsidRDefault="00FF67FD" w:rsidP="003D6301" w:rsidR="00FF67FD" w:rsidRPr="001F71AE"/>
    <w:p w:rsidRDefault="000B5A05" w:rsidP="000D2435" w:rsidR="009861E8">
      <w:pPr>
        <w:ind w:firstLine="540"/>
        <w:jc w:val="right"/>
      </w:pPr>
      <w:r>
        <w:t>Katarina Mikulić</w:t>
      </w:r>
      <w:r w:rsidR="00F63A50">
        <w:t>,v.r.</w:t>
      </w:r>
    </w:p>
    <w:p w:rsidRDefault="00F63A50" w:rsidP="0071700F" w:rsidR="00F63A50">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F63A50" w:rsidP="0071700F" w:rsidR="00F63A50"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F63A50" w:rsidP="000D2435" w:rsidR="00F63A50">
      <w:pPr>
        <w:ind w:firstLine="540"/>
        <w:jc w:val="right"/>
      </w:pPr>
    </w:p>
    <w:p w:rsidRDefault="00AA6D6C" w:rsidP="000D2435" w:rsidR="009861E8">
      <w:r w:rsidRPr="001F71AE">
        <w:t>Pouka o pravnom lijeku</w:t>
      </w:r>
      <w:r w:rsidR="00B31415" w:rsidRPr="001F71AE">
        <w:t>: Protiv  zaključka  nije dopušten</w:t>
      </w:r>
      <w:r w:rsidR="00BC4E1C" w:rsidRPr="001F71AE">
        <w:t xml:space="preserve"> pravni lijek. </w:t>
      </w:r>
    </w:p>
    <w:p w:rsidRDefault="0036242E" w:rsidP="00172053" w:rsidR="0036242E">
      <w:pPr>
        <w:jc w:val="both"/>
      </w:pPr>
    </w:p>
    <w:p w:rsidRDefault="0036242E" w:rsidP="00715580" w:rsidR="0036242E" w:rsidRPr="001F71AE">
      <w:pPr>
        <w:jc w:val="both"/>
      </w:pPr>
      <w:r>
        <w:rPr>
          <w:bCs/>
        </w:rPr>
        <w:t xml:space="preserve"> </w:t>
      </w:r>
    </w:p>
    <w:sectPr w:rsidSect="000B4EA6" w:rsidR="0036242E" w:rsidRPr="001F71A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D51" w:rsidR="00874D51">
      <w:r>
        <w:separator/>
      </w:r>
    </w:p>
  </w:endnote>
  <w:endnote w:id="0" w:type="continuationSeparator">
    <w:p w:rsidRDefault="00874D51" w:rsidR="00874D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D51" w:rsidR="00874D51">
      <w:r>
        <w:separator/>
      </w:r>
    </w:p>
  </w:footnote>
  <w:footnote w:id="0" w:type="continuationSeparator">
    <w:p w:rsidRDefault="00874D51" w:rsidR="00874D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874D51" w:rsidR="00874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A50" w:rsidP="00942FAB" w:rsidR="00874D51">
    <w:pPr>
      <w:tabs>
        <w:tab w:pos="4536" w:val="center"/>
        <w:tab w:pos="9072" w:val="right"/>
      </w:tabs>
      <w:ind w:firstLine="4248"/>
      <w:jc w:val="center"/>
    </w:pPr>
    <w:sdt>
      <w:sdtPr>
        <w:id w:val="929549403"/>
        <w:docPartObj>
          <w:docPartGallery w:val="Page Numbers (Top of Page)"/>
          <w:docPartUnique/>
        </w:docPartObj>
      </w:sdtPr>
      <w:sdtEndPr/>
      <w:sdtContent>
        <w:r w:rsidR="000B4EA6">
          <w:fldChar w:fldCharType="begin"/>
        </w:r>
        <w:r w:rsidR="000B4EA6">
          <w:instrText>PAGE   \* MERGEFORMAT</w:instrText>
        </w:r>
        <w:r w:rsidR="000B4EA6">
          <w:fldChar w:fldCharType="separate"/>
        </w:r>
        <w:r>
          <w:rPr>
            <w:noProof/>
          </w:rPr>
          <w:t>6</w:t>
        </w:r>
        <w:r w:rsidR="000B4EA6">
          <w:fldChar w:fldCharType="end"/>
        </w:r>
        <w:r w:rsidR="002348DF">
          <w:t xml:space="preserve"> </w:t>
        </w:r>
        <w:r w:rsidR="004931F1">
          <w:tab/>
        </w:r>
        <w:r w:rsidR="002348DF">
          <w:tab/>
        </w:r>
        <w:r w:rsidR="002318CB">
          <w:t>Poslovni broj: 4.St-770/2011-</w:t>
        </w:r>
      </w:sdtContent>
    </w:sdt>
    <w:r w:rsidR="00542D95">
      <w:t>1650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E7A45"/>
    <w:multiLevelType w:val="hybridMultilevel"/>
    <w:tmpl w:val="5770B492"/>
    <w:lvl w:tplc="268AE2B2" w:ilvl="0">
      <w:start w:val="2"/>
      <w:numFmt w:val="upperLetter"/>
      <w:lvlText w:val="%1)"/>
      <w:lvlJc w:val="left"/>
      <w:pPr>
        <w:tabs>
          <w:tab w:pos="1065" w:val="num"/>
        </w:tabs>
        <w:ind w:hanging="705" w:left="1065"/>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1B87A5B"/>
    <w:multiLevelType w:val="hybridMultilevel"/>
    <w:tmpl w:val="7C065F4A"/>
    <w:lvl w:tplc="25D84E52" w:ilvl="0">
      <w:start w:val="1"/>
      <w:numFmt w:val="decimal"/>
      <w:lvlText w:val="%1."/>
      <w:lvlJc w:val="left"/>
      <w:pPr>
        <w:tabs>
          <w:tab w:pos="360" w:val="num"/>
        </w:tabs>
        <w:ind w:hanging="360" w:left="360"/>
      </w:pPr>
      <w:rPr>
        <w:rFonts w:cs="Times New Roman" w:hAnsi="Times New Roman" w:ascii="Times New Roman" w:hint="default"/>
        <w:b/>
        <w:sz w:val="20"/>
        <w:szCs w:val="20"/>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14203FA5"/>
    <w:multiLevelType w:val="hybridMultilevel"/>
    <w:tmpl w:val="37008572"/>
    <w:lvl w:tplc="409E3D3E"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4">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5">
    <w:nsid w:val="195873BE"/>
    <w:multiLevelType w:val="hybridMultilevel"/>
    <w:tmpl w:val="28D8419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AB720CA"/>
    <w:multiLevelType w:val="hybridMultilevel"/>
    <w:tmpl w:val="CA28D934"/>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0F" w:ilvl="1">
      <w:start w:val="1"/>
      <w:numFmt w:val="decimal"/>
      <w:lvlText w:val="%2."/>
      <w:lvlJc w:val="left"/>
      <w:pPr>
        <w:tabs>
          <w:tab w:pos="1440" w:val="num"/>
        </w:tabs>
        <w:ind w:hanging="360" w:left="1440"/>
      </w:pPr>
      <w:rPr>
        <w:rFonts w:cs="Times New Roman"/>
        <w:b/>
        <w:sz w:val="22"/>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AD178A3"/>
    <w:multiLevelType w:val="hybridMultilevel"/>
    <w:tmpl w:val="C6645CE8"/>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0">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2">
    <w:nsid w:val="2EEB3ACF"/>
    <w:multiLevelType w:val="multilevel"/>
    <w:tmpl w:val="7C065F4A"/>
    <w:lvl w:ilvl="0">
      <w:start w:val="1"/>
      <w:numFmt w:val="decimal"/>
      <w:lvlText w:val="%1."/>
      <w:lvlJc w:val="left"/>
      <w:pPr>
        <w:tabs>
          <w:tab w:pos="360" w:val="num"/>
        </w:tabs>
        <w:ind w:hanging="360" w:left="360"/>
      </w:pPr>
      <w:rPr>
        <w:rFonts w:cs="Times New Roman" w:hAnsi="Times New Roman" w:ascii="Times New Roman" w:hint="default"/>
        <w:b/>
        <w:sz w:val="20"/>
        <w:szCs w:val="20"/>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13">
    <w:nsid w:val="317510AB"/>
    <w:multiLevelType w:val="hybridMultilevel"/>
    <w:tmpl w:val="399A284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4">
    <w:nsid w:val="3B19724E"/>
    <w:multiLevelType w:val="hybridMultilevel"/>
    <w:tmpl w:val="200A9990"/>
    <w:lvl w:tplc="93BAE388"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20A4CFC"/>
    <w:multiLevelType w:val="hybridMultilevel"/>
    <w:tmpl w:val="021C3CCA"/>
    <w:lvl w:tplc="DB9C72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61262D1"/>
    <w:multiLevelType w:val="multilevel"/>
    <w:tmpl w:val="7C065F4A"/>
    <w:lvl w:ilvl="0">
      <w:start w:val="1"/>
      <w:numFmt w:val="decimal"/>
      <w:lvlText w:val="%1."/>
      <w:lvlJc w:val="left"/>
      <w:pPr>
        <w:tabs>
          <w:tab w:pos="360" w:val="num"/>
        </w:tabs>
        <w:ind w:hanging="360" w:left="360"/>
      </w:pPr>
      <w:rPr>
        <w:rFonts w:cs="Times New Roman" w:hAnsi="Times New Roman" w:ascii="Times New Roman" w:hint="default"/>
        <w:b/>
        <w:sz w:val="20"/>
        <w:szCs w:val="20"/>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1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53F518E7"/>
    <w:multiLevelType w:val="hybridMultilevel"/>
    <w:tmpl w:val="126ACC70"/>
    <w:lvl w:tplc="0620402A" w:ilvl="0">
      <w:start w:val="1"/>
      <w:numFmt w:val="upp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1">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592003A"/>
    <w:multiLevelType w:val="multilevel"/>
    <w:tmpl w:val="45125716"/>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3">
    <w:nsid w:val="56EF5627"/>
    <w:multiLevelType w:val="hybridMultilevel"/>
    <w:tmpl w:val="DAE292A4"/>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4">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5">
    <w:nsid w:val="5F13288A"/>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6">
    <w:nsid w:val="62650665"/>
    <w:multiLevelType w:val="hybridMultilevel"/>
    <w:tmpl w:val="6046E3B0"/>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27">
    <w:nsid w:val="63FA383B"/>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8">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9">
    <w:nsid w:val="66023759"/>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30">
    <w:nsid w:val="66226C4A"/>
    <w:multiLevelType w:val="hybridMultilevel"/>
    <w:tmpl w:val="C88E89DA"/>
    <w:lvl w:tplc="9E804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6A092D87"/>
    <w:multiLevelType w:val="hybridMultilevel"/>
    <w:tmpl w:val="25F8FB7C"/>
    <w:lvl w:tplc="6BD8995A"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C553DE2"/>
    <w:multiLevelType w:val="hybridMultilevel"/>
    <w:tmpl w:val="A4806B5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5C7239"/>
    <w:multiLevelType w:val="hybridMultilevel"/>
    <w:tmpl w:val="658E5C6A"/>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5">
    <w:nsid w:val="7B0118DE"/>
    <w:multiLevelType w:val="hybridMultilevel"/>
    <w:tmpl w:val="45125716"/>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6">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21"/>
  </w:num>
  <w:num w:numId="2">
    <w:abstractNumId w:val="1"/>
  </w:num>
  <w:num w:numId="3">
    <w:abstractNumId w:val="36"/>
  </w:num>
  <w:num w:numId="4">
    <w:abstractNumId w:val="28"/>
  </w:num>
  <w:num w:numId="5">
    <w:abstractNumId w:val="15"/>
  </w:num>
  <w:num w:numId="6">
    <w:abstractNumId w:val="10"/>
  </w:num>
  <w:num w:numId="7">
    <w:abstractNumId w:val="18"/>
  </w:num>
  <w:num w:numId="8">
    <w:abstractNumId w:val="4"/>
  </w:num>
  <w:num w:numId="9">
    <w:abstractNumId w:val="8"/>
  </w:num>
  <w:num w:numId="10">
    <w:abstractNumId w:val="24"/>
  </w:num>
  <w:num w:numId="11">
    <w:abstractNumId w:val="9"/>
  </w:num>
  <w:num w:numId="12">
    <w:abstractNumId w:val="11"/>
  </w:num>
  <w:num w:numId="13">
    <w:abstractNumId w:val="19"/>
  </w:num>
  <w:num w:numId="14">
    <w:abstractNumId w:val="31"/>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6"/>
  </w:num>
  <w:num w:numId="28">
    <w:abstractNumId w:val="30"/>
  </w:num>
  <w:num w:numId="29">
    <w:abstractNumId w:val="33"/>
  </w:num>
  <w:num w:numId="30">
    <w:abstractNumId w:val="26"/>
  </w:num>
  <w:num w:numId="31">
    <w:abstractNumId w:val="7"/>
  </w:num>
  <w:num w:numId="32">
    <w:abstractNumId w:val="6"/>
  </w:num>
  <w:num w:numId="33">
    <w:abstractNumId w:val="5"/>
  </w:num>
  <w:num w:numId="34">
    <w:abstractNumId w:val="35"/>
  </w:num>
  <w:num w:numId="35">
    <w:abstractNumId w:val="3"/>
  </w:num>
  <w:num w:numId="36">
    <w:abstractNumId w:val="2"/>
  </w:num>
  <w:num w:numId="37">
    <w:abstractNumId w:val="13"/>
  </w:num>
  <w:num w:numId="38">
    <w:abstractNumId w:val="23"/>
  </w:num>
  <w:num w:numId="39">
    <w:abstractNumId w:val="17"/>
  </w:num>
  <w:num w:numId="40">
    <w:abstractNumId w:val="12"/>
  </w:num>
  <w:num w:numId="41">
    <w:abstractNumId w:val="25"/>
  </w:num>
  <w:num w:numId="42">
    <w:abstractNumId w:val="29"/>
  </w:num>
  <w:num w:numId="43">
    <w:abstractNumId w:val="27"/>
  </w:num>
  <w:num w:numId="44">
    <w:abstractNumId w:val="22"/>
  </w:num>
  <w:num w:numId="45">
    <w:abstractNumId w:val="14"/>
  </w:num>
  <w:num w:numId="4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13688"/>
    <w:rsid w:val="000247ED"/>
    <w:rsid w:val="00024D63"/>
    <w:rsid w:val="00027D82"/>
    <w:rsid w:val="00054472"/>
    <w:rsid w:val="00054E81"/>
    <w:rsid w:val="00060863"/>
    <w:rsid w:val="0006669D"/>
    <w:rsid w:val="00066E84"/>
    <w:rsid w:val="00085E82"/>
    <w:rsid w:val="00091D4F"/>
    <w:rsid w:val="00094B44"/>
    <w:rsid w:val="000976B6"/>
    <w:rsid w:val="000A3708"/>
    <w:rsid w:val="000B4EA6"/>
    <w:rsid w:val="000B5A05"/>
    <w:rsid w:val="000B5D12"/>
    <w:rsid w:val="000C1602"/>
    <w:rsid w:val="000C3ECB"/>
    <w:rsid w:val="000D1BDE"/>
    <w:rsid w:val="000D2435"/>
    <w:rsid w:val="000D48A1"/>
    <w:rsid w:val="000D4EF6"/>
    <w:rsid w:val="000F3122"/>
    <w:rsid w:val="00111AE7"/>
    <w:rsid w:val="0012560D"/>
    <w:rsid w:val="00125EF5"/>
    <w:rsid w:val="00127BF3"/>
    <w:rsid w:val="00130371"/>
    <w:rsid w:val="00134487"/>
    <w:rsid w:val="00137DBA"/>
    <w:rsid w:val="00143CFE"/>
    <w:rsid w:val="00154BE0"/>
    <w:rsid w:val="00156BF5"/>
    <w:rsid w:val="001648A9"/>
    <w:rsid w:val="00166945"/>
    <w:rsid w:val="00172053"/>
    <w:rsid w:val="00176E2A"/>
    <w:rsid w:val="00187D34"/>
    <w:rsid w:val="00194F9A"/>
    <w:rsid w:val="00195DB2"/>
    <w:rsid w:val="00197808"/>
    <w:rsid w:val="001B1AA9"/>
    <w:rsid w:val="001B1B97"/>
    <w:rsid w:val="001B4335"/>
    <w:rsid w:val="001C7CB4"/>
    <w:rsid w:val="001D0515"/>
    <w:rsid w:val="001F464F"/>
    <w:rsid w:val="001F71AE"/>
    <w:rsid w:val="00201662"/>
    <w:rsid w:val="0021372D"/>
    <w:rsid w:val="00217586"/>
    <w:rsid w:val="00225C25"/>
    <w:rsid w:val="00227965"/>
    <w:rsid w:val="002318CB"/>
    <w:rsid w:val="00233ECB"/>
    <w:rsid w:val="002348DF"/>
    <w:rsid w:val="00237F9C"/>
    <w:rsid w:val="0024038F"/>
    <w:rsid w:val="00241DE1"/>
    <w:rsid w:val="0024266E"/>
    <w:rsid w:val="00242919"/>
    <w:rsid w:val="00245C3B"/>
    <w:rsid w:val="00251648"/>
    <w:rsid w:val="002518A8"/>
    <w:rsid w:val="00256F22"/>
    <w:rsid w:val="002615EB"/>
    <w:rsid w:val="00264C68"/>
    <w:rsid w:val="002651DB"/>
    <w:rsid w:val="00266976"/>
    <w:rsid w:val="00276990"/>
    <w:rsid w:val="00285BF3"/>
    <w:rsid w:val="0029105B"/>
    <w:rsid w:val="002939B9"/>
    <w:rsid w:val="0029562E"/>
    <w:rsid w:val="002A0A92"/>
    <w:rsid w:val="002A1DC6"/>
    <w:rsid w:val="002A5E9F"/>
    <w:rsid w:val="002B0B96"/>
    <w:rsid w:val="002B288E"/>
    <w:rsid w:val="002B37D5"/>
    <w:rsid w:val="002B7D55"/>
    <w:rsid w:val="002C14CF"/>
    <w:rsid w:val="002D2D2B"/>
    <w:rsid w:val="002D4CF0"/>
    <w:rsid w:val="002E4618"/>
    <w:rsid w:val="002E64FE"/>
    <w:rsid w:val="002E6D14"/>
    <w:rsid w:val="002F28CC"/>
    <w:rsid w:val="0030197F"/>
    <w:rsid w:val="003162E2"/>
    <w:rsid w:val="003206B9"/>
    <w:rsid w:val="00331492"/>
    <w:rsid w:val="003314DB"/>
    <w:rsid w:val="00334D82"/>
    <w:rsid w:val="00354C39"/>
    <w:rsid w:val="0036242E"/>
    <w:rsid w:val="00376EB3"/>
    <w:rsid w:val="00384836"/>
    <w:rsid w:val="00390EAC"/>
    <w:rsid w:val="00391D9D"/>
    <w:rsid w:val="00396E9E"/>
    <w:rsid w:val="003B0E51"/>
    <w:rsid w:val="003B2C8D"/>
    <w:rsid w:val="003C7582"/>
    <w:rsid w:val="003D2B2F"/>
    <w:rsid w:val="003D6301"/>
    <w:rsid w:val="003E11FD"/>
    <w:rsid w:val="003E1B98"/>
    <w:rsid w:val="003E4DAB"/>
    <w:rsid w:val="003F2A26"/>
    <w:rsid w:val="003F2C86"/>
    <w:rsid w:val="003F3006"/>
    <w:rsid w:val="004063AB"/>
    <w:rsid w:val="004165BA"/>
    <w:rsid w:val="0042070A"/>
    <w:rsid w:val="004262DB"/>
    <w:rsid w:val="004278D5"/>
    <w:rsid w:val="00432357"/>
    <w:rsid w:val="004350A2"/>
    <w:rsid w:val="00435BE6"/>
    <w:rsid w:val="00437716"/>
    <w:rsid w:val="00442BF2"/>
    <w:rsid w:val="00451F98"/>
    <w:rsid w:val="0045297F"/>
    <w:rsid w:val="004656AE"/>
    <w:rsid w:val="004674A4"/>
    <w:rsid w:val="00467BB7"/>
    <w:rsid w:val="00472D5B"/>
    <w:rsid w:val="00475BF9"/>
    <w:rsid w:val="00480DCD"/>
    <w:rsid w:val="00482858"/>
    <w:rsid w:val="0048449F"/>
    <w:rsid w:val="0048514A"/>
    <w:rsid w:val="0048536B"/>
    <w:rsid w:val="004875C1"/>
    <w:rsid w:val="004931F1"/>
    <w:rsid w:val="004C0EAA"/>
    <w:rsid w:val="004C2065"/>
    <w:rsid w:val="004F366E"/>
    <w:rsid w:val="005142E5"/>
    <w:rsid w:val="00515FA4"/>
    <w:rsid w:val="005206F2"/>
    <w:rsid w:val="00537494"/>
    <w:rsid w:val="00542D95"/>
    <w:rsid w:val="0054427C"/>
    <w:rsid w:val="00546A8E"/>
    <w:rsid w:val="00552F1B"/>
    <w:rsid w:val="005544DF"/>
    <w:rsid w:val="00555D59"/>
    <w:rsid w:val="00563AAF"/>
    <w:rsid w:val="00574CFA"/>
    <w:rsid w:val="00584364"/>
    <w:rsid w:val="00584AF7"/>
    <w:rsid w:val="00587AA3"/>
    <w:rsid w:val="00593C97"/>
    <w:rsid w:val="005958DF"/>
    <w:rsid w:val="005B0E56"/>
    <w:rsid w:val="005B3CE3"/>
    <w:rsid w:val="005B58E4"/>
    <w:rsid w:val="005C0D22"/>
    <w:rsid w:val="005C492F"/>
    <w:rsid w:val="005D2A01"/>
    <w:rsid w:val="005E122D"/>
    <w:rsid w:val="005E1F3F"/>
    <w:rsid w:val="005E5459"/>
    <w:rsid w:val="005F7399"/>
    <w:rsid w:val="005F7A25"/>
    <w:rsid w:val="006035FC"/>
    <w:rsid w:val="006045A5"/>
    <w:rsid w:val="00610FAB"/>
    <w:rsid w:val="00611C6A"/>
    <w:rsid w:val="00617E25"/>
    <w:rsid w:val="00621E5D"/>
    <w:rsid w:val="006234B6"/>
    <w:rsid w:val="00630825"/>
    <w:rsid w:val="00640756"/>
    <w:rsid w:val="00647FBC"/>
    <w:rsid w:val="00653865"/>
    <w:rsid w:val="006623DC"/>
    <w:rsid w:val="00662E17"/>
    <w:rsid w:val="0067430F"/>
    <w:rsid w:val="00677401"/>
    <w:rsid w:val="00677A9E"/>
    <w:rsid w:val="00680E02"/>
    <w:rsid w:val="00682975"/>
    <w:rsid w:val="00683782"/>
    <w:rsid w:val="00697AFC"/>
    <w:rsid w:val="006A0300"/>
    <w:rsid w:val="006A2975"/>
    <w:rsid w:val="006A5876"/>
    <w:rsid w:val="006B12E3"/>
    <w:rsid w:val="006B6E55"/>
    <w:rsid w:val="006C65E3"/>
    <w:rsid w:val="006C76F0"/>
    <w:rsid w:val="006D5765"/>
    <w:rsid w:val="006E3222"/>
    <w:rsid w:val="006E71CD"/>
    <w:rsid w:val="006F5913"/>
    <w:rsid w:val="00703321"/>
    <w:rsid w:val="0071466A"/>
    <w:rsid w:val="00715580"/>
    <w:rsid w:val="007272F7"/>
    <w:rsid w:val="007319F0"/>
    <w:rsid w:val="007407C3"/>
    <w:rsid w:val="00745D4D"/>
    <w:rsid w:val="0075015B"/>
    <w:rsid w:val="00752190"/>
    <w:rsid w:val="007703D9"/>
    <w:rsid w:val="00773847"/>
    <w:rsid w:val="00776C9D"/>
    <w:rsid w:val="0078481C"/>
    <w:rsid w:val="00785227"/>
    <w:rsid w:val="007872B3"/>
    <w:rsid w:val="00791970"/>
    <w:rsid w:val="0079261A"/>
    <w:rsid w:val="0079423C"/>
    <w:rsid w:val="00795652"/>
    <w:rsid w:val="007A2163"/>
    <w:rsid w:val="007B349B"/>
    <w:rsid w:val="007B6B9C"/>
    <w:rsid w:val="007C40C8"/>
    <w:rsid w:val="007E0F32"/>
    <w:rsid w:val="007E4042"/>
    <w:rsid w:val="007F27BF"/>
    <w:rsid w:val="008052CA"/>
    <w:rsid w:val="00805CEE"/>
    <w:rsid w:val="00825F3D"/>
    <w:rsid w:val="008308F7"/>
    <w:rsid w:val="0085495A"/>
    <w:rsid w:val="00867474"/>
    <w:rsid w:val="0086792D"/>
    <w:rsid w:val="00874D51"/>
    <w:rsid w:val="008758EC"/>
    <w:rsid w:val="00875C65"/>
    <w:rsid w:val="00883E24"/>
    <w:rsid w:val="00887846"/>
    <w:rsid w:val="00890278"/>
    <w:rsid w:val="008A05F2"/>
    <w:rsid w:val="008A07BA"/>
    <w:rsid w:val="008B00F0"/>
    <w:rsid w:val="008B193D"/>
    <w:rsid w:val="008B3BC4"/>
    <w:rsid w:val="008C3B6D"/>
    <w:rsid w:val="008D2A67"/>
    <w:rsid w:val="00913FC0"/>
    <w:rsid w:val="00925BC0"/>
    <w:rsid w:val="00926908"/>
    <w:rsid w:val="00942FAB"/>
    <w:rsid w:val="009437EC"/>
    <w:rsid w:val="00947E04"/>
    <w:rsid w:val="00956AEE"/>
    <w:rsid w:val="00960116"/>
    <w:rsid w:val="009609A3"/>
    <w:rsid w:val="00962A9F"/>
    <w:rsid w:val="009711D0"/>
    <w:rsid w:val="0098261A"/>
    <w:rsid w:val="009861E8"/>
    <w:rsid w:val="009B58A9"/>
    <w:rsid w:val="009B7D8C"/>
    <w:rsid w:val="009E18CF"/>
    <w:rsid w:val="009F1661"/>
    <w:rsid w:val="009F518B"/>
    <w:rsid w:val="009F7E27"/>
    <w:rsid w:val="00A3141E"/>
    <w:rsid w:val="00A37624"/>
    <w:rsid w:val="00A40651"/>
    <w:rsid w:val="00A4438C"/>
    <w:rsid w:val="00A679A9"/>
    <w:rsid w:val="00A75F19"/>
    <w:rsid w:val="00A76A80"/>
    <w:rsid w:val="00A85656"/>
    <w:rsid w:val="00AA4AC4"/>
    <w:rsid w:val="00AA6D6C"/>
    <w:rsid w:val="00AB14B5"/>
    <w:rsid w:val="00AB2DB0"/>
    <w:rsid w:val="00AB3846"/>
    <w:rsid w:val="00AC743E"/>
    <w:rsid w:val="00AC7FE7"/>
    <w:rsid w:val="00AD4BBB"/>
    <w:rsid w:val="00AD4F06"/>
    <w:rsid w:val="00AE2076"/>
    <w:rsid w:val="00AF1706"/>
    <w:rsid w:val="00AF2F15"/>
    <w:rsid w:val="00B01FD2"/>
    <w:rsid w:val="00B17596"/>
    <w:rsid w:val="00B224BA"/>
    <w:rsid w:val="00B25C3F"/>
    <w:rsid w:val="00B25ECB"/>
    <w:rsid w:val="00B26175"/>
    <w:rsid w:val="00B31415"/>
    <w:rsid w:val="00B37DB6"/>
    <w:rsid w:val="00B40948"/>
    <w:rsid w:val="00B514DB"/>
    <w:rsid w:val="00B51619"/>
    <w:rsid w:val="00B5419E"/>
    <w:rsid w:val="00B54C03"/>
    <w:rsid w:val="00B57F7B"/>
    <w:rsid w:val="00B660CC"/>
    <w:rsid w:val="00B70BE6"/>
    <w:rsid w:val="00B72969"/>
    <w:rsid w:val="00B751E6"/>
    <w:rsid w:val="00B8173B"/>
    <w:rsid w:val="00B84302"/>
    <w:rsid w:val="00B843AF"/>
    <w:rsid w:val="00B965BE"/>
    <w:rsid w:val="00B97D73"/>
    <w:rsid w:val="00BA0059"/>
    <w:rsid w:val="00BA4967"/>
    <w:rsid w:val="00BA6D2F"/>
    <w:rsid w:val="00BC4E1C"/>
    <w:rsid w:val="00BD0B9B"/>
    <w:rsid w:val="00BD40FB"/>
    <w:rsid w:val="00BD61FB"/>
    <w:rsid w:val="00BD7B34"/>
    <w:rsid w:val="00BD7E90"/>
    <w:rsid w:val="00BE7A95"/>
    <w:rsid w:val="00BF1B6A"/>
    <w:rsid w:val="00BF6CAE"/>
    <w:rsid w:val="00C10EF6"/>
    <w:rsid w:val="00C33584"/>
    <w:rsid w:val="00C35DDB"/>
    <w:rsid w:val="00C51C5F"/>
    <w:rsid w:val="00C64C47"/>
    <w:rsid w:val="00C71427"/>
    <w:rsid w:val="00C74E63"/>
    <w:rsid w:val="00C923FF"/>
    <w:rsid w:val="00CA62A5"/>
    <w:rsid w:val="00CA7FA3"/>
    <w:rsid w:val="00CD6194"/>
    <w:rsid w:val="00CF1085"/>
    <w:rsid w:val="00CF18CD"/>
    <w:rsid w:val="00CF7835"/>
    <w:rsid w:val="00D0262C"/>
    <w:rsid w:val="00D07A2B"/>
    <w:rsid w:val="00D15744"/>
    <w:rsid w:val="00D157A6"/>
    <w:rsid w:val="00D159AA"/>
    <w:rsid w:val="00D16EE7"/>
    <w:rsid w:val="00D242BD"/>
    <w:rsid w:val="00D24C80"/>
    <w:rsid w:val="00D2675C"/>
    <w:rsid w:val="00D34DD3"/>
    <w:rsid w:val="00D47076"/>
    <w:rsid w:val="00D654D9"/>
    <w:rsid w:val="00D73CE8"/>
    <w:rsid w:val="00D758E0"/>
    <w:rsid w:val="00D82BFE"/>
    <w:rsid w:val="00D9038C"/>
    <w:rsid w:val="00DA2ACE"/>
    <w:rsid w:val="00DA2F69"/>
    <w:rsid w:val="00DB2A7C"/>
    <w:rsid w:val="00DB47DB"/>
    <w:rsid w:val="00DC0CDF"/>
    <w:rsid w:val="00DD38EE"/>
    <w:rsid w:val="00DE03A8"/>
    <w:rsid w:val="00E07A43"/>
    <w:rsid w:val="00E10645"/>
    <w:rsid w:val="00E10F3C"/>
    <w:rsid w:val="00E17D8A"/>
    <w:rsid w:val="00E20200"/>
    <w:rsid w:val="00E27083"/>
    <w:rsid w:val="00E37153"/>
    <w:rsid w:val="00E4787D"/>
    <w:rsid w:val="00E521E3"/>
    <w:rsid w:val="00E537F7"/>
    <w:rsid w:val="00E57DA2"/>
    <w:rsid w:val="00E766EE"/>
    <w:rsid w:val="00E809ED"/>
    <w:rsid w:val="00E82E5A"/>
    <w:rsid w:val="00E97E29"/>
    <w:rsid w:val="00EB0B71"/>
    <w:rsid w:val="00EB37D5"/>
    <w:rsid w:val="00EB3CD1"/>
    <w:rsid w:val="00EB45DB"/>
    <w:rsid w:val="00ED2C4A"/>
    <w:rsid w:val="00EE1630"/>
    <w:rsid w:val="00F02E44"/>
    <w:rsid w:val="00F0499F"/>
    <w:rsid w:val="00F06A41"/>
    <w:rsid w:val="00F06CD9"/>
    <w:rsid w:val="00F21DFC"/>
    <w:rsid w:val="00F2663E"/>
    <w:rsid w:val="00F30E54"/>
    <w:rsid w:val="00F32D46"/>
    <w:rsid w:val="00F33DBF"/>
    <w:rsid w:val="00F3433E"/>
    <w:rsid w:val="00F34FF3"/>
    <w:rsid w:val="00F42F79"/>
    <w:rsid w:val="00F63A50"/>
    <w:rsid w:val="00F71F9D"/>
    <w:rsid w:val="00F821DD"/>
    <w:rsid w:val="00FB25EF"/>
    <w:rsid w:val="00FB7582"/>
    <w:rsid w:val="00FC395B"/>
    <w:rsid w:val="00FE3394"/>
    <w:rsid w:val="00FE4B66"/>
    <w:rsid w:val="00FE774A"/>
    <w:rsid w:val="00FF60AD"/>
    <w:rsid w:val="00FF67FD"/>
    <w:rsid w:val="00FF7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link w:val="TijelotekstaChar"/>
    <w:pPr>
      <w:tabs>
        <w:tab w:pos="6810" w:val="left"/>
      </w:tabs>
      <w:jc w:val="both"/>
    </w:pPr>
  </w:style>
  <w:style w:styleId="Podnoje" w:type="paragraph">
    <w:name w:val="footer"/>
    <w:basedOn w:val="Normal"/>
    <w:link w:val="PodnojeChar"/>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Hiperveza" w:type="character">
    <w:name w:val="Hyperlink"/>
    <w:basedOn w:val="Zadanifontodlomka"/>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customStyle="true" w:styleId="TijelotekstaChar" w:type="character">
    <w:name w:val="Tijelo teksta Char"/>
    <w:basedOn w:val="Zadanifontodlomka"/>
    <w:link w:val="Tijeloteksta"/>
    <w:locked/>
    <w:rsid w:val="00611C6A"/>
    <w:rPr>
      <w:sz w:val="24"/>
      <w:szCs w:val="24"/>
    </w:rPr>
  </w:style>
  <w:style w:styleId="Tekstrezerviranogmjesta" w:type="character">
    <w:name w:val="Placeholder Text"/>
    <w:basedOn w:val="Zadanifontodlomka"/>
    <w:uiPriority w:val="99"/>
    <w:semiHidden/>
    <w:rsid w:val="00F63A50"/>
    <w:rPr>
      <w:color w:val="808080"/>
      <w:bdr w:space="0" w:sz="0" w:color="auto" w:val="none"/>
      <w:shd w:fill="auto" w:color="auto" w:val="clear"/>
    </w:rPr>
  </w:style>
  <w:style w:customStyle="true" w:styleId="eSPISCCParagraphDefaultFont" w:type="character">
    <w:name w:val="eSPIS_CC_Paragraph Default Font"/>
    <w:basedOn w:val="Zadanifontodlomka"/>
    <w:rsid w:val="00F63A5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63A50"/>
    <w:rPr>
      <w:b/>
      <w:bdr w:space="0" w:sz="0" w:color="auto" w:val="none"/>
      <w:shd w:fill="FFFFCC" w:color="auto" w:val="clear"/>
      <w:lang w:val="hr-HR"/>
    </w:rPr>
  </w:style>
  <w:style w:customStyle="true" w:styleId="PozadinaSvijetloCrvena" w:type="character">
    <w:name w:val="Pozadina_SvijetloCrvena"/>
    <w:basedOn w:val="eSPISCCParagraphDefaultFont"/>
    <w:rsid w:val="00F63A5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63A5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link w:val="TijelotekstaChar"/>
    <w:pPr>
      <w:tabs>
        <w:tab w:pos="6810" w:val="left"/>
      </w:tabs>
      <w:jc w:val="both"/>
    </w:pPr>
  </w:style>
  <w:style w:styleId="Podnoje" w:type="paragraph">
    <w:name w:val="footer"/>
    <w:basedOn w:val="Normal"/>
    <w:link w:val="PodnojeChar"/>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Hiperveza" w:type="character">
    <w:name w:val="Hyperlink"/>
    <w:basedOn w:val="Zadanifontodlomka"/>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customStyle="1" w:styleId="TijelotekstaChar" w:type="character">
    <w:name w:val="Tijelo teksta Char"/>
    <w:basedOn w:val="Zadanifontodlomka"/>
    <w:link w:val="Tijeloteksta"/>
    <w:locked/>
    <w:rsid w:val="00611C6A"/>
    <w:rPr>
      <w:sz w:val="24"/>
      <w:szCs w:val="24"/>
    </w:rPr>
  </w:style>
  <w:style w:styleId="Tekstrezerviranogmjesta" w:type="character">
    <w:name w:val="Placeholder Text"/>
    <w:basedOn w:val="Zadanifontodlomka"/>
    <w:uiPriority w:val="99"/>
    <w:semiHidden/>
    <w:rsid w:val="00F63A50"/>
    <w:rPr>
      <w:color w:val="808080"/>
      <w:bdr w:color="auto" w:space="0" w:sz="0" w:val="none"/>
      <w:shd w:color="auto" w:fill="auto" w:val="clear"/>
    </w:rPr>
  </w:style>
  <w:style w:customStyle="1" w:styleId="eSPISCCParagraphDefaultFont" w:type="character">
    <w:name w:val="eSPIS_CC_Paragraph Default Font"/>
    <w:basedOn w:val="Zadanifontodlomka"/>
    <w:rsid w:val="00F63A5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63A50"/>
    <w:rPr>
      <w:b/>
      <w:bdr w:color="auto" w:space="0" w:sz="0" w:val="none"/>
      <w:shd w:color="auto" w:fill="FFFFCC" w:val="clear"/>
      <w:lang w:val="hr-HR"/>
    </w:rPr>
  </w:style>
  <w:style w:customStyle="1" w:styleId="PozadinaSvijetloCrvena" w:type="character">
    <w:name w:val="Pozadina_SvijetloCrvena"/>
    <w:basedOn w:val="eSPISCCParagraphDefaultFont"/>
    <w:rsid w:val="00F63A5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63A5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5283028">
      <w:bodyDiv w:val="true"/>
      <w:marLeft w:val="0"/>
      <w:marRight w:val="0"/>
      <w:marTop w:val="0"/>
      <w:marBottom w:val="0"/>
      <w:divBdr>
        <w:top w:space="0" w:sz="0" w:color="auto" w:val="none"/>
        <w:left w:space="0" w:sz="0" w:color="auto" w:val="none"/>
        <w:bottom w:space="0" w:sz="0" w:color="auto" w:val="none"/>
        <w:right w:space="0" w:sz="0" w:color="auto" w:val="none"/>
      </w:divBdr>
      <w:divsChild>
        <w:div w:id="2141914814">
          <w:marLeft w:val="0"/>
          <w:marRight w:val="0"/>
          <w:marTop w:val="0"/>
          <w:marBottom w:val="0"/>
          <w:divBdr>
            <w:top w:space="0" w:sz="0" w:color="auto" w:val="none"/>
            <w:left w:space="0" w:sz="0" w:color="auto" w:val="none"/>
            <w:bottom w:space="0" w:sz="0" w:color="auto" w:val="none"/>
            <w:right w:space="0" w:sz="0" w:color="auto" w:val="none"/>
          </w:divBdr>
          <w:divsChild>
            <w:div w:id="2101903132">
              <w:marLeft w:val="0"/>
              <w:marRight w:val="0"/>
              <w:marTop w:val="0"/>
              <w:marBottom w:val="0"/>
              <w:divBdr>
                <w:top w:space="0" w:sz="0" w:color="auto" w:val="none"/>
                <w:left w:space="0" w:sz="0" w:color="auto" w:val="none"/>
                <w:bottom w:space="0" w:sz="0" w:color="auto" w:val="none"/>
                <w:right w:space="0" w:sz="0" w:color="auto" w:val="none"/>
              </w:divBdr>
              <w:divsChild>
                <w:div w:id="1692611891">
                  <w:marLeft w:val="0"/>
                  <w:marRight w:val="0"/>
                  <w:marTop w:val="0"/>
                  <w:marBottom w:val="0"/>
                  <w:divBdr>
                    <w:top w:space="0" w:sz="0" w:color="auto" w:val="none"/>
                    <w:left w:space="0" w:sz="0" w:color="auto" w:val="none"/>
                    <w:bottom w:space="0" w:sz="0" w:color="auto" w:val="none"/>
                    <w:right w:space="0" w:sz="0" w:color="auto" w:val="none"/>
                  </w:divBdr>
                  <w:divsChild>
                    <w:div w:id="2009404510">
                      <w:marLeft w:val="0"/>
                      <w:marRight w:val="0"/>
                      <w:marTop w:val="0"/>
                      <w:marBottom w:val="0"/>
                      <w:divBdr>
                        <w:top w:space="0" w:sz="0" w:color="auto" w:val="none"/>
                        <w:left w:space="0" w:sz="0" w:color="auto" w:val="none"/>
                        <w:bottom w:space="0" w:sz="0" w:color="auto" w:val="none"/>
                        <w:right w:space="0" w:sz="0" w:color="auto" w:val="none"/>
                      </w:divBdr>
                      <w:divsChild>
                        <w:div w:id="477841743">
                          <w:marLeft w:val="0"/>
                          <w:marRight w:val="0"/>
                          <w:marTop w:val="0"/>
                          <w:marBottom w:val="0"/>
                          <w:divBdr>
                            <w:top w:space="0" w:sz="0" w:color="auto" w:val="none"/>
                            <w:left w:space="0" w:sz="0" w:color="auto" w:val="none"/>
                            <w:bottom w:space="0" w:sz="0" w:color="auto" w:val="none"/>
                            <w:right w:space="0" w:sz="0" w:color="auto" w:val="none"/>
                          </w:divBdr>
                          <w:divsChild>
                            <w:div w:id="101157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21. prosinca 2018.</izvorni_sadrzaj>
    <derivirana_varijabla naziv="DomainObject.PredzadnjaOdlukaIzPredmeta.DatumDonosenjaOdluke_1">21. prosinca 2018.</derivirana_varijabla>
  </DomainObject.PredzadnjaOdlukaIzPredmeta.DatumDonosenjaOdluke>
  <DomainObject.PredzadnjaOdlukaIzPredmeta.Oznaka>
    <izvorni_sadrzaj>St-770/2011-1625</izvorni_sadrzaj>
    <derivirana_varijabla naziv="DomainObject.PredzadnjaOdlukaIzPredmeta.Oznaka_1">St-770/2011-1625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6</properties:Pages>
  <properties:Words>2632</properties:Words>
  <properties:Characters>15190</properties:Characters>
  <properties:Lines>277</properties:Lines>
  <properties:Paragraphs>95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17900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2019-02-25T11:13:00Z</dcterms:created>
  <dc:creator>Trgovački sud Split</dc:creator>
  <cp:lastModifiedBy>Katarina Mikulić</cp:lastModifiedBy>
  <cp:lastPrinted>2019-02-26T08:47:00Z</cp:lastPrinted>
  <dcterms:modified xmlns:xsi="http://www.w3.org/2001/XMLSchema-instance" xsi:type="dcterms:W3CDTF">2019-02-26T08:47:00Z</dcterms:modified>
  <cp:revision>6</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(ZAKLJUČAK O PRODAJI br.12. (za ročište 26.3.2019).docx)</vt:lpwstr>
  </prop:property>
  <prop:property name="CC_coloring" pid="4" fmtid="{D5CDD505-2E9C-101B-9397-08002B2CF9AE}">
    <vt:bool>false</vt:bool>
  </prop:property>
  <prop:property name="BrojStranica" pid="5" fmtid="{D5CDD505-2E9C-101B-9397-08002B2CF9AE}">
    <vt:i4>6</vt:i4>
  </prop:property>
</prop:Properties>
</file>