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0a00" w14:paraId="de90a00" w:rsidRDefault="0097040B" w:rsidP="00576BA6" w:rsidR="0097040B" w:rsidRPr="001067B4">
      <w:pPr>
        <w:pStyle w:val="Tijeloteksta"/>
        <w:ind w:firstLine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1067B4">
        <w:rPr>
          <w:rFonts w:cs="Times New Roman" w:hAnsi="Times New Roman" w:ascii="Times New Roman"/>
        </w:rPr>
        <w:t xml:space="preserve">   </w:t>
      </w:r>
      <w:r w:rsidR="00836807" w:rsidRPr="001067B4"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1067B4">
        <w:tc>
          <w:tcPr>
            <w:tcW w:type="dxa" w:w="3060"/>
          </w:tcPr>
          <w:p w:rsidRDefault="0097040B" w:rsidP="003B2A53" w:rsidR="0097040B" w:rsidRPr="001067B4">
            <w:pPr>
              <w:pStyle w:val="Naslov2"/>
              <w:rPr>
                <w:b w:val="false"/>
                <w:sz w:val="24"/>
              </w:rPr>
            </w:pPr>
          </w:p>
          <w:p w:rsidRDefault="00FC4653" w:rsidP="00BD535C" w:rsidR="0097040B" w:rsidRPr="001067B4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1067B4">
              <w:rPr>
                <w:b w:val="false"/>
                <w:sz w:val="24"/>
              </w:rPr>
              <w:t xml:space="preserve">REPUBLIKA </w:t>
            </w:r>
            <w:r w:rsidR="0097040B" w:rsidRPr="001067B4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1067B4">
            <w:pPr>
              <w:ind w:firstLine="0"/>
            </w:pPr>
            <w:r w:rsidRPr="001067B4">
              <w:t>Trgovački sud u Zagrebu</w:t>
            </w:r>
          </w:p>
          <w:p w:rsidRDefault="0097040B" w:rsidP="00BD535C" w:rsidR="0097040B" w:rsidRPr="001067B4">
            <w:pPr>
              <w:ind w:firstLine="0"/>
            </w:pPr>
            <w:r w:rsidRPr="001067B4">
              <w:t>Zagreb, Amruševa 2/II</w:t>
            </w:r>
          </w:p>
        </w:tc>
      </w:tr>
    </w:tbl>
    <w:p w:rsidRDefault="004008CE" w:rsidP="003B2A53" w:rsidR="004008CE" w:rsidRPr="001067B4"/>
    <w:p w:rsidRDefault="004008CE" w:rsidP="00941293" w:rsidR="004008CE" w:rsidRPr="001067B4">
      <w:pPr>
        <w:ind w:firstLine="0"/>
        <w:jc w:val="center"/>
      </w:pPr>
      <w:r w:rsidRPr="001067B4">
        <w:t>R E P U B L I K A  H R V A T S K A</w:t>
      </w:r>
    </w:p>
    <w:p w:rsidRDefault="004008CE" w:rsidP="00941293" w:rsidR="004008CE" w:rsidRPr="001067B4">
      <w:pPr>
        <w:jc w:val="center"/>
      </w:pPr>
      <w:r w:rsidRPr="001067B4">
        <w:t>R J E Š E NJ E</w:t>
      </w:r>
    </w:p>
    <w:p w:rsidRDefault="004008CE" w:rsidP="00941293" w:rsidR="004008CE" w:rsidRPr="001067B4">
      <w:pPr>
        <w:jc w:val="center"/>
      </w:pPr>
    </w:p>
    <w:p w:rsidRDefault="00D15754" w:rsidP="00464832" w:rsidR="004008CE" w:rsidRPr="001067B4">
      <w:r w:rsidRPr="001067B4">
        <w:t>TRGOVAČKI SUD U ZAGREBU, po stečajnom sucu Vesni Sremac Šoštar</w:t>
      </w:r>
      <w:r w:rsidR="005258C2" w:rsidRPr="001067B4">
        <w:t xml:space="preserve">, u stečajnom postupku nad </w:t>
      </w:r>
      <w:r w:rsidR="008A2886" w:rsidRPr="001067B4">
        <w:t xml:space="preserve">stečajnim dužnikom </w:t>
      </w:r>
      <w:r w:rsidR="0022475D">
        <w:t>OPTIKA MITRA d.o.o.,, Karlovac, Juraja Križanića 24, OIB: 68698037113</w:t>
      </w:r>
      <w:r w:rsidRPr="001067B4">
        <w:t xml:space="preserve">, rješavajući po prijedlogu stečajnog upravitelja, radi razrješenja dužnosti stečajnog upravitelja, </w:t>
      </w:r>
      <w:r w:rsidR="004008CE" w:rsidRPr="001067B4">
        <w:t xml:space="preserve">dana </w:t>
      </w:r>
      <w:r w:rsidR="00E064E8">
        <w:t>14</w:t>
      </w:r>
      <w:r w:rsidR="001E174F" w:rsidRPr="001067B4">
        <w:t xml:space="preserve">. </w:t>
      </w:r>
      <w:r w:rsidR="001067B4">
        <w:t>svibnja</w:t>
      </w:r>
      <w:r w:rsidR="001E174F" w:rsidRPr="001067B4">
        <w:t xml:space="preserve"> 2018</w:t>
      </w:r>
      <w:r w:rsidR="004008CE" w:rsidRPr="001067B4">
        <w:t>.</w:t>
      </w:r>
      <w:r w:rsidRPr="001067B4">
        <w:t>g.</w:t>
      </w:r>
    </w:p>
    <w:p w:rsidRDefault="000D234B" w:rsidP="003B2A53" w:rsidR="000D234B" w:rsidRPr="001067B4"/>
    <w:p w:rsidRDefault="00BD535C" w:rsidP="003B2A53" w:rsidR="002179C2" w:rsidRPr="001067B4">
      <w:r w:rsidRPr="001067B4">
        <w:t xml:space="preserve">                                               </w:t>
      </w:r>
      <w:r w:rsidR="002179C2" w:rsidRPr="001067B4">
        <w:t>r i j e š i o    j e</w:t>
      </w:r>
    </w:p>
    <w:p w:rsidRDefault="0097040B" w:rsidP="003B2A53" w:rsidR="0097040B" w:rsidRPr="001067B4"/>
    <w:p w:rsidRDefault="0022475D" w:rsidP="0022475D" w:rsidR="00E1242A" w:rsidRPr="001067B4">
      <w:pPr>
        <w:pStyle w:val="Odlomakpopisa"/>
        <w:numPr>
          <w:ilvl w:val="0"/>
          <w:numId w:val="3"/>
        </w:numPr>
        <w:overflowPunct/>
        <w:autoSpaceDE/>
        <w:autoSpaceDN/>
        <w:adjustRightInd/>
        <w:ind w:left="720"/>
        <w:textAlignment w:val="auto"/>
      </w:pPr>
      <w:r w:rsidRPr="00751D32">
        <w:t>Janko Vidiček iz Zagreba, Brazilska 3, OIB: 51043553915</w:t>
      </w:r>
      <w:r w:rsidR="00E1242A" w:rsidRPr="001067B4">
        <w:t xml:space="preserve">, razrješava se dužnosti stečajnog upravitelja dužnika </w:t>
      </w:r>
      <w:r>
        <w:t>OPTIKA MITRA d.o.o.,, Karlovac, Juraja Križanića 24, OIB: 68698037113</w:t>
      </w:r>
      <w:r w:rsidR="00E1242A" w:rsidRPr="001067B4">
        <w:t xml:space="preserve">. </w:t>
      </w:r>
    </w:p>
    <w:p w:rsidRDefault="00E064E8" w:rsidP="00E064E8" w:rsidR="00E1242A" w:rsidRPr="001067B4">
      <w:pPr>
        <w:pStyle w:val="Odlomakpopisa"/>
        <w:numPr>
          <w:ilvl w:val="0"/>
          <w:numId w:val="3"/>
        </w:numPr>
        <w:overflowPunct/>
        <w:autoSpaceDE/>
        <w:autoSpaceDN/>
        <w:adjustRightInd/>
        <w:ind w:left="720"/>
        <w:jc w:val="left"/>
        <w:textAlignment w:val="auto"/>
      </w:pPr>
      <w:r w:rsidRPr="00751D32">
        <w:t>Edita Đurkin iz Osijeka, Donjodravska obala 16, OIB: 65118926772</w:t>
      </w:r>
      <w:r w:rsidR="00DB69FC" w:rsidRPr="001067B4">
        <w:t>,</w:t>
      </w:r>
      <w:r w:rsidR="006B600E" w:rsidRPr="001067B4">
        <w:t xml:space="preserve"> </w:t>
      </w:r>
      <w:r w:rsidR="00604508" w:rsidRPr="001067B4">
        <w:t xml:space="preserve">imenuje </w:t>
      </w:r>
      <w:r w:rsidR="003A49B9" w:rsidRPr="001067B4">
        <w:t xml:space="preserve">se </w:t>
      </w:r>
      <w:r w:rsidR="006B600E" w:rsidRPr="001067B4">
        <w:t>stečajn</w:t>
      </w:r>
      <w:r w:rsidR="007F3910" w:rsidRPr="001067B4">
        <w:t>im</w:t>
      </w:r>
      <w:r w:rsidR="006B600E" w:rsidRPr="001067B4">
        <w:t xml:space="preserve"> upravitelj</w:t>
      </w:r>
      <w:r w:rsidR="007F3910" w:rsidRPr="001067B4">
        <w:t>em</w:t>
      </w:r>
      <w:r w:rsidR="006B600E" w:rsidRPr="001067B4">
        <w:t xml:space="preserve"> dužnika</w:t>
      </w:r>
      <w:r w:rsidR="004C20D2" w:rsidRPr="001067B4">
        <w:t xml:space="preserve"> </w:t>
      </w:r>
      <w:r w:rsidR="0022475D">
        <w:t>OPTIKA MITRA d.o.o.,, Karlovac, Juraja Križanića 24, OIB: 68698037113</w:t>
      </w:r>
      <w:r>
        <w:t>.</w:t>
      </w:r>
    </w:p>
    <w:p w:rsidRDefault="008E6585" w:rsidP="00941293" w:rsidR="001976F7" w:rsidRPr="001067B4">
      <w:pPr>
        <w:pStyle w:val="Odlomakpopisa"/>
        <w:numPr>
          <w:ilvl w:val="0"/>
          <w:numId w:val="3"/>
        </w:numPr>
        <w:ind w:left="720"/>
      </w:pPr>
      <w:r w:rsidRPr="001067B4">
        <w:t xml:space="preserve">Ovo rješenje će se </w:t>
      </w:r>
      <w:r w:rsidR="00E614F7" w:rsidRPr="001067B4">
        <w:t>objavi</w:t>
      </w:r>
      <w:r w:rsidR="003A49B9" w:rsidRPr="001067B4">
        <w:t xml:space="preserve">ti na e-oglasnoj ploči suda te </w:t>
      </w:r>
      <w:r w:rsidRPr="001067B4">
        <w:t xml:space="preserve">dostaviti sudskom registru ovog suda. </w:t>
      </w:r>
    </w:p>
    <w:p w:rsidRDefault="00BD535C" w:rsidP="003B2A53" w:rsidR="008E6585" w:rsidRPr="001067B4">
      <w:r w:rsidRPr="001067B4">
        <w:t xml:space="preserve">                                               </w:t>
      </w:r>
      <w:r w:rsidR="008E6585" w:rsidRPr="001067B4">
        <w:t>Obrazloženje</w:t>
      </w:r>
    </w:p>
    <w:p w:rsidRDefault="000E55DB" w:rsidP="003B2A53" w:rsidR="000E55DB" w:rsidRPr="001067B4"/>
    <w:p w:rsidRDefault="00FC4653" w:rsidP="0022475D" w:rsidR="00261C91">
      <w:pPr>
        <w:overflowPunct/>
        <w:autoSpaceDE/>
        <w:autoSpaceDN/>
        <w:adjustRightInd/>
        <w:ind w:firstLine="0"/>
        <w:textAlignment w:val="auto"/>
      </w:pPr>
      <w:r w:rsidRPr="001067B4">
        <w:t xml:space="preserve"> </w:t>
      </w:r>
      <w:r w:rsidR="0022475D">
        <w:tab/>
      </w:r>
      <w:r w:rsidRPr="001067B4">
        <w:t>R</w:t>
      </w:r>
      <w:r w:rsidR="000B3E4B" w:rsidRPr="001067B4">
        <w:t xml:space="preserve">ješenjem </w:t>
      </w:r>
      <w:r w:rsidR="009D6EF3" w:rsidRPr="001067B4">
        <w:t xml:space="preserve">Trgovačkog suda u </w:t>
      </w:r>
      <w:r w:rsidRPr="001067B4">
        <w:t>Zagreb</w:t>
      </w:r>
      <w:r w:rsidR="009D6EF3" w:rsidRPr="001067B4">
        <w:t xml:space="preserve">u, broj </w:t>
      </w:r>
      <w:r w:rsidRPr="001067B4">
        <w:t>gornji,</w:t>
      </w:r>
      <w:r w:rsidR="009D6EF3" w:rsidRPr="001067B4">
        <w:t xml:space="preserve"> od </w:t>
      </w:r>
      <w:r w:rsidR="00BC6F3F">
        <w:t>26</w:t>
      </w:r>
      <w:r w:rsidR="00DB69FC" w:rsidRPr="001067B4">
        <w:t xml:space="preserve">. </w:t>
      </w:r>
      <w:r w:rsidR="00BC6F3F">
        <w:t>travnja</w:t>
      </w:r>
      <w:r w:rsidR="00DB69FC" w:rsidRPr="001067B4">
        <w:t xml:space="preserve"> </w:t>
      </w:r>
      <w:r w:rsidR="00BC6F3F">
        <w:t>2018</w:t>
      </w:r>
      <w:r w:rsidRPr="001067B4">
        <w:t>.</w:t>
      </w:r>
      <w:r w:rsidR="000B3E4B" w:rsidRPr="001067B4">
        <w:t xml:space="preserve"> nad dužnikom </w:t>
      </w:r>
      <w:r w:rsidR="0022475D">
        <w:t xml:space="preserve">OPTIKA MITRA d.o.o.,, Karlovac, Juraja Križanića 24, OIB: 68698037113 </w:t>
      </w:r>
      <w:r w:rsidR="00DB69FC" w:rsidRPr="001067B4">
        <w:t>otvoren je stečajni postupak</w:t>
      </w:r>
      <w:r w:rsidR="003A49B9" w:rsidRPr="001067B4">
        <w:t xml:space="preserve">, </w:t>
      </w:r>
      <w:r w:rsidR="009D6EF3" w:rsidRPr="001067B4">
        <w:t>sukladno odredbama</w:t>
      </w:r>
      <w:r w:rsidR="000B3E4B" w:rsidRPr="001067B4">
        <w:t xml:space="preserve"> član</w:t>
      </w:r>
      <w:r w:rsidR="00DB69FC" w:rsidRPr="001067B4">
        <w:t>ka</w:t>
      </w:r>
      <w:r w:rsidR="000B3E4B" w:rsidRPr="001067B4">
        <w:t xml:space="preserve"> </w:t>
      </w:r>
      <w:r w:rsidR="00DB69FC" w:rsidRPr="001067B4">
        <w:t>444</w:t>
      </w:r>
      <w:r w:rsidR="00941293">
        <w:t>.</w:t>
      </w:r>
      <w:r w:rsidR="00DB69FC" w:rsidRPr="001067B4">
        <w:t xml:space="preserve"> stavka</w:t>
      </w:r>
      <w:r w:rsidR="009D6EF3" w:rsidRPr="001067B4">
        <w:t xml:space="preserve"> </w:t>
      </w:r>
      <w:r w:rsidR="00941293">
        <w:t>1. SZ-a (</w:t>
      </w:r>
      <w:r w:rsidR="009D6EF3" w:rsidRPr="001067B4">
        <w:t xml:space="preserve">NN </w:t>
      </w:r>
      <w:r w:rsidR="003A49B9" w:rsidRPr="001067B4">
        <w:t>71/15</w:t>
      </w:r>
      <w:r w:rsidR="00DB69FC" w:rsidRPr="001067B4">
        <w:t>) i</w:t>
      </w:r>
      <w:r w:rsidR="003A49B9" w:rsidRPr="001067B4">
        <w:t xml:space="preserve"> </w:t>
      </w:r>
      <w:r w:rsidR="000B3E4B" w:rsidRPr="001067B4">
        <w:t xml:space="preserve">imenovan </w:t>
      </w:r>
      <w:r w:rsidR="003A49B9" w:rsidRPr="001067B4">
        <w:t xml:space="preserve">je </w:t>
      </w:r>
      <w:r w:rsidR="000B3E4B" w:rsidRPr="001067B4">
        <w:t>stečajni upravitelj</w:t>
      </w:r>
      <w:r w:rsidR="00E064E8" w:rsidRPr="00E064E8">
        <w:t xml:space="preserve"> </w:t>
      </w:r>
      <w:r w:rsidR="0022475D" w:rsidRPr="00751D32">
        <w:t>Janko Vidiček iz Zagreba, Brazilska 3, OIB: 51043553915</w:t>
      </w:r>
      <w:r w:rsidR="003A49B9" w:rsidRPr="001067B4">
        <w:t xml:space="preserve"> </w:t>
      </w:r>
    </w:p>
    <w:p w:rsidRDefault="001E174F" w:rsidP="00BC6F3F" w:rsidR="00E44750" w:rsidRPr="001067B4">
      <w:r w:rsidRPr="001067B4">
        <w:t xml:space="preserve">Podneskom od </w:t>
      </w:r>
      <w:r w:rsidR="00E064E8">
        <w:t>08</w:t>
      </w:r>
      <w:r w:rsidR="00261C91">
        <w:t>. svibnja</w:t>
      </w:r>
      <w:r w:rsidR="00941293">
        <w:t xml:space="preserve"> </w:t>
      </w:r>
      <w:r w:rsidRPr="001067B4">
        <w:t>2018</w:t>
      </w:r>
      <w:r w:rsidR="003A49B9" w:rsidRPr="001067B4">
        <w:t>.</w:t>
      </w:r>
      <w:r w:rsidR="00941293">
        <w:t>,</w:t>
      </w:r>
      <w:r w:rsidR="003A49B9" w:rsidRPr="001067B4">
        <w:t xml:space="preserve"> </w:t>
      </w:r>
      <w:r w:rsidR="001B16FF" w:rsidRPr="001067B4">
        <w:t>imenovan</w:t>
      </w:r>
      <w:r w:rsidR="001067B4" w:rsidRPr="001067B4">
        <w:t>i</w:t>
      </w:r>
      <w:r w:rsidR="003B2A53" w:rsidRPr="001067B4">
        <w:t xml:space="preserve"> </w:t>
      </w:r>
      <w:r w:rsidR="001067B4" w:rsidRPr="001067B4">
        <w:t>je podnio</w:t>
      </w:r>
      <w:r w:rsidR="000B3E4B" w:rsidRPr="001067B4">
        <w:t xml:space="preserve"> zahtjev za </w:t>
      </w:r>
      <w:r w:rsidR="003A49B9" w:rsidRPr="001067B4">
        <w:t xml:space="preserve">razrješenje navodeći </w:t>
      </w:r>
      <w:r w:rsidR="00E44750" w:rsidRPr="001067B4">
        <w:t>kao razlog narušeno zdravlje. Uz zahtjev je dosadašnji stečajni upravitelj dostavio liječničku potvrdu prema kojoj s obzirom na zdravstveno stanje, imenovani nije zdravstveno sposoban dalje voditi stečajni postupak.</w:t>
      </w:r>
    </w:p>
    <w:p w:rsidRDefault="006F52B0" w:rsidP="005258C2" w:rsidR="00AE4780">
      <w:r w:rsidRPr="001067B4">
        <w:t>Slijedom naprijed navedenog</w:t>
      </w:r>
      <w:r w:rsidR="003B2A53" w:rsidRPr="001067B4">
        <w:t>, valjalo je dosadašnjeg stečajnog upravitelja razriješ</w:t>
      </w:r>
      <w:r w:rsidR="00BD535C" w:rsidRPr="001067B4">
        <w:t>iti</w:t>
      </w:r>
      <w:r w:rsidR="005258C2" w:rsidRPr="001067B4">
        <w:t>, imenovati novoga primjenom članka 84</w:t>
      </w:r>
      <w:r w:rsidR="001E174F" w:rsidRPr="001067B4">
        <w:t xml:space="preserve"> stavka 1</w:t>
      </w:r>
      <w:r w:rsidR="005258C2" w:rsidRPr="001067B4">
        <w:t xml:space="preserve"> SZ-a (NN 71/15)</w:t>
      </w:r>
      <w:r w:rsidR="001E174F" w:rsidRPr="001067B4">
        <w:t xml:space="preserve"> metodom slučajnog odabira s liste A stečajnih upravitelja</w:t>
      </w:r>
      <w:r w:rsidR="005258C2" w:rsidRPr="001067B4">
        <w:t xml:space="preserve"> </w:t>
      </w:r>
      <w:r w:rsidR="00BD535C" w:rsidRPr="001067B4">
        <w:t>i temeljem članka</w:t>
      </w:r>
      <w:r w:rsidR="005258C2" w:rsidRPr="001067B4">
        <w:t xml:space="preserve"> 91 stavaka</w:t>
      </w:r>
      <w:r w:rsidR="00BD535C" w:rsidRPr="001067B4">
        <w:t xml:space="preserve"> </w:t>
      </w:r>
      <w:r w:rsidR="003A49B9" w:rsidRPr="001067B4">
        <w:t xml:space="preserve">5 i 8 </w:t>
      </w:r>
      <w:r w:rsidR="005258C2" w:rsidRPr="001067B4">
        <w:t xml:space="preserve">riješiti </w:t>
      </w:r>
      <w:r w:rsidRPr="001067B4">
        <w:t xml:space="preserve">kao </w:t>
      </w:r>
      <w:r w:rsidR="005258C2" w:rsidRPr="001067B4">
        <w:t>u izreci.</w:t>
      </w:r>
      <w:r w:rsidR="00AE4780">
        <w:t xml:space="preserve"> </w:t>
      </w:r>
    </w:p>
    <w:p w:rsidRDefault="00576BA6" w:rsidP="003B2A53" w:rsidR="00576BA6" w:rsidRPr="001067B4"/>
    <w:p w:rsidRDefault="005258C2" w:rsidP="003B2A53" w:rsidR="008E6585" w:rsidRPr="001067B4">
      <w:r w:rsidRPr="001067B4">
        <w:t xml:space="preserve">                             U </w:t>
      </w:r>
      <w:r w:rsidR="008E6585" w:rsidRPr="001067B4">
        <w:t>Zagreb</w:t>
      </w:r>
      <w:r w:rsidRPr="001067B4">
        <w:t>u</w:t>
      </w:r>
      <w:r w:rsidR="008E6585" w:rsidRPr="001067B4">
        <w:t xml:space="preserve">, </w:t>
      </w:r>
      <w:r w:rsidR="00AF6E12">
        <w:t>14</w:t>
      </w:r>
      <w:r w:rsidR="001E174F" w:rsidRPr="001067B4">
        <w:t xml:space="preserve">. </w:t>
      </w:r>
      <w:r w:rsidR="007F00AE" w:rsidRPr="001067B4">
        <w:t>svibnja</w:t>
      </w:r>
      <w:r w:rsidR="001E174F" w:rsidRPr="001067B4">
        <w:t xml:space="preserve"> 2018</w:t>
      </w:r>
      <w:r w:rsidR="00B84D54" w:rsidRPr="001067B4">
        <w:t>.</w:t>
      </w:r>
      <w:r w:rsidR="00941293">
        <w:t>godine</w:t>
      </w:r>
    </w:p>
    <w:p w:rsidRDefault="002179C2" w:rsidP="003B2A53" w:rsidR="002179C2" w:rsidRPr="001067B4"/>
    <w:p w:rsidRDefault="00DE242F" w:rsidP="003B2A53" w:rsidR="008E6585" w:rsidRPr="001067B4">
      <w:r w:rsidRPr="001067B4">
        <w:tab/>
      </w:r>
      <w:r w:rsidRPr="001067B4">
        <w:tab/>
      </w:r>
      <w:r w:rsidRPr="001067B4">
        <w:tab/>
      </w:r>
      <w:r w:rsidRPr="001067B4">
        <w:tab/>
      </w:r>
      <w:r w:rsidRPr="001067B4">
        <w:tab/>
      </w:r>
      <w:r w:rsidRPr="001067B4">
        <w:tab/>
      </w:r>
      <w:r w:rsidRPr="001067B4">
        <w:tab/>
      </w:r>
      <w:r w:rsidR="005258C2" w:rsidRPr="001067B4">
        <w:t xml:space="preserve">                             </w:t>
      </w:r>
      <w:r w:rsidR="008E6585" w:rsidRPr="001067B4">
        <w:t>S</w:t>
      </w:r>
      <w:r w:rsidR="002179C2" w:rsidRPr="001067B4">
        <w:t>udac</w:t>
      </w:r>
      <w:r w:rsidR="008E6585" w:rsidRPr="001067B4">
        <w:t xml:space="preserve">: </w:t>
      </w:r>
    </w:p>
    <w:p w:rsidRDefault="005258C2" w:rsidP="00941293" w:rsidR="008D5B22">
      <w:pPr>
        <w:pStyle w:val="Uvuenotijeloteksta"/>
        <w:ind w:firstLine="141" w:left="1983"/>
        <w:jc w:val="right"/>
      </w:pPr>
      <w:r w:rsidRPr="001067B4">
        <w:t xml:space="preserve">                                        Vesna Sremac Šoštar</w:t>
      </w:r>
      <w:r w:rsidR="00565C53">
        <w:t>, v.r.</w:t>
      </w:r>
    </w:p>
    <w:p w:rsidRDefault="00565C53" w:rsidP="00941293" w:rsidR="00565C53">
      <w:pPr>
        <w:pStyle w:val="Uvuenotijeloteksta"/>
        <w:ind w:firstLine="141" w:left="1983"/>
        <w:jc w:val="right"/>
      </w:pPr>
      <w:r>
        <w:t>Za točnost otpravka</w:t>
      </w:r>
    </w:p>
    <w:p w:rsidRDefault="00565C53" w:rsidP="00941293" w:rsidR="00565C53" w:rsidRPr="001067B4">
      <w:pPr>
        <w:pStyle w:val="Uvuenotijeloteksta"/>
        <w:ind w:firstLine="141" w:left="1983"/>
        <w:jc w:val="right"/>
      </w:pPr>
      <w:r>
        <w:t>Greta Jurišić</w:t>
      </w:r>
    </w:p>
    <w:p w:rsidRDefault="003A49B9" w:rsidP="003B2A53" w:rsidR="003A49B9" w:rsidRPr="001067B4"/>
    <w:p w:rsidRDefault="001E174F" w:rsidP="003B2A53" w:rsidR="001E174F" w:rsidRPr="001067B4"/>
    <w:p w:rsidRDefault="001E174F" w:rsidP="003B2A53" w:rsidR="001E174F" w:rsidRPr="001067B4"/>
    <w:p w:rsidRDefault="00576BA6" w:rsidP="003B2A53" w:rsidR="00576BA6" w:rsidRPr="001067B4"/>
    <w:p w:rsidRDefault="00D17B35" w:rsidP="00576BA6" w:rsidR="00D17B35">
      <w:pPr>
        <w:ind w:firstLine="0"/>
      </w:pPr>
    </w:p>
    <w:p w:rsidRDefault="00576BA6" w:rsidP="00576BA6" w:rsidR="003A49B9" w:rsidRPr="001067B4">
      <w:pPr>
        <w:ind w:firstLine="0"/>
      </w:pPr>
      <w:r w:rsidRPr="001067B4">
        <w:t>U</w:t>
      </w:r>
      <w:r w:rsidR="002179C2" w:rsidRPr="001067B4">
        <w:t xml:space="preserve">puta o pravnom lijeku: </w:t>
      </w:r>
    </w:p>
    <w:p w:rsidRDefault="008E6585" w:rsidP="003A49B9" w:rsidR="008E6585" w:rsidRPr="001067B4">
      <w:pPr>
        <w:ind w:firstLine="0"/>
      </w:pPr>
      <w:r w:rsidRPr="001067B4">
        <w:t>Protiv ovog rješenja dopuštena je žalba u roku od 8 dana.  Žalba se podnosi ovom sudu u 2 primj</w:t>
      </w:r>
      <w:r w:rsidR="00B84D54" w:rsidRPr="001067B4">
        <w:t xml:space="preserve">erka za Visoki trgovački sud </w:t>
      </w:r>
      <w:r w:rsidR="003A49B9" w:rsidRPr="001067B4">
        <w:t>RH</w:t>
      </w:r>
      <w:r w:rsidR="000531CA" w:rsidRPr="001067B4">
        <w:t xml:space="preserve">, a pravo na žalbu imaju samo stečajni vjerovnici </w:t>
      </w:r>
      <w:r w:rsidR="003A49B9" w:rsidRPr="001067B4">
        <w:t xml:space="preserve">(članak 91 stavak </w:t>
      </w:r>
      <w:r w:rsidR="000531CA" w:rsidRPr="001067B4">
        <w:t>4 SZ-a)</w:t>
      </w:r>
    </w:p>
    <w:p w:rsidRDefault="00941293" w:rsidP="00565C53" w:rsidR="00941293" w:rsidRPr="001067B4">
      <w:pPr>
        <w:pStyle w:val="Odlomakpopisa"/>
        <w:ind w:firstLine="0"/>
      </w:pPr>
    </w:p>
    <w:sectPr w:rsidSect="00576BA6" w:rsidR="00941293" w:rsidRPr="001067B4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8C9" w:rsidP="003B2A53" w:rsidR="006328C9">
      <w:r>
        <w:separator/>
      </w:r>
    </w:p>
  </w:endnote>
  <w:endnote w:id="0" w:type="continuationSeparator">
    <w:p w:rsidRDefault="006328C9" w:rsidP="003B2A53" w:rsidR="00632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15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8C9" w:rsidP="003B2A53" w:rsidR="006328C9">
      <w:r>
        <w:separator/>
      </w:r>
    </w:p>
  </w:footnote>
  <w:footnote w:id="0" w:type="continuationSeparator">
    <w:p w:rsidRDefault="006328C9" w:rsidP="003B2A53" w:rsidR="006328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AB157E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                    </w:t>
    </w:r>
    <w:r w:rsidR="007F00AE">
      <w:rPr>
        <w:rStyle w:val="Brojstranice"/>
      </w:rPr>
      <w:t xml:space="preserve">  48 St-</w:t>
    </w:r>
    <w:r w:rsidR="0022475D">
      <w:rPr>
        <w:rStyle w:val="Brojstranice"/>
      </w:rPr>
      <w:t>5847/16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6086725"/>
      <w:docPartObj>
        <w:docPartGallery w:val="Page Numbers (Top of Page)"/>
        <w:docPartUnique/>
      </w:docPartObj>
    </w:sdtPr>
    <w:sdtEndPr/>
    <w:sdtContent>
      <w:p w:rsidRDefault="00941293" w:rsidP="00941293" w:rsidR="00941293">
        <w:pPr>
          <w:pStyle w:val="Zaglavlje"/>
          <w:jc w:val="right"/>
        </w:pPr>
        <w:r>
          <w:t>48.St-</w:t>
        </w:r>
        <w:r w:rsidR="0022475D">
          <w:t>5847/16</w:t>
        </w:r>
      </w:p>
    </w:sdtContent>
  </w:sdt>
  <w:p w:rsidRDefault="00941293" w:rsidR="0094129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0D5BF9"/>
    <w:multiLevelType w:val="hybridMultilevel"/>
    <w:tmpl w:val="96ACC480"/>
    <w:lvl w:tplc="639A69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5A0BD8"/>
    <w:multiLevelType w:val="hybridMultilevel"/>
    <w:tmpl w:val="9AA0787A"/>
    <w:lvl w:tplc="51FEDC5E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971F5"/>
    <w:rsid w:val="000A238E"/>
    <w:rsid w:val="000B3E4B"/>
    <w:rsid w:val="000C5FFF"/>
    <w:rsid w:val="000D234B"/>
    <w:rsid w:val="000E55DB"/>
    <w:rsid w:val="000E75CC"/>
    <w:rsid w:val="001067B4"/>
    <w:rsid w:val="0013154C"/>
    <w:rsid w:val="00152C0F"/>
    <w:rsid w:val="00153B96"/>
    <w:rsid w:val="001601CA"/>
    <w:rsid w:val="00182778"/>
    <w:rsid w:val="0018507C"/>
    <w:rsid w:val="001976F7"/>
    <w:rsid w:val="001B16FF"/>
    <w:rsid w:val="001B5FB4"/>
    <w:rsid w:val="001B7C25"/>
    <w:rsid w:val="001C5F7A"/>
    <w:rsid w:val="001D2093"/>
    <w:rsid w:val="001D487A"/>
    <w:rsid w:val="001E174F"/>
    <w:rsid w:val="001E7B4E"/>
    <w:rsid w:val="002179C2"/>
    <w:rsid w:val="0022475D"/>
    <w:rsid w:val="00241809"/>
    <w:rsid w:val="002510A4"/>
    <w:rsid w:val="00261C91"/>
    <w:rsid w:val="00272876"/>
    <w:rsid w:val="00272E07"/>
    <w:rsid w:val="002A7704"/>
    <w:rsid w:val="002B1696"/>
    <w:rsid w:val="002E345C"/>
    <w:rsid w:val="002E7C19"/>
    <w:rsid w:val="00303420"/>
    <w:rsid w:val="00306A98"/>
    <w:rsid w:val="003240C3"/>
    <w:rsid w:val="00325824"/>
    <w:rsid w:val="00336592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60252"/>
    <w:rsid w:val="00464832"/>
    <w:rsid w:val="00467628"/>
    <w:rsid w:val="004A3A5B"/>
    <w:rsid w:val="004B52A9"/>
    <w:rsid w:val="004C20D2"/>
    <w:rsid w:val="004E1BBF"/>
    <w:rsid w:val="0051513B"/>
    <w:rsid w:val="00517BEF"/>
    <w:rsid w:val="005258C2"/>
    <w:rsid w:val="00526CD9"/>
    <w:rsid w:val="00527D6A"/>
    <w:rsid w:val="005362EA"/>
    <w:rsid w:val="00546B2C"/>
    <w:rsid w:val="00551AA2"/>
    <w:rsid w:val="00565C53"/>
    <w:rsid w:val="005746AC"/>
    <w:rsid w:val="00576BA6"/>
    <w:rsid w:val="0059292A"/>
    <w:rsid w:val="005A05D3"/>
    <w:rsid w:val="005A34FE"/>
    <w:rsid w:val="005A46C4"/>
    <w:rsid w:val="005B4638"/>
    <w:rsid w:val="005C7B0B"/>
    <w:rsid w:val="005E336A"/>
    <w:rsid w:val="005E5436"/>
    <w:rsid w:val="005F1D81"/>
    <w:rsid w:val="00604508"/>
    <w:rsid w:val="006328C9"/>
    <w:rsid w:val="00635E2C"/>
    <w:rsid w:val="0065330D"/>
    <w:rsid w:val="00665E6E"/>
    <w:rsid w:val="00667FF1"/>
    <w:rsid w:val="006A3FEF"/>
    <w:rsid w:val="006A4A4A"/>
    <w:rsid w:val="006B600E"/>
    <w:rsid w:val="006B62F8"/>
    <w:rsid w:val="006C3F7A"/>
    <w:rsid w:val="006D76D9"/>
    <w:rsid w:val="006E0203"/>
    <w:rsid w:val="006F52B0"/>
    <w:rsid w:val="00725C71"/>
    <w:rsid w:val="007478DB"/>
    <w:rsid w:val="00752D09"/>
    <w:rsid w:val="007624BD"/>
    <w:rsid w:val="0076263A"/>
    <w:rsid w:val="00763B26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00AE"/>
    <w:rsid w:val="007F2008"/>
    <w:rsid w:val="007F3910"/>
    <w:rsid w:val="007F4666"/>
    <w:rsid w:val="007F52C4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2886"/>
    <w:rsid w:val="008A56FB"/>
    <w:rsid w:val="008B0234"/>
    <w:rsid w:val="008D3E89"/>
    <w:rsid w:val="008D5B22"/>
    <w:rsid w:val="008E09C6"/>
    <w:rsid w:val="008E0E14"/>
    <w:rsid w:val="008E6585"/>
    <w:rsid w:val="00925D24"/>
    <w:rsid w:val="00927EB1"/>
    <w:rsid w:val="00941293"/>
    <w:rsid w:val="00946C18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F740A"/>
    <w:rsid w:val="00A0530D"/>
    <w:rsid w:val="00A06D54"/>
    <w:rsid w:val="00A378AF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157E"/>
    <w:rsid w:val="00AB3C12"/>
    <w:rsid w:val="00AE4780"/>
    <w:rsid w:val="00AF4881"/>
    <w:rsid w:val="00AF6E12"/>
    <w:rsid w:val="00B05A31"/>
    <w:rsid w:val="00B05CBC"/>
    <w:rsid w:val="00B2245F"/>
    <w:rsid w:val="00B534BC"/>
    <w:rsid w:val="00B62987"/>
    <w:rsid w:val="00B77C2D"/>
    <w:rsid w:val="00B84D54"/>
    <w:rsid w:val="00B901A3"/>
    <w:rsid w:val="00B91FFE"/>
    <w:rsid w:val="00B949C2"/>
    <w:rsid w:val="00BA7D17"/>
    <w:rsid w:val="00BC6F3F"/>
    <w:rsid w:val="00BD535C"/>
    <w:rsid w:val="00BD7216"/>
    <w:rsid w:val="00C06EC4"/>
    <w:rsid w:val="00C30121"/>
    <w:rsid w:val="00C365DD"/>
    <w:rsid w:val="00C41F13"/>
    <w:rsid w:val="00C42504"/>
    <w:rsid w:val="00C56F75"/>
    <w:rsid w:val="00C71A3D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17B35"/>
    <w:rsid w:val="00D214DD"/>
    <w:rsid w:val="00D556DD"/>
    <w:rsid w:val="00D82AE0"/>
    <w:rsid w:val="00D91F53"/>
    <w:rsid w:val="00D923D6"/>
    <w:rsid w:val="00DA10F7"/>
    <w:rsid w:val="00DA2985"/>
    <w:rsid w:val="00DB69FC"/>
    <w:rsid w:val="00DC3A94"/>
    <w:rsid w:val="00DC3CB7"/>
    <w:rsid w:val="00DD7DC5"/>
    <w:rsid w:val="00DE057C"/>
    <w:rsid w:val="00DE242F"/>
    <w:rsid w:val="00DE5AB8"/>
    <w:rsid w:val="00E064E8"/>
    <w:rsid w:val="00E1242A"/>
    <w:rsid w:val="00E13B7D"/>
    <w:rsid w:val="00E2474F"/>
    <w:rsid w:val="00E25D0C"/>
    <w:rsid w:val="00E44750"/>
    <w:rsid w:val="00E614F7"/>
    <w:rsid w:val="00E71F92"/>
    <w:rsid w:val="00E83465"/>
    <w:rsid w:val="00E93434"/>
    <w:rsid w:val="00E937CF"/>
    <w:rsid w:val="00EA0624"/>
    <w:rsid w:val="00EC1913"/>
    <w:rsid w:val="00ED545B"/>
    <w:rsid w:val="00F007D0"/>
    <w:rsid w:val="00F11B04"/>
    <w:rsid w:val="00F43FA9"/>
    <w:rsid w:val="00F62019"/>
    <w:rsid w:val="00F6399E"/>
    <w:rsid w:val="00F82D66"/>
    <w:rsid w:val="00FA184C"/>
    <w:rsid w:val="00FB21FA"/>
    <w:rsid w:val="00FC4653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412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5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C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C5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C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C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412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5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C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C5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C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C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0378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881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5847</izvorni_sadrzaj>
    <derivirana_varijabla naziv="DomainObject.Predmet.Broj_1">5847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St-5847/2016</izvorni_sadrzaj>
    <derivirana_varijabla naziv="DomainObject.Predmet.OznakaBroj_1">St-5847/2016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Optika Mitra d.o.o. zastupanog po punomoćniku ANKICA MITREČIĆ</izvorni_sadrzaj>
    <derivirana_varijabla naziv="DomainObject.Predmet.ProtustrankaFormated_1">  Optika Mitra d.o.o. zastupanog po punomoćniku ANKICA MITREČIĆ</derivirana_varijabla>
  </DomainObject.Predmet.ProtustrankaFormated>
  <DomainObject.Predmet.ProtustrankaFormatedOIB>
    <izvorni_sadrzaj>  Optika Mitra d.o.o., OIB 68698037113 zastupanog po punomoćniku ANKICA MITREČIĆ</izvorni_sadrzaj>
    <derivirana_varijabla naziv="DomainObject.Predmet.ProtustrankaFormatedOIB_1">  Optika Mitra d.o.o., OIB 68698037113 zastupanog po punomoćniku ANKICA MITREČIĆ</derivirana_varijabla>
  </DomainObject.Predmet.ProtustrankaFormatedOIB>
  <DomainObject.Predmet.ProtustrankaFormatedWithAdress>
    <izvorni_sadrzaj> Optika Mitra d.o.o., Juraja Križanića 24, 47000 Karlovac zastupanog po punomoćniku ANKICA MITREČIĆ</izvorni_sadrzaj>
    <derivirana_varijabla naziv="DomainObject.Predmet.ProtustrankaFormatedWithAdress_1"> Optika Mitra d.o.o., Juraja Križanića 24, 47000 Karlovac zastupanog po punomoćniku ANKICA MITREČIĆ</derivirana_varijabla>
  </DomainObject.Predmet.ProtustrankaFormatedWithAdress>
  <DomainObject.Predmet.ProtustrankaFormatedWithAdressOIB>
    <izvorni_sadrzaj> Optika Mitra d.o.o., OIB 68698037113, Juraja Križanića 24, 47000 Karlovac zastupanog po punomoćniku ANKICA MITREČIĆ</izvorni_sadrzaj>
    <derivirana_varijabla naziv="DomainObject.Predmet.ProtustrankaFormatedWithAdressOIB_1"> Optika Mitra d.o.o., OIB 68698037113, Juraja Križanića 24, 47000 Karlovac zastupanog po punomoćniku ANKICA MITREČIĆ</derivirana_varijabla>
  </DomainObject.Predmet.ProtustrankaFormatedWithAdressOIB>
  <DomainObject.Predmet.ProtustrankaWithAdress>
    <izvorni_sadrzaj>Optika Mitra d.o.o. Juraja Križanića 24, 47000 Karlovac</izvorni_sadrzaj>
    <derivirana_varijabla naziv="DomainObject.Predmet.ProtustrankaWithAdress_1">Optika Mitra d.o.o. Juraja Križanića 24, 47000 Karlovac</derivirana_varijabla>
  </DomainObject.Predmet.ProtustrankaWithAdress>
  <DomainObject.Predmet.ProtustrankaWithAdressOIB>
    <izvorni_sadrzaj>Optika Mitra d.o.o., OIB 68698037113, Juraja Križanića 24, 47000 Karlovac</izvorni_sadrzaj>
    <derivirana_varijabla naziv="DomainObject.Predmet.ProtustrankaWithAdressOIB_1">Optika Mitra d.o.o., OIB 68698037113, Juraja Križanića 24, 47000 Karlovac</derivirana_varijabla>
  </DomainObject.Predmet.ProtustrankaWithAdressOIB>
  <DomainObject.Predmet.ProtustrankaNazivFormated>
    <izvorni_sadrzaj>Optika Mitra d.o.o.</izvorni_sadrzaj>
    <derivirana_varijabla naziv="DomainObject.Predmet.ProtustrankaNazivFormated_1">Optika Mitra d.o.o.</derivirana_varijabla>
  </DomainObject.Predmet.ProtustrankaNazivFormated>
  <DomainObject.Predmet.ProtustrankaNazivFormatedOIB>
    <izvorni_sadrzaj>Optika Mitra d.o.o., OIB 68698037113</izvorni_sadrzaj>
    <derivirana_varijabla naziv="DomainObject.Predmet.ProtustrankaNazivFormatedOIB_1">Optika Mitra d.o.o., OIB 68698037113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REPUBLIKA HRVATSKA MINISTARSTVO FINANCIJA zastupanog po punomoćniku ŽUPANIJSKO DRŽAVNO ODVJETNIŠTVO U KARLOVCU</izvorni_sadrzaj>
    <derivirana_varijabla naziv="DomainObject.Predmet.StrankaFormated_1">  FINA Regionalni centar Zagreb Podružnica Karlovac; REPUBLIKA HRVATSKA MINISTARSTVO FINANCIJA zastupanog po punomoćniku ŽUPANIJSKO DRŽAVNO ODVJETNIŠTVO U KARLOVCU</derivirana_varijabla>
  </DomainObject.Predmet.StrankaFormated>
  <DomainObject.Predmet.StrankaFormatedOIB>
    <izvorni_sadrzaj>  FINA Regionalni centar Zagreb Podružnica Karlovac, OIB 85821130368; REPUBLIKA HRVATSKA MINISTARSTVO FINANCIJA, OIB 18683136487 zastupanog po punomoćniku ŽUPANIJSKO DRŽAVNO ODVJETNIŠTVO U KARLOVCU</izvorni_sadrzaj>
    <derivirana_varijabla naziv="DomainObject.Predmet.StrankaFormatedOIB_1">  FINA Regionalni centar Zagreb Podružnica Karlovac, OIB 85821130368; REPUBLIKA HRVATSKA MINISTARSTVO FINANCIJA, OIB 18683136487 zastupanog po punomoćniku ŽUPANIJSKO DRŽAVNO ODVJETNIŠTVO U KARLOVCU</derivirana_varijabla>
  </DomainObject.Predmet.StrankaFormatedOIB>
  <DomainObject.Predmet.StrankaFormatedWithAdress>
    <izvorni_sadrzaj> FINA Regionalni centar Zagreb Podružnica Karlovac, Ul. Pavla Vitezovića 1, 47000 Karlovac; REPUBLIKA HRVATSKA MINISTARSTVO FINANCIJA, Katančićeva 5, 10000 Zagreb zastupanog po punomoćniku ŽUPANIJSKO DRŽAVNO ODVJETNIŠTVO U KARLOVCU</izvorni_sadrzaj>
    <derivirana_varijabla naziv="DomainObject.Predmet.StrankaFormatedWithAdress_1"> FINA Regionalni centar Zagreb Podružnica Karlovac, Ul. Pavla Vitezovića 1, 47000 Karlovac; REPUBLIKA HRVATSKA MINISTARSTVO FINANCIJA, Katančićeva 5, 10000 Zagreb zastupanog po punomoćniku ŽUPANIJSKO DRŽAVNO ODVJETNIŠTVO U KARLOVCU</derivirana_varijabla>
  </DomainObject.Predmet.StrankaFormatedWithAdress>
  <DomainObject.Predmet.StrankaFormatedWithAdressOIB>
    <izvorni_sadrzaj> FINA Regionalni centar Zagreb Podružnica Karlovac, OIB 85821130368, Ul. Pavla Vitezovića 1, 47000 Karlovac; REPUBLIKA HRVATSKA MINISTARSTVO FINANCIJA, OIB 18683136487, Katančićeva 5, 10000 Zagreb zastupanog po punomoćniku ŽUPANIJSKO DRŽAVNO ODVJETNIŠTVO U KARLOVCU</izvorni_sadrzaj>
    <derivirana_varijabla naziv="DomainObject.Predmet.StrankaFormatedWithAdressOIB_1"> FINA Regionalni centar Zagreb Podružnica Karlovac, OIB 85821130368, Ul. Pavla Vitezovića 1, 47000 Karlovac; REPUBLIKA HRVATSKA MINISTARSTVO FINANCIJA, OIB 18683136487, Katančićeva 5, 10000 Zagreb zastupanog po punomoćniku ŽUPANIJSKO DRŽAVNO ODVJETNIŠTVO U KARLOVCU</derivirana_varijabla>
  </DomainObject.Predmet.StrankaFormatedWithAdressOIB>
  <DomainObject.Predmet.StrankaWithAdress>
    <izvorni_sadrzaj>FINA Regionalni centar Zagreb Podružnica Karlovac Ul. Pavla Vitezovića 1,47000 Karlovac,REPUBLIKA HRVATSKA MINISTARSTVO FINANCIJA Katančićeva 5,10000 Zagreb</izvorni_sadrzaj>
    <derivirana_varijabla naziv="DomainObject.Predmet.StrankaWithAdress_1">FINA Regionalni centar Zagreb Podružnica Karlovac Ul. Pavla Vitezovića 1,47000 Karlovac,REPUBLIKA HRVATSKA MINISTARSTVO FINANCIJA Katančićeva 5,10000 Zagreb</derivirana_varijabla>
  </DomainObject.Predmet.StrankaWithAdress>
  <DomainObject.Predmet.StrankaWithAdressOIB>
    <izvorni_sadrzaj>FINA Regionalni centar Zagreb Podružnica Karlovac, OIB 85821130368, Ul. Pavla Vitezovića 1,47000 Karlovac,REPUBLIKA HRVATSKA MINISTARSTVO FINANCIJA, OIB 18683136487, Katančićeva 5,10000 Zagreb</izvorni_sadrzaj>
    <derivirana_varijabla naziv="DomainObject.Predmet.StrankaWithAdressOIB_1">FINA Regionalni centar Zagreb Podružnica Karlovac, OIB 85821130368, Ul. Pavla Vitezovića 1,47000 Karlovac,REPUBLIKA HRVATSKA MINISTARSTVO FINANCIJA, OIB 18683136487, Katančićeva 5,10000 Zagreb</derivirana_varijabla>
  </DomainObject.Predmet.StrankaWithAdressOIB>
  <DomainObject.Predmet.StrankaNazivFormated>
    <izvorni_sadrzaj>FINA Regionalni centar Zagreb Podružnica Karlovac,REPUBLIKA HRVATSKA MINISTARSTVO FINANCIJA</izvorni_sadrzaj>
    <derivirana_varijabla naziv="DomainObject.Predmet.StrankaNazivFormated_1">FINA Regionalni centar Zagreb Podružnica Karlovac,REPUBLIKA HRVATSKA MINISTARSTVO FINANCIJA</derivirana_varijabla>
  </DomainObject.Predmet.StrankaNazivFormated>
  <DomainObject.Predmet.StrankaNazivFormatedOIB>
    <izvorni_sadrzaj>FINA Regionalni centar Zagreb Podružnica Karlovac, OIB 85821130368,REPUBLIKA HRVATSKA MINISTARSTVO FINANCIJA, OIB 18683136487</izvorni_sadrzaj>
    <derivirana_varijabla naziv="DomainObject.Predmet.StrankaNazivFormatedOIB_1">FINA Regionalni centar Zagreb Podružnica Karlovac,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 Podružnica Karlovac</item>
      <item>REPUBLIKA HRVATSKA MINISTARSTVO FINANCIJA zastupanog po punomoćniku ŽUPANIJSKO DRŽAVNO ODVJETNIŠTVO U KARLOVCU</item>
    </izvorni_sadrzaj>
    <derivirana_varijabla naziv="DomainObject.Predmet.StrankaListFormated_1">
      <item>FINA Regionalni centar Zagreb Podružnica Karlovac</item>
      <item>REPUBLIKA HRVATSKA MINISTARSTVO FINANCIJA zastupanog po punomoćniku ŽUPANIJSKO DRŽAVNO ODVJETNIŠTVO U KARLOVCU</item>
    </derivirana_varijabla>
  </DomainObject.Predmet.StrankaListFormated>
  <DomainObject.Predmet.StrankaListFormatedOIB>
    <izvorni_sadrzaj>
      <item>FINA Regionalni centar Zagreb Podružnica Karlovac, OIB 85821130368</item>
      <item>REPUBLIKA HRVATSKA MINISTARSTVO FINANCIJA, OIB 18683136487 zastupanog po punomoćniku ŽUPANIJSKO DRŽAVNO ODVJETNIŠTVO U KARLOVCU</item>
    </izvorni_sadrzaj>
    <derivirana_varijabla naziv="DomainObject.Predmet.StrankaListFormatedOIB_1">
      <item>FINA Regionalni centar Zagreb Podružnica Karlovac, OIB 85821130368</item>
      <item>REPUBLIKA HRVATSKA MINISTARSTVO FINANCIJA, OIB 18683136487 zastupanog po punomoćniku ŽUPANIJSKO DRŽAVNO ODVJETNIŠTVO U KARLOVCU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REPUBLIKA HRVATSKA MINISTARSTVO FINANCIJA, Katančićeva 5, 10000 Zagreb zastupanog po punomoćniku ŽUPANIJSKO DRŽAVNO ODVJETNIŠTVO U KARLOVCU</item>
    </izvorni_sadrzaj>
    <derivirana_varijabla naziv="DomainObject.Predmet.StrankaListFormatedWithAdress_1">
      <item>FINA Regionalni centar Zagreb Podružnica Karlovac, Ul. Pavla Vitezovića 1, 47000 Karlovac</item>
      <item>REPUBLIKA HRVATSKA MINISTARSTVO FINANCIJA, Katančićeva 5, 10000 Zagreb zastupanog po punomoćniku ŽUPANIJSKO DRŽAVNO ODVJETNIŠTVO U KARLOVCU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REPUBLIKA HRVATSKA MINISTARSTVO FINANCIJA, OIB 18683136487, Katančićeva 5, 10000 Zagreb zastupanog po punomoćniku ŽUPANIJSKO DRŽAVNO ODVJETNIŠTVO U KARLOVCU</item>
    </izvorni_sadrzaj>
    <derivirana_varijabla naziv="DomainObject.Predmet.StrankaListFormatedWithAdressOIB_1">
      <item>FINA Regionalni centar Zagreb Podružnica Karlovac, OIB 85821130368, Ul. Pavla Vitezovića 1, 47000 Karlovac</item>
      <item>REPUBLIKA HRVATSKA MINISTARSTVO FINANCIJA, OIB 18683136487, Katančićeva 5, 10000 Zagreb zastupanog po punomoćniku ŽUPANIJSKO DRŽAVNO ODVJETNIŠTVO U KARLOVCU</item>
    </derivirana_varijabla>
  </DomainObject.Predmet.StrankaListFormatedWithAdressOIB>
  <DomainObject.Predmet.StrankaListNazivFormated>
    <izvorni_sadrzaj>
      <item>FINA Regionalni centar Zagreb Podružnica Karlovac</item>
      <item>REPUBLIKA HRVATSKA MINISTARSTVO FINANCIJA</item>
    </izvorni_sadrzaj>
    <derivirana_varijabla naziv="DomainObject.Predmet.StrankaListNazivFormated_1">
      <item>FINA Regionalni centar Zagreb Podružnica Karlovac</item>
      <item>REPUBLIKA HRVATSKA MINISTARSTVO FINANCIJA</item>
    </derivirana_varijabla>
  </DomainObject.Predmet.StrankaListNazivFormated>
  <DomainObject.Predmet.StrankaListNazivFormatedOIB>
    <izvorni_sadrzaj>
      <item>FINA Regionalni centar Zagreb Podružnica Karlovac, OIB 85821130368</item>
      <item>REPUBLIKA HRVATSKA MINISTARSTVO FINANCIJA, OIB 18683136487</item>
    </izvorni_sadrzaj>
    <derivirana_varijabla naziv="DomainObject.Predmet.StrankaListNazivFormatedOIB_1">
      <item>FINA Regionalni centar Zagreb Podružnica Karlovac, OIB 85821130368</item>
      <item>REPUBLIKA HRVATSKA MINISTARSTVO FINANCIJA, OIB 18683136487</item>
    </derivirana_varijabla>
  </DomainObject.Predmet.StrankaListNazivFormatedOIB>
  <DomainObject.Predmet.ProtuStrankaListFormated>
    <izvorni_sadrzaj>
      <item>Optika Mitra d.o.o. zastupanog po punomoćniku ANKICA MITREČIĆ</item>
    </izvorni_sadrzaj>
    <derivirana_varijabla naziv="DomainObject.Predmet.ProtuStrankaListFormated_1">
      <item>Optika Mitra d.o.o. zastupanog po punomoćniku ANKICA MITREČIĆ</item>
    </derivirana_varijabla>
  </DomainObject.Predmet.ProtuStrankaListFormated>
  <DomainObject.Predmet.ProtuStrankaListFormatedOIB>
    <izvorni_sadrzaj>
      <item>Optika Mitra d.o.o., OIB 68698037113 zastupanog po punomoćniku ANKICA MITREČIĆ</item>
    </izvorni_sadrzaj>
    <derivirana_varijabla naziv="DomainObject.Predmet.ProtuStrankaListFormatedOIB_1">
      <item>Optika Mitra d.o.o., OIB 68698037113 zastupanog po punomoćniku ANKICA MITREČIĆ</item>
    </derivirana_varijabla>
  </DomainObject.Predmet.ProtuStrankaListFormatedOIB>
  <DomainObject.Predmet.ProtuStrankaListFormatedWithAdress>
    <izvorni_sadrzaj>
      <item>Optika Mitra d.o.o., Juraja Križanića 24, 47000 Karlovac zastupanog po punomoćniku ANKICA MITREČIĆ</item>
    </izvorni_sadrzaj>
    <derivirana_varijabla naziv="DomainObject.Predmet.ProtuStrankaListFormatedWithAdress_1">
      <item>Optika Mitra d.o.o., Juraja Križanića 24, 47000 Karlovac zastupanog po punomoćniku ANKICA MITREČIĆ</item>
    </derivirana_varijabla>
  </DomainObject.Predmet.ProtuStrankaListFormatedWithAdress>
  <DomainObject.Predmet.ProtuStrankaListFormatedWithAdressOIB>
    <izvorni_sadrzaj>
      <item>Optika Mitra d.o.o., OIB 68698037113, Juraja Križanića 24, 47000 Karlovac zastupanog po punomoćniku ANKICA MITREČIĆ</item>
    </izvorni_sadrzaj>
    <derivirana_varijabla naziv="DomainObject.Predmet.ProtuStrankaListFormatedWithAdressOIB_1">
      <item>Optika Mitra d.o.o., OIB 68698037113, Juraja Križanića 24, 47000 Karlovac zastupanog po punomoćniku ANKICA MITREČIĆ</item>
    </derivirana_varijabla>
  </DomainObject.Predmet.ProtuStrankaListFormatedWithAdressOIB>
  <DomainObject.Predmet.ProtuStrankaListNazivFormated>
    <izvorni_sadrzaj>
      <item>Optika Mitra d.o.o.</item>
    </izvorni_sadrzaj>
    <derivirana_varijabla naziv="DomainObject.Predmet.ProtuStrankaListNazivFormated_1">
      <item>Optika Mitra d.o.o.</item>
    </derivirana_varijabla>
  </DomainObject.Predmet.ProtuStrankaListNazivFormated>
  <DomainObject.Predmet.ProtuStrankaListNazivFormatedOIB>
    <izvorni_sadrzaj>
      <item>Optika Mitra d.o.o., OIB 68698037113</item>
    </izvorni_sadrzaj>
    <derivirana_varijabla naziv="DomainObject.Predmet.ProtuStrankaListNazivFormatedOIB_1">
      <item>Optika Mitra d.o.o., OIB 68698037113</item>
    </derivirana_varijabla>
  </DomainObject.Predmet.ProtuStrankaListNazivFormatedOIB>
  <DomainObject.Predmet.OstaliListFormated>
    <izvorni_sadrzaj>
      <item>ANKICA MITREČIĆ punomoćnik sudionika u postupku Optika Mitra d.o.o.</item>
      <item>ŽUPANIJSKO DRŽAVNO ODVJETNIŠTVO U KARLOVCU punomoćnik sudionika u postupku REPUBLIKA HRVATSKA MINISTARSTVO FINANCIJA</item>
    </izvorni_sadrzaj>
    <derivirana_varijabla naziv="DomainObject.Predmet.OstaliListFormated_1">
      <item>ANKICA MITREČIĆ punomoćnik sudionika u postupku Optika Mitra d.o.o.</item>
      <item>ŽUPANIJSKO DRŽAVNO ODVJETNIŠTVO U KARLOVCU punomoćnik sudionika u postupku REPUBLIKA HRVATSKA MINISTARSTVO FINANCIJA</item>
    </derivirana_varijabla>
  </DomainObject.Predmet.OstaliListFormated>
  <DomainObject.Predmet.OstaliListFormatedOIB>
    <izvorni_sadrzaj>
      <item>ANKICA MITREČIĆ, OIB 11160839595 punomoćnik sudionika u postupku Optika Mitra d.o.o.</item>
      <item>ŽUPANIJSKO DRŽAVNO ODVJETNIŠTVO U KARLOVCU, OIB 96351974803 punomoćnik sudionika u postupku REPUBLIKA HRVATSKA MINISTARSTVO FINANCIJA</item>
    </izvorni_sadrzaj>
    <derivirana_varijabla naziv="DomainObject.Predmet.OstaliListFormatedOIB_1">
      <item>ANKICA MITREČIĆ, OIB 11160839595 punomoćnik sudionika u postupku Optika Mitra d.o.o.</item>
      <item>ŽUPANIJSKO DRŽAVNO ODVJETNIŠTVO U KARLOVCU, OIB 96351974803 punomoćnik sudionika u postupku REPUBLIKA HRVATSKA MINISTARSTVO FINANCIJA</item>
    </derivirana_varijabla>
  </DomainObject.Predmet.OstaliListFormatedOIB>
  <DomainObject.Predmet.OstaliListFormatedWithAdress>
    <izvorni_sadrzaj>
      <item>ANKICA MITREČIĆ, JURJA KRIŽANIĆA 24., 47000 Karlovac punomoćnik sudionika u postupku Optika Mitra d.o.o.</item>
      <item>ŽUPANIJSKO DRŽAVNO ODVJETNIŠTVO U KARLOVCU, Trg Hrvatskih Branitelja 1, 47000 Karlovac punomoćnik sudionika u postupku REPUBLIKA HRVATSKA MINISTARSTVO FINANCIJA</item>
    </izvorni_sadrzaj>
    <derivirana_varijabla naziv="DomainObject.Predmet.OstaliListFormatedWithAdress_1">
      <item>ANKICA MITREČIĆ, JURJA KRIŽANIĆA 24., 47000 Karlovac punomoćnik sudionika u postupku Optika Mitra d.o.o.</item>
      <item>ŽUPANIJSKO DRŽAVNO ODVJETNIŠTVO U KARLOVCU, Trg Hrvatskih Branitelja 1, 47000 Karlovac punomoćnik sudionika u postupku REPUBLIKA HRVATSKA MINISTARSTVO FINANCIJA</item>
    </derivirana_varijabla>
  </DomainObject.Predmet.OstaliListFormatedWithAdress>
  <DomainObject.Predmet.OstaliListFormatedWithAdressOIB>
    <izvorni_sadrzaj>
      <item>ANKICA MITREČIĆ, OIB 11160839595, JURJA KRIŽANIĆA 24., 47000 Karlovac punomoćnik sudionika u postupku Optika Mitra d.o.o.</item>
      <item>ŽUPANIJSKO DRŽAVNO ODVJETNIŠTVO U KARLOVCU, OIB 96351974803, Trg Hrvatskih Branitelja 1, 47000 Karlovac punomoćnik sudionika u postupku REPUBLIKA HRVATSKA MINISTARSTVO FINANCIJA</item>
    </izvorni_sadrzaj>
    <derivirana_varijabla naziv="DomainObject.Predmet.OstaliListFormatedWithAdressOIB_1">
      <item>ANKICA MITREČIĆ, OIB 11160839595, JURJA KRIŽANIĆA 24., 47000 Karlovac punomoćnik sudionika u postupku Optika Mitra d.o.o.</item>
      <item>ŽUPANIJSKO DRŽAVNO ODVJETNIŠTVO U KARLOVCU, OIB 96351974803, Trg Hrvatskih Branitelja 1, 47000 Karlovac punomoćnik sudionika u postupku REPUBLIKA HRVATSKA MINISTARSTVO FINANCIJA</item>
    </derivirana_varijabla>
  </DomainObject.Predmet.OstaliListFormatedWithAdressOIB>
  <DomainObject.Predmet.OstaliListNazivFormated>
    <izvorni_sadrzaj>
      <item>ANKICA MITREČIĆ</item>
      <item>ŽUPANIJSKO DRŽAVNO ODVJETNIŠTVO U KARLOVCU</item>
    </izvorni_sadrzaj>
    <derivirana_varijabla naziv="DomainObject.Predmet.OstaliListNazivFormated_1">
      <item>ANKICA MITREČIĆ</item>
      <item>ŽUPANIJSKO DRŽAVNO ODVJETNIŠTVO U KARLOVCU</item>
    </derivirana_varijabla>
  </DomainObject.Predmet.OstaliListNazivFormated>
  <DomainObject.Predmet.OstaliListNazivFormatedOIB>
    <izvorni_sadrzaj>
      <item>ANKICA MITREČIĆ, OIB 11160839595</item>
      <item>ŽUPANIJSKO DRŽAVNO ODVJETNIŠTVO U KARLOVCU, OIB 96351974803</item>
    </izvorni_sadrzaj>
    <derivirana_varijabla naziv="DomainObject.Predmet.OstaliListNazivFormatedOIB_1">
      <item>ANKICA MITREČIĆ, OIB 11160839595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Optika Mitra d.o.o.</izvorni_sadrzaj>
    <derivirana_varijabla naziv="DomainObject.Predmet.ProtustrankaIDrugi_1">Optika Mitra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Optika Mitra d.o.o., OIB 68698037113, Juraja Križanića 24, 47000 Karlovac</izvorni_sadrzaj>
    <derivirana_varijabla naziv="DomainObject.Predmet.ProtustrankaIDrugiAdressOIB_1">Optika Mitra d.o.o., OIB 68698037113, Juraja Križanića 24,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Mitra d.o.o.</item>
      <item>FINA Regionalni centar Zagreb Podružnica Karlovac</item>
      <item>ANKICA MITREČIĆ</item>
      <item>REPUBLIKA HRVATSKA MINISTARSTVO FINANCIJA</item>
      <item>ŽUPANIJSKO DRŽAVNO ODVJETNIŠTVO U KARLOVCU</item>
    </izvorni_sadrzaj>
    <derivirana_varijabla naziv="DomainObject.Predmet.SudioniciListNaziv_1">
      <item>Optika Mitra d.o.o.</item>
      <item>FINA Regionalni centar Zagreb Podružnica Karlovac</item>
      <item>ANKICA MITREČIĆ</item>
      <item>REPUBLIKA HRVATSKA MINISTARSTVO FINANCIJA</item>
      <item>ŽUPANIJSKO DRŽAVNO ODVJETNIŠTVO U KARLOVCU</item>
    </derivirana_varijabla>
  </DomainObject.Predmet.SudioniciListNaziv>
  <DomainObject.Predmet.SudioniciListAdressOIB>
    <izvorni_sadrzaj>
      <item>Optika Mitra d.o.o., OIB 68698037113, Juraja Križanića 24,47000 Karlovac</item>
      <item>FINA Regionalni centar Zagreb Podružnica Karlovac, OIB 85821130368, Ul. Pavla Vitezovića 1,47000 Karlovac</item>
      <item>ANKICA MITREČIĆ, OIB 11160839595, JURJA KRIŽANIĆA 24.,47000 Karlovac</item>
      <item>REPUBLIKA HRVATSKA MINISTARSTVO FINANCIJA, OIB 18683136487, Katančićeva 5,10000 Zagreb</item>
      <item>ŽUPANIJSKO DRŽAVNO ODVJETNIŠTVO U KARLOVCU, OIB 96351974803, Trg Hrvatskih Branitelja 1,47000 Karlovac</item>
    </izvorni_sadrzaj>
    <derivirana_varijabla naziv="DomainObject.Predmet.SudioniciListAdressOIB_1">
      <item>Optika Mitra d.o.o., OIB 68698037113, Juraja Križanića 24,47000 Karlovac</item>
      <item>FINA Regionalni centar Zagreb Podružnica Karlovac, OIB 85821130368, Ul. Pavla Vitezovića 1,47000 Karlovac</item>
      <item>ANKICA MITREČIĆ, OIB 11160839595, JURJA KRIŽANIĆA 24.,47000 Karlovac</item>
      <item>REPUBLIKA HRVATSKA MINISTARSTVO FINANCIJA, OIB 18683136487, Katančićeva 5,10000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68698037113</item>
      <item>, OIB 85821130368</item>
      <item>, OIB 11160839595</item>
      <item>, OIB 18683136487</item>
      <item>, OIB 96351974803</item>
    </izvorni_sadrzaj>
    <derivirana_varijabla naziv="DomainObject.Predmet.SudioniciListNazivOIB_1">
      <item>, OIB 68698037113</item>
      <item>, OIB 85821130368</item>
      <item>, OIB 11160839595</item>
      <item>, OIB 18683136487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F9BFBD-B3AB-4A0A-B276-DEE646F27B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329</properties:Words>
  <properties:Characters>1807</properties:Characters>
  <properties:Lines>55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2018-05-14T12:14:00Z</dcterms:created>
  <dc:creator>Ante</dc:creator>
  <cp:lastModifiedBy>Greta Jurišić</cp:lastModifiedBy>
  <cp:lastPrinted>2018-05-14T12:19:00Z</cp:lastPrinted>
  <dcterms:modified xmlns:xsi="http://www.w3.org/2001/XMLSchema-instance" xsi:type="dcterms:W3CDTF">2018-05-14T12:20:00Z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(St-5847-16-razrješenje i imenovanje stečajnog upravitelja-docx.docx)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