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01c8" w14:paraId="ac601c8" w:rsidRDefault="002634EA" w:rsidP="002634EA" w:rsidR="002634E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634EA" w:rsidP="002634EA" w:rsidR="002634EA">
      <w:pPr>
        <w:tabs>
          <w:tab w:pos="7020" w:val="left"/>
        </w:tabs>
      </w:pPr>
      <w:r>
        <w:t xml:space="preserve">REPUBLIKA HRVATSKA </w:t>
      </w:r>
    </w:p>
    <w:p w:rsidRDefault="002634EA" w:rsidP="002634EA" w:rsidR="002634EA">
      <w:r>
        <w:t>Trgovački sud u Zagrebu</w:t>
      </w:r>
    </w:p>
    <w:p w:rsidRDefault="002634EA" w:rsidP="002634EA" w:rsidR="002634E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634EA" w:rsidP="002634EA" w:rsidR="002634EA"/>
    <w:p w:rsidRDefault="002634EA" w:rsidP="002634EA" w:rsidR="002634EA"/>
    <w:p w:rsidRDefault="002634EA" w:rsidP="002634EA" w:rsidR="002634EA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proofErr w:type="spellStart"/>
      <w:r>
        <w:t>124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2634EA" w:rsidP="002634EA" w:rsidR="002634EA">
      <w:pPr>
        <w:jc w:val="both"/>
      </w:pPr>
    </w:p>
    <w:p w:rsidRDefault="002634EA" w:rsidP="002634EA" w:rsidR="002634EA" w:rsidRPr="000E41FF">
      <w:pPr>
        <w:jc w:val="center"/>
      </w:pPr>
      <w:r w:rsidRPr="000E41FF">
        <w:t>O G L A S</w:t>
      </w:r>
    </w:p>
    <w:p w:rsidRDefault="002634EA" w:rsidP="002634EA" w:rsidR="002634EA">
      <w:pPr>
        <w:rPr>
          <w:b/>
        </w:rPr>
      </w:pPr>
    </w:p>
    <w:p w:rsidRDefault="002634EA" w:rsidP="002634EA" w:rsidR="002634E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 w:rsidRPr="002634EA">
        <w:t>REVUG</w:t>
      </w:r>
      <w:proofErr w:type="spellEnd"/>
      <w:r w:rsidRPr="002634EA">
        <w:t xml:space="preserve"> USLUGE j.d.o.o. za trgovinu i usluge, sa sjedištem Koturaška cesta 1, </w:t>
      </w:r>
      <w:proofErr w:type="spellStart"/>
      <w:r w:rsidRPr="002634EA">
        <w:t>10000</w:t>
      </w:r>
      <w:proofErr w:type="spellEnd"/>
      <w:r w:rsidRPr="002634EA">
        <w:t xml:space="preserve"> Zagreb, </w:t>
      </w:r>
      <w:proofErr w:type="spellStart"/>
      <w:r w:rsidRPr="002634EA">
        <w:t>OIB</w:t>
      </w:r>
      <w:proofErr w:type="spellEnd"/>
      <w:r w:rsidRPr="002634EA">
        <w:t xml:space="preserve">: </w:t>
      </w:r>
      <w:proofErr w:type="spellStart"/>
      <w:r w:rsidRPr="002634EA">
        <w:t>05802165425</w:t>
      </w:r>
      <w:proofErr w:type="spellEnd"/>
      <w:r w:rsidRPr="00F152B1">
        <w:t>,</w:t>
      </w:r>
      <w:r>
        <w:t xml:space="preserve"> je podnijet prijedlog za pokretanje skraćenog stečajnog postupka.</w:t>
      </w:r>
    </w:p>
    <w:p w:rsidRDefault="002634EA" w:rsidP="002634EA" w:rsidR="002634EA">
      <w:pPr>
        <w:pStyle w:val="Odlomakpopisa"/>
        <w:ind w:left="0"/>
      </w:pPr>
    </w:p>
    <w:p w:rsidRDefault="002634EA" w:rsidP="002634EA" w:rsidR="002634EA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11.387,37 kn.</w:t>
      </w:r>
    </w:p>
    <w:p w:rsidRDefault="002634EA" w:rsidP="002634EA" w:rsidR="002634EA"/>
    <w:p w:rsidRDefault="002634EA" w:rsidP="002634EA" w:rsidR="002634E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2634EA" w:rsidP="002634EA" w:rsidR="002634EA">
      <w:pPr>
        <w:jc w:val="both"/>
      </w:pPr>
    </w:p>
    <w:p w:rsidRDefault="002634EA" w:rsidP="002634EA" w:rsidR="002634E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2634EA" w:rsidP="002634EA" w:rsidR="002634EA">
      <w:pPr>
        <w:pStyle w:val="Odlomakpopisa"/>
        <w:ind w:left="0"/>
      </w:pPr>
    </w:p>
    <w:p w:rsidRDefault="002634EA" w:rsidP="002634EA" w:rsidR="002634EA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2634EA" w:rsidP="002634EA" w:rsidR="002634EA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2634EA" w:rsidP="002634EA" w:rsidR="002634EA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2634EA" w:rsidP="002634EA" w:rsidR="002634EA">
      <w:pPr>
        <w:jc w:val="both"/>
      </w:pPr>
    </w:p>
    <w:p w:rsidRDefault="002634EA" w:rsidP="002634EA" w:rsidR="002634EA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2634EA" w:rsidP="002634EA" w:rsidR="002634EA">
      <w:pPr>
        <w:jc w:val="center"/>
      </w:pPr>
    </w:p>
    <w:p w:rsidRDefault="002634EA" w:rsidP="002634EA" w:rsidR="002634EA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2634EA" w:rsidP="002634EA" w:rsidR="002634EA" w:rsidRPr="000E41FF">
      <w:pPr>
        <w:jc w:val="both"/>
      </w:pPr>
    </w:p>
    <w:p w:rsidRDefault="002634EA" w:rsidP="002634EA" w:rsidR="002634EA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2634EA" w:rsidP="002634EA" w:rsidR="002634EA">
      <w:pPr>
        <w:jc w:val="right"/>
      </w:pPr>
    </w:p>
    <w:p w:rsidRDefault="002634EA" w:rsidP="002634EA" w:rsidR="002634EA"/>
    <w:p w:rsidRDefault="002634EA" w:rsidP="002634EA" w:rsidR="002634EA"/>
    <w:p w:rsidRDefault="002634EA" w:rsidP="002634EA" w:rsidR="002634EA"/>
    <w:p w:rsidRDefault="002634EA" w:rsidP="002634EA" w:rsidR="002634EA"/>
    <w:p w:rsidRDefault="002634EA" w:rsidP="002634EA" w:rsidR="002634EA"/>
    <w:p w:rsidRDefault="002634EA" w:rsidP="002634EA" w:rsidR="002634EA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34EA"/>
    <w:rsid w:val="0002382C"/>
    <w:rsid w:val="000A3E2D"/>
    <w:rsid w:val="000C6923"/>
    <w:rsid w:val="000D1200"/>
    <w:rsid w:val="00177EED"/>
    <w:rsid w:val="002460D4"/>
    <w:rsid w:val="002634EA"/>
    <w:rsid w:val="00277821"/>
    <w:rsid w:val="003502D7"/>
    <w:rsid w:val="003E6A20"/>
    <w:rsid w:val="00474D14"/>
    <w:rsid w:val="004A3CF8"/>
    <w:rsid w:val="00532E20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34E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34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34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34E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34E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34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34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34E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REVUG USLUGE j.d.o.o. zastupanog po punomoćniku Rebeka Vugdelija</izvorni_sadrzaj>
    <derivirana_varijabla naziv="DomainObject.Predmet.ProtustrankaFormated_1">  REVUG USLUGE j.d.o.o. zastupanog po punomoćniku Rebeka Vugdelija</derivirana_varijabla>
  </DomainObject.Predmet.ProtustrankaFormated>
  <DomainObject.Predmet.ProtustrankaFormatedOIB>
    <izvorni_sadrzaj>  REVUG USLUGE j.d.o.o., OIB 05802165425 zastupanog po punomoćniku Rebeka Vugdelija</izvorni_sadrzaj>
    <derivirana_varijabla naziv="DomainObject.Predmet.ProtustrankaFormatedOIB_1">  REVUG USLUGE j.d.o.o., OIB 05802165425 zastupanog po punomoćniku Rebeka Vugdelija</derivirana_varijabla>
  </DomainObject.Predmet.ProtustrankaFormatedOIB>
  <DomainObject.Predmet.ProtustrankaFormatedWithAdress>
    <izvorni_sadrzaj> REVUG USLUGE j.d.o.o., Koturaška cesta 1, 10000 Zagreb zastupanog po punomoćniku Rebeka Vugdelija</izvorni_sadrzaj>
    <derivirana_varijabla naziv="DomainObject.Predmet.ProtustrankaFormatedWithAdress_1"> REVUG USLUGE j.d.o.o., Koturaška cesta 1, 10000 Zagreb zastupanog po punomoćniku Rebeka Vugdelija</derivirana_varijabla>
  </DomainObject.Predmet.ProtustrankaFormatedWithAdress>
  <DomainObject.Predmet.ProtustrankaFormatedWithAdressOIB>
    <izvorni_sadrzaj> REVUG USLUGE j.d.o.o., OIB 05802165425, Koturaška cesta 1, 10000 Zagreb zastupanog po punomoćniku Rebeka Vugdelija</izvorni_sadrzaj>
    <derivirana_varijabla naziv="DomainObject.Predmet.ProtustrankaFormatedWithAdressOIB_1"> REVUG USLUGE j.d.o.o., OIB 05802165425, Koturaška cesta 1, 10000 Zagreb zastupanog po punomoćniku Rebeka Vugdelija</derivirana_varijabla>
  </DomainObject.Predmet.ProtustrankaFormatedWithAdressOIB>
  <DomainObject.Predmet.ProtustrankaWithAdress>
    <izvorni_sadrzaj>REVUG USLUGE j.d.o.o. Koturaška cesta 1, 10000 Zagreb</izvorni_sadrzaj>
    <derivirana_varijabla naziv="DomainObject.Predmet.ProtustrankaWithAdress_1">REVUG USLUGE j.d.o.o. Koturaška cesta 1, 10000 Zagreb</derivirana_varijabla>
  </DomainObject.Predmet.ProtustrankaWithAdress>
  <DomainObject.Predmet.ProtustrankaWithAdressOIB>
    <izvorni_sadrzaj>REVUG USLUGE j.d.o.o., OIB 05802165425, Koturaška cesta 1, 10000 Zagreb</izvorni_sadrzaj>
    <derivirana_varijabla naziv="DomainObject.Predmet.ProtustrankaWithAdressOIB_1">REVUG USLUGE j.d.o.o., OIB 05802165425, Koturaška cesta 1, 10000 Zagreb</derivirana_varijabla>
  </DomainObject.Predmet.ProtustrankaWithAdressOIB>
  <DomainObject.Predmet.ProtustrankaNazivFormated>
    <izvorni_sadrzaj>REVUG USLUGE j.d.o.o.</izvorni_sadrzaj>
    <derivirana_varijabla naziv="DomainObject.Predmet.ProtustrankaNazivFormated_1">REVUG USLUGE j.d.o.o.</derivirana_varijabla>
  </DomainObject.Predmet.ProtustrankaNazivFormated>
  <DomainObject.Predmet.ProtustrankaNazivFormatedOIB>
    <izvorni_sadrzaj>REVUG USLUGE j.d.o.o., OIB 05802165425</izvorni_sadrzaj>
    <derivirana_varijabla naziv="DomainObject.Predmet.ProtustrankaNazivFormatedOIB_1">REVUG USLUGE j.d.o.o., OIB 05802165425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REVUG USLUGE j.d.o.o. zastupanog po punomoćniku Rebeka Vugdelija</item>
    </izvorni_sadrzaj>
    <derivirana_varijabla naziv="DomainObject.Predmet.ProtuStrankaListFormated_1">
      <item>REVUG USLUGE j.d.o.o. zastupanog po punomoćniku Rebeka Vugdelija</item>
    </derivirana_varijabla>
  </DomainObject.Predmet.ProtuStrankaListFormated>
  <DomainObject.Predmet.ProtuStrankaListFormatedOIB>
    <izvorni_sadrzaj>
      <item>REVUG USLUGE j.d.o.o., OIB 05802165425 zastupanog po punomoćniku Rebeka Vugdelija</item>
    </izvorni_sadrzaj>
    <derivirana_varijabla naziv="DomainObject.Predmet.ProtuStrankaListFormatedOIB_1">
      <item>REVUG USLUGE j.d.o.o., OIB 05802165425 zastupanog po punomoćniku Rebeka Vugdelija</item>
    </derivirana_varijabla>
  </DomainObject.Predmet.ProtuStrankaListFormatedOIB>
  <DomainObject.Predmet.ProtuStrankaListFormatedWithAdress>
    <izvorni_sadrzaj>
      <item>REVUG USLUGE j.d.o.o., Koturaška cesta 1, 10000 Zagreb zastupanog po punomoćniku Rebeka Vugdelija</item>
    </izvorni_sadrzaj>
    <derivirana_varijabla naziv="DomainObject.Predmet.ProtuStrankaListFormatedWithAdress_1">
      <item>REVUG USLUGE j.d.o.o., Koturaška cesta 1, 10000 Zagreb zastupanog po punomoćniku Rebeka Vugdelija</item>
    </derivirana_varijabla>
  </DomainObject.Predmet.ProtuStrankaListFormatedWithAdress>
  <DomainObject.Predmet.ProtuStrankaListFormatedWithAdressOIB>
    <izvorni_sadrzaj>
      <item>REVUG USLUGE j.d.o.o., OIB 05802165425, Koturaška cesta 1, 10000 Zagreb zastupanog po punomoćniku Rebeka Vugdelija</item>
    </izvorni_sadrzaj>
    <derivirana_varijabla naziv="DomainObject.Predmet.ProtuStrankaListFormatedWithAdressOIB_1">
      <item>REVUG USLUGE j.d.o.o., OIB 05802165425, Koturaška cesta 1, 10000 Zagreb zastupanog po punomoćniku Rebeka Vugdelija</item>
    </derivirana_varijabla>
  </DomainObject.Predmet.ProtuStrankaListFormatedWithAdressOIB>
  <DomainObject.Predmet.ProtuStrankaListNazivFormated>
    <izvorni_sadrzaj>
      <item>REVUG USLUGE j.d.o.o.</item>
    </izvorni_sadrzaj>
    <derivirana_varijabla naziv="DomainObject.Predmet.ProtuStrankaListNazivFormated_1">
      <item>REVUG USLUGE j.d.o.o.</item>
    </derivirana_varijabla>
  </DomainObject.Predmet.ProtuStrankaListNazivFormated>
  <DomainObject.Predmet.ProtuStrankaListNazivFormatedOIB>
    <izvorni_sadrzaj>
      <item>REVUG USLUGE j.d.o.o., OIB 05802165425</item>
    </izvorni_sadrzaj>
    <derivirana_varijabla naziv="DomainObject.Predmet.ProtuStrankaListNazivFormatedOIB_1">
      <item>REVUG USLUGE j.d.o.o., OIB 05802165425</item>
    </derivirana_varijabla>
  </DomainObject.Predmet.ProtuStrankaListNazivFormatedOIB>
  <DomainObject.Predmet.OstaliListFormated>
    <izvorni_sadrzaj>
      <item>Rebeka Vugdelija punomoćnik sudionika u postupku REVUG USLUGE j.d.o.o.</item>
    </izvorni_sadrzaj>
    <derivirana_varijabla naziv="DomainObject.Predmet.OstaliListFormated_1">
      <item>Rebeka Vugdelija punomoćnik sudionika u postupku REVUG USLUGE j.d.o.o.</item>
    </derivirana_varijabla>
  </DomainObject.Predmet.OstaliListFormated>
  <DomainObject.Predmet.OstaliListFormatedOIB>
    <izvorni_sadrzaj>
      <item>Rebeka Vugdelija, OIB 74286994929 punomoćnik sudionika u postupku REVUG USLUGE j.d.o.o.</item>
    </izvorni_sadrzaj>
    <derivirana_varijabla naziv="DomainObject.Predmet.OstaliListFormatedOIB_1">
      <item>Rebeka Vugdelija, OIB 74286994929 punomoćnik sudionika u postupku REVUG USLUGE j.d.o.o.</item>
    </derivirana_varijabla>
  </DomainObject.Predmet.OstaliListFormatedOIB>
  <DomainObject.Predmet.OstaliListFormatedWithAdress>
    <izvorni_sadrzaj>
      <item>Rebeka Vugdelija, Priblaće 60, 21238 Otok punomoćnik sudionika u postupku REVUG USLUGE j.d.o.o.</item>
    </izvorni_sadrzaj>
    <derivirana_varijabla naziv="DomainObject.Predmet.OstaliListFormatedWithAdress_1">
      <item>Rebeka Vugdelija, Priblaće 60, 21238 Otok punomoćnik sudionika u postupku REVUG USLUGE j.d.o.o.</item>
    </derivirana_varijabla>
  </DomainObject.Predmet.OstaliListFormatedWithAdress>
  <DomainObject.Predmet.OstaliListFormatedWithAdressOIB>
    <izvorni_sadrzaj>
      <item>Rebeka Vugdelija, OIB 74286994929, Priblaće 60, 21238 Otok punomoćnik sudionika u postupku REVUG USLUGE j.d.o.o.</item>
    </izvorni_sadrzaj>
    <derivirana_varijabla naziv="DomainObject.Predmet.OstaliListFormatedWithAdressOIB_1">
      <item>Rebeka Vugdelija, OIB 74286994929, Priblaće 60, 21238 Otok punomoćnik sudionika u postupku REVUG USLUGE j.d.o.o.</item>
    </derivirana_varijabla>
  </DomainObject.Predmet.OstaliListFormatedWithAdressOIB>
  <DomainObject.Predmet.OstaliListNazivFormated>
    <izvorni_sadrzaj>
      <item>Rebeka Vugdelija</item>
    </izvorni_sadrzaj>
    <derivirana_varijabla naziv="DomainObject.Predmet.OstaliListNazivFormated_1">
      <item>Rebeka Vugdelija</item>
    </derivirana_varijabla>
  </DomainObject.Predmet.OstaliListNazivFormated>
  <DomainObject.Predmet.OstaliListNazivFormatedOIB>
    <izvorni_sadrzaj>
      <item>Rebeka Vugdelija, OIB 74286994929</item>
    </izvorni_sadrzaj>
    <derivirana_varijabla naziv="DomainObject.Predmet.OstaliListNazivFormatedOIB_1">
      <item>Rebeka Vugdelija, OIB 74286994929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REVUG USLUGE j.d.o.o.</izvorni_sadrzaj>
    <derivirana_varijabla naziv="DomainObject.Predmet.ProtustrankaIDrugi_1">REVUG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REVUG USLUGE j.d.o.o., OIB 05802165425, Koturaška cesta 1, 10000 Zagreb</izvorni_sadrzaj>
    <derivirana_varijabla naziv="DomainObject.Predmet.ProtustrankaIDrugiAdressOIB_1">REVUG USLUGE j.d.o.o., OIB 05802165425, Koturaška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REVUG USLUGE j.d.o.o.</item>
      <item>Rebeka Vugdelija</item>
    </izvorni_sadrzaj>
    <derivirana_varijabla naziv="DomainObject.Predmet.SudioniciListNaziv_1">
      <item>FINA Regionalni centar Zagreb</item>
      <item>REVUG USLUGE j.d.o.o.</item>
      <item>Rebeka Vugdelija</item>
    </derivirana_varijabla>
  </DomainObject.Predmet.SudioniciListNaziv>
  <DomainObject.Predmet.SudioniciListAdressOIB>
    <izvorni_sadrzaj>
      <item>FINA Regionalni centar Zagreb, OIB 85821130368, Trg svibanjskih žrtava 1995. 1,10000 Zagreb</item>
      <item>REVUG USLUGE j.d.o.o., OIB 05802165425, Koturaška cesta 1,10000 Zagreb</item>
      <item>Rebeka Vugdelija, OIB 74286994929, Priblaće 60,21238 Otok</item>
    </izvorni_sadrzaj>
    <derivirana_varijabla naziv="DomainObject.Predmet.SudioniciListAdressOIB_1">
      <item>FINA Regionalni centar Zagreb, OIB 85821130368, Trg svibanjskih žrtava 1995. 1,10000 Zagreb</item>
      <item>REVUG USLUGE j.d.o.o., OIB 05802165425, Koturaška cesta 1,10000 Zagreb</item>
      <item>Rebeka Vugdelija, OIB 74286994929, Priblaće 60,21238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05802165425</item>
      <item>, OIB 74286994929</item>
    </izvorni_sadrzaj>
    <derivirana_varijabla naziv="DomainObject.Predmet.SudioniciListNazivOIB_1">
      <item>, OIB 85821130368</item>
      <item>, OIB 05802165425</item>
      <item>, OIB 74286994929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1375</properties:Characters>
  <properties:Lines>48</properties:Lines>
  <properties:Paragraphs>15</properties:Paragraphs>
  <properties:TotalTime>1</properties:TotalTime>
  <properties:ScaleCrop>false</properties:ScaleCrop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2016-01-18T09:44:00Z</dcterms:created>
  <dc:creator>Vlasta Bogović Milisavljević</dc:creator>
  <cp:lastModifiedBy>Vlasta Bogović Milisavljević</cp:lastModifiedBy>
  <dcterms:modified xmlns:xsi="http://www.w3.org/2001/XMLSchema-instance" xsi:type="dcterms:W3CDTF">2016-01-18T09:45:00Z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