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a582" w14:paraId="ef1a582" w:rsidRDefault="005E5936" w:rsidP="001940FB" w:rsidR="005E593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A402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5E5936" w:rsidP="00AA6BCF" w:rsidR="005E593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5E5936" w:rsidR="005E593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5E5936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E5936" w:rsidP="005E5936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</w:t>
      </w:r>
      <w:r>
        <w:rPr>
          <w:rFonts w:cs="Calibri" w:eastAsia="Calibri" w:hAnsi="Calibri" w:ascii="Calibri"/>
          <w:b/>
          <w:lang w:val="hr-HR"/>
        </w:rPr>
        <w:t>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E593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E593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86572" w:rsidRPr="00F86572">
        <w:rPr>
          <w:rFonts w:cs="Calibri" w:hAnsi="Calibri" w:ascii="Calibri"/>
        </w:rPr>
        <w:t>ANTE ČULIĆ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E5936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F86572" w:rsidRPr="00F86572">
        <w:rPr>
          <w:rFonts w:cs="Calibri" w:hAnsi="Calibri" w:ascii="Calibri"/>
        </w:rPr>
        <w:t>39.899,91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86572" w:rsidRPr="00F86572">
        <w:rPr>
          <w:rFonts w:cs="Calibri" w:hAnsi="Calibri" w:ascii="Calibri"/>
        </w:rPr>
        <w:t>38.099,91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86572" w:rsidRPr="00F86572">
        <w:rPr>
          <w:rFonts w:cs="Calibri" w:hAnsi="Calibri" w:ascii="Calibri"/>
        </w:rPr>
        <w:t>1.800,00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E5936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E593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E5936" w:rsidRPr="005E593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E593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6572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F86572">
              <w:rPr>
                <w:rFonts w:cs="Calibri" w:hAnsi="Calibri" w:ascii="Calibri"/>
              </w:rPr>
              <w:t>ANTE ČULIĆ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F86572">
              <w:rPr>
                <w:rFonts w:cs="Calibri" w:hAnsi="Calibri" w:ascii="Calibri"/>
              </w:rPr>
              <w:t>Zajčeva 2, Split</w:t>
            </w:r>
            <w:r w:rsidR="00575392" w:rsidRPr="00E23814">
              <w:rPr>
                <w:rFonts w:cs="Calibri" w:hAnsi="Calibri" w:ascii="Calibri"/>
                <w:color w:val="FF0000"/>
              </w:rPr>
              <w:t>,</w:t>
            </w:r>
            <w:r w:rsidR="003C5AF8" w:rsidRPr="00E23814">
              <w:rPr>
                <w:rFonts w:cs="Calibri"/>
                <w:color w:val="FF0000"/>
              </w:rPr>
              <w:t xml:space="preserve"> </w:t>
            </w:r>
            <w:r w:rsidR="003A5883" w:rsidRPr="00F86572">
              <w:rPr>
                <w:rFonts w:cs="Calibri" w:hAnsi="Calibri" w:ascii="Calibri"/>
              </w:rPr>
              <w:t>OIB:</w:t>
            </w:r>
            <w:r w:rsidR="00E43846" w:rsidRPr="00F86572">
              <w:rPr>
                <w:rFonts w:cs="Calibri" w:hAnsi="Calibri" w:ascii="Calibri"/>
              </w:rPr>
              <w:t xml:space="preserve"> </w:t>
            </w:r>
            <w:r w:rsidRPr="00F86572">
              <w:rPr>
                <w:rFonts w:cs="Calibri" w:hAnsi="Calibri" w:ascii="Calibri"/>
              </w:rPr>
              <w:t>56341129528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6572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8657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8657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6572">
              <w:rPr>
                <w:rFonts w:cs="Calibri" w:hAnsi="Calibri" w:ascii="Calibri"/>
              </w:rPr>
              <w:t>39.899,91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8657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6572">
              <w:rPr>
                <w:rFonts w:cs="Calibri" w:hAnsi="Calibri" w:ascii="Calibri"/>
              </w:rPr>
              <w:t>38.099,91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86572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6572">
              <w:rPr>
                <w:rFonts w:cs="Calibri" w:hAnsi="Calibri" w:ascii="Calibri"/>
              </w:rPr>
              <w:t>1.800,00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6414A" w:rsidP="00C6414A" w:rsidR="00C6414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019EE" w:rsidP="00C6414A" w:rsidR="00C6414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14A" w:rsidP="00C6414A" w:rsidR="00C6414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6414A" w:rsidP="00C6414A" w:rsidR="00C6414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6414A" w:rsidP="00C6414A" w:rsidR="00C6414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6414A" w:rsidP="00C6414A" w:rsidR="00C6414A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6414A" w:rsidP="00C6414A" w:rsidR="00C6414A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59D" w:rsidR="00A9559D">
      <w:pPr>
        <w:spacing w:after="0"/>
      </w:pPr>
      <w:r>
        <w:separator/>
      </w:r>
    </w:p>
  </w:endnote>
  <w:endnote w:id="0" w:type="continuationSeparator">
    <w:p w:rsidRDefault="00A9559D" w:rsidR="00A955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59D" w:rsidR="00A9559D">
      <w:pPr>
        <w:spacing w:after="0"/>
      </w:pPr>
      <w:r>
        <w:separator/>
      </w:r>
    </w:p>
  </w:footnote>
  <w:footnote w:id="0" w:type="continuationSeparator">
    <w:p w:rsidRDefault="00A9559D" w:rsidR="00A955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C9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14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3A20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08D9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61DB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3FF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36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19EE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4023"/>
    <w:rsid w:val="008A6153"/>
    <w:rsid w:val="008B3350"/>
    <w:rsid w:val="008B4C8E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7C9F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16299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2A15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559D"/>
    <w:rsid w:val="00AA41CD"/>
    <w:rsid w:val="00AA6BCF"/>
    <w:rsid w:val="00AB4FC3"/>
    <w:rsid w:val="00AC6150"/>
    <w:rsid w:val="00AC7313"/>
    <w:rsid w:val="00AC7943"/>
    <w:rsid w:val="00AD19D9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414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0E0E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01F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86572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  <w:rsid w:val="00FF54C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E7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C9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C9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C9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C9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E7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C9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C9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C9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C9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B0CCF-396C-4F36-954D-D13983733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1424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2018-08-23T11:14:00Z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St-651/2017-108 / Podnesak - Podnesak (-108.docx)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