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fe20" w14:paraId="debfe20" w:rsidRDefault="00523546" w:rsidP="00523546" w:rsidR="0052354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St-472/2015-6</w:t>
      </w:r>
    </w:p>
    <w:p w:rsidRDefault="00523546" w:rsidP="00523546" w:rsidR="0052354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23546" w:rsidP="00523546" w:rsidR="0052354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23546" w:rsidP="00523546" w:rsidR="0052354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23546" w:rsidP="00523546" w:rsidR="0052354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Društvo za tjelovježbu „Varaždinski soko</w:t>
      </w:r>
      <w:r w:rsidR="00D109CB">
        <w:t>l</w:t>
      </w:r>
      <w:r>
        <w:t xml:space="preserve"> 1878“, OIB: 89762761797 sa sjedištem u Mihajla </w:t>
      </w:r>
      <w:proofErr w:type="spellStart"/>
      <w:r>
        <w:t>Pupina</w:t>
      </w:r>
      <w:proofErr w:type="spellEnd"/>
      <w:r>
        <w:t xml:space="preserve"> 5, 42000 Varaždin, dana 29. prosinca 2015. godine</w:t>
      </w:r>
    </w:p>
    <w:p w:rsidRDefault="00523546" w:rsidP="00523546" w:rsidR="00523546">
      <w:pPr>
        <w:jc w:val="both"/>
      </w:pPr>
    </w:p>
    <w:p w:rsidRDefault="00523546" w:rsidP="00523546" w:rsidR="0052354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D109CB">
        <w:t xml:space="preserve">Društvo za tjelovježbu „Varaždinski sokol 1878“, OIB: 89762761797 sa sjedištem u Mihajla </w:t>
      </w:r>
      <w:proofErr w:type="spellStart"/>
      <w:r w:rsidR="00D109CB">
        <w:t>Pupina</w:t>
      </w:r>
      <w:proofErr w:type="spellEnd"/>
      <w:r w:rsidR="00D109CB">
        <w:t xml:space="preserve"> 5, 42000 Varaždin</w:t>
      </w:r>
      <w:r>
        <w:rPr>
          <w:szCs w:val="24"/>
        </w:rPr>
        <w:t>, s danom 29. prosinca 2015. u 13,35 sati.</w:t>
      </w:r>
    </w:p>
    <w:p w:rsidRDefault="00523546" w:rsidP="00523546" w:rsidR="00523546">
      <w:pPr>
        <w:jc w:val="both"/>
        <w:rPr>
          <w:szCs w:val="24"/>
        </w:rPr>
      </w:pPr>
    </w:p>
    <w:p w:rsidRDefault="00523546" w:rsidP="00523546" w:rsidR="0052354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D109CB">
        <w:t xml:space="preserve">Društvo za tjelovježbu „Varaždinski sokol 1878“, OIB: 89762761797 sa sjedištem u Mihajla </w:t>
      </w:r>
      <w:proofErr w:type="spellStart"/>
      <w:r w:rsidR="00D109CB">
        <w:t>Pupina</w:t>
      </w:r>
      <w:proofErr w:type="spellEnd"/>
      <w:r w:rsidR="00D109CB">
        <w:t xml:space="preserve"> 5, 42000 Varaždin</w:t>
      </w:r>
      <w:r>
        <w:t>.</w:t>
      </w:r>
    </w:p>
    <w:p w:rsidRDefault="00523546" w:rsidP="00523546" w:rsidR="00523546">
      <w:pPr>
        <w:jc w:val="both"/>
      </w:pPr>
    </w:p>
    <w:p w:rsidRDefault="00523546" w:rsidP="00523546" w:rsidR="00523546">
      <w:pPr>
        <w:jc w:val="both"/>
      </w:pPr>
      <w:r>
        <w:tab/>
        <w:t xml:space="preserve">III Za stečajnog upravitelja imenuje se </w:t>
      </w:r>
      <w:r w:rsidR="00D109CB">
        <w:t xml:space="preserve">David Jakovljević, </w:t>
      </w:r>
      <w:proofErr w:type="spellStart"/>
      <w:r w:rsidR="00D109CB">
        <w:t>Kašinska</w:t>
      </w:r>
      <w:proofErr w:type="spellEnd"/>
      <w:r w:rsidR="00D109CB">
        <w:t xml:space="preserve"> 7, Sesvete, OIB: 63014812654.</w:t>
      </w:r>
    </w:p>
    <w:p w:rsidRDefault="00523546" w:rsidP="00523546" w:rsidR="00523546">
      <w:pPr>
        <w:jc w:val="both"/>
        <w:rPr>
          <w:color w:val="FF0000"/>
        </w:rPr>
      </w:pPr>
    </w:p>
    <w:p w:rsidRDefault="00523546" w:rsidP="00523546" w:rsidR="0052354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23546" w:rsidP="00523546" w:rsidR="00523546">
      <w:pPr>
        <w:jc w:val="both"/>
        <w:rPr>
          <w:szCs w:val="24"/>
        </w:rPr>
      </w:pPr>
    </w:p>
    <w:p w:rsidRDefault="00523546" w:rsidP="00523546" w:rsidR="0052354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D109CB">
        <w:t xml:space="preserve">Društvo za tjelovježbu „Varaždinski sokol 1878“, OIB: 89762761797 sa sjedištem u Mihajla </w:t>
      </w:r>
      <w:proofErr w:type="spellStart"/>
      <w:r w:rsidR="00D109CB">
        <w:t>Pupina</w:t>
      </w:r>
      <w:proofErr w:type="spellEnd"/>
      <w:r w:rsidR="00D109CB">
        <w:t xml:space="preserve"> 5, 42000 Varaždin</w:t>
      </w:r>
      <w:r>
        <w:rPr>
          <w:szCs w:val="24"/>
        </w:rPr>
        <w:t>, bit će brisan iz registra</w:t>
      </w:r>
      <w:r w:rsidR="00D109CB">
        <w:rPr>
          <w:szCs w:val="24"/>
        </w:rPr>
        <w:t xml:space="preserve"> udruga</w:t>
      </w:r>
      <w:r>
        <w:rPr>
          <w:szCs w:val="24"/>
        </w:rPr>
        <w:t>.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523546" w:rsidP="00523546" w:rsidR="0052354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23546" w:rsidP="00523546" w:rsidR="00523546">
      <w:pPr>
        <w:rPr>
          <w:szCs w:val="24"/>
        </w:rPr>
      </w:pPr>
      <w:r>
        <w:rPr>
          <w:szCs w:val="24"/>
        </w:rPr>
        <w:t xml:space="preserve">     </w:t>
      </w:r>
    </w:p>
    <w:p w:rsidRDefault="00523546" w:rsidP="00523546" w:rsidR="0052354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Viša sudska savjetnica </w:t>
      </w:r>
    </w:p>
    <w:p w:rsidRDefault="00523546" w:rsidP="00523546" w:rsidR="00523546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523546" w:rsidP="00523546" w:rsidR="0052354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23546" w:rsidP="00523546" w:rsidR="0052354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23546" w:rsidP="00523546" w:rsidR="0052354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23546" w:rsidP="00523546" w:rsidR="00523546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23546" w:rsidP="00523546" w:rsidR="0052354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rPr>
          <w:szCs w:val="24"/>
        </w:rPr>
      </w:pPr>
      <w:r>
        <w:rPr>
          <w:szCs w:val="24"/>
        </w:rPr>
        <w:t>DNA:</w:t>
      </w:r>
    </w:p>
    <w:p w:rsidRDefault="00523546" w:rsidP="00523546" w:rsidR="0052354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23546" w:rsidP="00523546" w:rsidR="0052354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23546" w:rsidP="00523546" w:rsidR="00523546" w:rsidRPr="00D109CB">
      <w:pPr>
        <w:numPr>
          <w:ilvl w:val="0"/>
          <w:numId w:val="47"/>
        </w:numPr>
        <w:rPr>
          <w:szCs w:val="24"/>
        </w:rPr>
      </w:pPr>
      <w:r w:rsidRPr="00D109CB">
        <w:rPr>
          <w:szCs w:val="24"/>
        </w:rPr>
        <w:t xml:space="preserve">Dužnik </w:t>
      </w:r>
      <w:r w:rsidR="00D109CB">
        <w:t xml:space="preserve">Društvo za tjelovježbu „Varaždinski sokol 1878“, OIB: 89762761797 sa sjedištem u Mihajla </w:t>
      </w:r>
      <w:proofErr w:type="spellStart"/>
      <w:r w:rsidR="00D109CB">
        <w:t>Pupina</w:t>
      </w:r>
      <w:proofErr w:type="spellEnd"/>
      <w:r w:rsidR="00D109CB">
        <w:t xml:space="preserve"> 5, 42000 Varaždin</w:t>
      </w:r>
      <w:r w:rsidR="00D109CB">
        <w:t xml:space="preserve"> </w:t>
      </w:r>
      <w:r w:rsidR="0021294E">
        <w:t>Predsjednik</w:t>
      </w:r>
      <w:r>
        <w:t xml:space="preserve"> dužnika </w:t>
      </w:r>
      <w:r w:rsidR="0021294E">
        <w:t xml:space="preserve">Emil </w:t>
      </w:r>
      <w:proofErr w:type="spellStart"/>
      <w:r w:rsidR="0021294E">
        <w:t>Šanjek</w:t>
      </w:r>
      <w:proofErr w:type="spellEnd"/>
      <w:r w:rsidR="0021294E">
        <w:t>, Sveti Ilija, Vinogradska 35</w:t>
      </w:r>
    </w:p>
    <w:p w:rsidRDefault="00D109CB" w:rsidP="00523546" w:rsidR="0052354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Varaždin,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523546" w:rsidP="00523546" w:rsidR="0052354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523546" w:rsidP="00523546" w:rsidR="0052354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D109CB">
        <w:t xml:space="preserve">David Jakovljević, </w:t>
      </w:r>
      <w:proofErr w:type="spellStart"/>
      <w:r w:rsidR="00D109CB">
        <w:t>Kašinska</w:t>
      </w:r>
      <w:proofErr w:type="spellEnd"/>
      <w:r w:rsidR="00D109CB">
        <w:t xml:space="preserve"> 7, Sesvete, OIB: 63014812654</w:t>
      </w:r>
    </w:p>
    <w:p w:rsidRDefault="00523546" w:rsidP="00523546" w:rsidR="0052354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rPr>
          <w:szCs w:val="24"/>
        </w:rPr>
      </w:pPr>
    </w:p>
    <w:p w:rsidRDefault="00523546" w:rsidP="00523546" w:rsidR="00523546">
      <w:pPr>
        <w:rPr>
          <w:szCs w:val="24"/>
        </w:rPr>
      </w:pPr>
    </w:p>
    <w:p w:rsidRDefault="00DA0242" w:rsidP="00523546" w:rsidR="00DA0242" w:rsidRPr="00523546"/>
    <w:sectPr w:rsidSect="00523546" w:rsidR="00DA0242" w:rsidRPr="00523546">
      <w:headerReference w:type="default" r:id="rId11"/>
      <w:pgSz w:code="9" w:h="16839" w:w="11907"/>
      <w:pgMar w:gutter="0" w:footer="1134" w:header="1134" w:left="1701" w:bottom="1135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94E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546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9CB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2354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2354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89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St-472/2015-6</izvorni_sadrzaj>
    <derivirana_varijabla naziv="DomainObject.Oznaka_1">St-472/2015-6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tjelovježbu "Varaždinski sokol 1878"</izvorni_sadrzaj>
    <derivirana_varijabla naziv="DomainObject.Predmet.ProtustrankaFormated_1">  Društvo za tjelovježbu "Varaždinski sokol 1878"</derivirana_varijabla>
  </DomainObject.Predmet.ProtustrankaFormated>
  <DomainObject.Predmet.ProtustrankaFormatedOIB>
    <izvorni_sadrzaj>  Društvo za tjelovježbu "Varaždinski sokol 1878", OIB 89762761797</izvorni_sadrzaj>
    <derivirana_varijabla naziv="DomainObject.Predmet.ProtustrankaFormatedOIB_1">  Društvo za tjelovježbu "Varaždinski sokol 1878", OIB 89762761797</derivirana_varijabla>
  </DomainObject.Predmet.ProtustrankaFormatedOIB>
  <DomainObject.Predmet.ProtustrankaFormatedWithAdress>
    <izvorni_sadrzaj> Društvo za tjelovježbu "Varaždinski sokol 1878", Mihajla Pupina 5, 42000 Varaždin</izvorni_sadrzaj>
    <derivirana_varijabla naziv="DomainObject.Predmet.ProtustrankaFormatedWithAdress_1"> Društvo za tjelovježbu "Varaždinski sokol 1878", Mihajla Pupina 5, 42000 Varaždin</derivirana_varijabla>
  </DomainObject.Predmet.ProtustrankaFormatedWithAdress>
  <DomainObject.Predmet.ProtustrankaFormatedWithAdressOIB>
    <izvorni_sadrzaj> Društvo za tjelovježbu "Varaždinski sokol 1878", OIB 89762761797, Mihajla Pupina 5, 42000 Varaždin</izvorni_sadrzaj>
    <derivirana_varijabla naziv="DomainObject.Predmet.ProtustrankaFormatedWithAdressOIB_1"> Društvo za tjelovježbu "Varaždinski sokol 1878", OIB 89762761797, Mihajla Pupina 5, 42000 Varaždin</derivirana_varijabla>
  </DomainObject.Predmet.ProtustrankaFormatedWithAdressOIB>
  <DomainObject.Predmet.ProtustrankaWithAdress>
    <izvorni_sadrzaj>Društvo za tjelovježbu "Varaždinski sokol 1878" Mihajla Pupina 5, 42000 Varaždin</izvorni_sadrzaj>
    <derivirana_varijabla naziv="DomainObject.Predmet.ProtustrankaWithAdress_1">Društvo za tjelovježbu "Varaždinski sokol 1878" Mihajla Pupina 5, 42000 Varaždin</derivirana_varijabla>
  </DomainObject.Predmet.ProtustrankaWithAdress>
  <DomainObject.Predmet.ProtustrankaWithAdressOIB>
    <izvorni_sadrzaj>Društvo za tjelovježbu "Varaždinski sokol 1878", OIB 89762761797, Mihajla Pupina 5, 42000 Varaždin</izvorni_sadrzaj>
    <derivirana_varijabla naziv="DomainObject.Predmet.ProtustrankaWithAdressOIB_1">Društvo za tjelovježbu "Varaždinski sokol 1878", OIB 89762761797, Mihajla Pupina 5, 42000 Varaždin</derivirana_varijabla>
  </DomainObject.Predmet.ProtustrankaWithAdressOIB>
  <DomainObject.Predmet.ProtustrankaNazivFormated>
    <izvorni_sadrzaj>Društvo za tjelovježbu "Varaždinski sokol 1878"</izvorni_sadrzaj>
    <derivirana_varijabla naziv="DomainObject.Predmet.ProtustrankaNazivFormated_1">Društvo za tjelovježbu "Varaždinski sokol 1878"</derivirana_varijabla>
  </DomainObject.Predmet.ProtustrankaNazivFormated>
  <DomainObject.Predmet.ProtustrankaNazivFormatedOIB>
    <izvorni_sadrzaj>Društvo za tjelovježbu "Varaždinski sokol 1878", OIB 89762761797</izvorni_sadrzaj>
    <derivirana_varijabla naziv="DomainObject.Predmet.ProtustrankaNazivFormatedOIB_1">Društvo za tjelovježbu "Varaždinski sokol 1878", OIB 89762761797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1682.10</izvorni_sadrzaj>
    <derivirana_varijabla naziv="DomainObject.Predmet.TrenutnaVrijednost_1">1682.10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Društvo za tjelovježbu "Varaždinski sokol 1878"</item>
    </izvorni_sadrzaj>
    <derivirana_varijabla naziv="DomainObject.Predmet.ProtuStrankaListFormated_1">
      <item>Društvo za tjelovježbu "Varaždinski sokol 1878"</item>
    </derivirana_varijabla>
  </DomainObject.Predmet.ProtuStrankaListFormated>
  <DomainObject.Predmet.ProtuStrankaListFormatedOIB>
    <izvorni_sadrzaj>
      <item>Društvo za tjelovježbu "Varaždinski sokol 1878", OIB 89762761797</item>
    </izvorni_sadrzaj>
    <derivirana_varijabla naziv="DomainObject.Predmet.ProtuStrankaListFormatedOIB_1">
      <item>Društvo za tjelovježbu "Varaždinski sokol 1878", OIB 89762761797</item>
    </derivirana_varijabla>
  </DomainObject.Predmet.ProtuStrankaListFormatedOIB>
  <DomainObject.Predmet.ProtuStrankaListFormatedWithAdress>
    <izvorni_sadrzaj>
      <item>Društvo za tjelovježbu "Varaždinski sokol 1878", Mihajla Pupina 5, 42000 Varaždin</item>
    </izvorni_sadrzaj>
    <derivirana_varijabla naziv="DomainObject.Predmet.ProtuStrankaListFormatedWithAdress_1">
      <item>Društvo za tjelovježbu "Varaždinski sokol 1878", Mihajla Pupina 5, 42000 Varaždin</item>
    </derivirana_varijabla>
  </DomainObject.Predmet.ProtuStrankaListFormatedWithAdress>
  <DomainObject.Predmet.ProtuStrankaListFormatedWithAdressOIB>
    <izvorni_sadrzaj>
      <item>Društvo za tjelovježbu "Varaždinski sokol 1878", OIB 89762761797, Mihajla Pupina 5, 42000 Varaždin</item>
    </izvorni_sadrzaj>
    <derivirana_varijabla naziv="DomainObject.Predmet.ProtuStrankaListFormatedWithAdressOIB_1">
      <item>Društvo za tjelovježbu "Varaždinski sokol 1878", OIB 89762761797, Mihajla Pupina 5, 42000 Varaždin</item>
    </derivirana_varijabla>
  </DomainObject.Predmet.ProtuStrankaListFormatedWithAdressOIB>
  <DomainObject.Predmet.ProtuStrankaListNazivFormated>
    <izvorni_sadrzaj>
      <item>Društvo za tjelovježbu "Varaždinski sokol 1878"</item>
    </izvorni_sadrzaj>
    <derivirana_varijabla naziv="DomainObject.Predmet.ProtuStrankaListNazivFormated_1">
      <item>Društvo za tjelovježbu "Varaždinski sokol 1878"</item>
    </derivirana_varijabla>
  </DomainObject.Predmet.ProtuStrankaListNazivFormated>
  <DomainObject.Predmet.ProtuStrankaListNazivFormatedOIB>
    <izvorni_sadrzaj>
      <item>Društvo za tjelovježbu "Varaždinski sokol 1878", OIB 89762761797</item>
    </izvorni_sadrzaj>
    <derivirana_varijabla naziv="DomainObject.Predmet.ProtuStrankaListNazivFormatedOIB_1">
      <item>Društvo za tjelovježbu "Varaždinski sokol 1878", OIB 89762761797</item>
    </derivirana_varijabla>
  </DomainObject.Predmet.ProtuStrankaListNazivFormatedOIB>
  <DomainObject.Predmet.OstaliListFormated>
    <izvorni_sadrzaj>
      <item>E-oglasna ploča</item>
      <item>Emil Šanjek</item>
    </izvorni_sadrzaj>
    <derivirana_varijabla naziv="DomainObject.Predmet.OstaliListFormated_1">
      <item>E-oglasna ploča</item>
      <item>Emil Šanjek</item>
    </derivirana_varijabla>
  </DomainObject.Predmet.OstaliListFormated>
  <DomainObject.Predmet.OstaliListFormatedOIB>
    <izvorni_sadrzaj>
      <item>E-oglasna ploča</item>
      <item>Emil Šanjek, OIB 80043210502</item>
    </izvorni_sadrzaj>
    <derivirana_varijabla naziv="DomainObject.Predmet.OstaliListFormatedOIB_1">
      <item>E-oglasna ploča</item>
      <item>Emil Šanjek, OIB 80043210502</item>
    </derivirana_varijabla>
  </DomainObject.Predmet.OstaliListFormatedOIB>
  <DomainObject.Predmet.OstaliListFormatedWithAdress>
    <izvorni_sadrzaj>
      <item>E-oglasna ploča</item>
      <item>Emil Šanjek, Vinogradska 35, 42204 Sveti Ilija</item>
    </izvorni_sadrzaj>
    <derivirana_varijabla naziv="DomainObject.Predmet.OstaliListFormatedWithAdress_1">
      <item>E-oglasna ploča</item>
      <item>Emil Šanjek, Vinogradska 35, 42204 Sveti Ilija</item>
    </derivirana_varijabla>
  </DomainObject.Predmet.OstaliListFormatedWithAdress>
  <DomainObject.Predmet.OstaliListFormatedWithAdressOIB>
    <izvorni_sadrzaj>
      <item>E-oglasna ploča</item>
      <item>Emil Šanjek, OIB 80043210502, Vinogradska 35, 42204 Sveti Ilija</item>
    </izvorni_sadrzaj>
    <derivirana_varijabla naziv="DomainObject.Predmet.OstaliListFormatedWithAdressOIB_1">
      <item>E-oglasna ploča</item>
      <item>Emil Šanjek, OIB 80043210502, Vinogradska 35, 42204 Sveti Ilija</item>
    </derivirana_varijabla>
  </DomainObject.Predmet.OstaliListFormatedWithAdressOIB>
  <DomainObject.Predmet.OstaliListNazivFormated>
    <izvorni_sadrzaj>
      <item>E-oglasna ploča</item>
      <item>Emil Šanjek</item>
    </izvorni_sadrzaj>
    <derivirana_varijabla naziv="DomainObject.Predmet.OstaliListNazivFormated_1">
      <item>E-oglasna ploča</item>
      <item>Emil Šanjek</item>
    </derivirana_varijabla>
  </DomainObject.Predmet.OstaliListNazivFormated>
  <DomainObject.Predmet.OstaliListNazivFormatedOIB>
    <izvorni_sadrzaj>
      <item>E-oglasna ploča</item>
      <item>Emil Šanjek, OIB 80043210502</item>
    </izvorni_sadrzaj>
    <derivirana_varijabla naziv="DomainObject.Predmet.OstaliListNazivFormatedOIB_1">
      <item>E-oglasna ploča</item>
      <item>Emil Šanjek, OIB 80043210502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St-472/2015-6</izvorni_sadrzaj>
    <derivirana_varijabla naziv="DomainObject.PoslovniBrojDokumenta_1">St-472/2015-6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Društvo za tjelovježbu "Varaždinski sokol 1878"</izvorni_sadrzaj>
    <derivirana_varijabla naziv="DomainObject.Predmet.ProtustrankaIDrugi_1">Društvo za tjelovježbu "Varaždinski sokol 1878"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Društvo za tjelovježbu "Varaždinski sokol 1878", OIB 89762761797, Mihajla Pupina 5, 42000 Varaždin</izvorni_sadrzaj>
    <derivirana_varijabla naziv="DomainObject.Predmet.ProtustrankaIDrugiAdressOIB_1">Društvo za tjelovježbu "Varaždinski sokol 1878", OIB 89762761797, Mihajla Pupina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Društvo za tjelovježbu "Varaždinski sokol 1878"</item>
      <item>E-oglasna ploča</item>
      <item>Emil Šanjek</item>
    </izvorni_sadrzaj>
    <derivirana_varijabla naziv="DomainObject.Predmet.SudioniciListNaziv_1">
      <item>Financijska agencija</item>
      <item>Društvo za tjelovježbu "Varaždinski sokol 1878"</item>
      <item>E-oglasna ploča</item>
      <item>Emil Šanjek</item>
    </derivirana_varijabla>
  </DomainObject.Predmet.SudioniciListNaziv>
  <DomainObject.Predmet.SudioniciListAdressOIB>
    <izvorni_sadrzaj>
      <item>Financijska agencija, OIB 85821130368, A. Cesarca 2,42000 Varaždin</item>
      <item>Društvo za tjelovježbu "Varaždinski sokol 1878", OIB 89762761797, Mihajla Pupina 5,42000 Varaždin</item>
      <item>E-oglasna ploča</item>
      <item>Emil Šanjek, OIB 80043210502, Vinogradska 35,42204 Sveti Ilija</item>
    </izvorni_sadrzaj>
    <derivirana_varijabla naziv="DomainObject.Predmet.SudioniciListAdressOIB_1">
      <item>Financijska agencija, OIB 85821130368, A. Cesarca 2,42000 Varaždin</item>
      <item>Društvo za tjelovježbu "Varaždinski sokol 1878", OIB 89762761797, Mihajla Pupina 5,42000 Varaždin</item>
      <item>E-oglasna ploča</item>
      <item>Emil Šanjek, OIB 80043210502, Vinogradska 35,42204 Sveti Ilija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25F48-D333-4B33-B826-87D554484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2948</properties:Characters>
  <properties:Lines>87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2015-12-29T12:17:00Z</cp:lastPrinted>
  <dcterms:modified xmlns:xsi="http://www.w3.org/2001/XMLSchema-instance" xsi:type="dcterms:W3CDTF">2015-12-29T12:18:00Z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