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874e" w14:paraId="961874e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7543F1">
        <w:t>793/16-1</w:t>
      </w:r>
      <w:r w:rsidR="00AA67EC">
        <w:t>6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B24971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ZAGORJE-PRIJEVOZ d.o.o., OIB 39067182718, Križevci, Zagorska 156</w:t>
      </w:r>
      <w:r w:rsidR="00F74064">
        <w:t>, dana 1</w:t>
      </w:r>
      <w:r>
        <w:t xml:space="preserve">. </w:t>
      </w:r>
      <w:r w:rsidR="00F74064">
        <w:t>veljače 2017</w:t>
      </w:r>
      <w:r>
        <w:t>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F74064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4. travnja2017</w:t>
      </w:r>
      <w:r w:rsidR="007543F1">
        <w:rPr>
          <w:b/>
          <w:u w:val="single"/>
        </w:rPr>
        <w:t>. u 09,0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D0F21" w:rsidP="00B24971" w:rsidR="00B24971">
      <w:pPr>
        <w:pStyle w:val="Odlomakpopisa"/>
        <w:numPr>
          <w:ilvl w:val="0"/>
          <w:numId w:val="4"/>
        </w:numPr>
        <w:spacing w:after="0"/>
      </w:pPr>
      <w:r>
        <w:t xml:space="preserve"> </w:t>
      </w:r>
      <w:r w:rsidR="00B24971">
        <w:t>predlagatelj Financijska agencija, Regionalni centar Zagreb, Podružnica Varaždin, Augusta Cesarca 2, Varaždin,</w:t>
      </w:r>
    </w:p>
    <w:p w:rsidRDefault="00CD0F21" w:rsidP="00CD0F21" w:rsidR="00CD0F21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A4988" w:rsidP="009A0F1B" w:rsidR="009A0F1B">
      <w:pPr>
        <w:spacing w:lineRule="auto" w:line="240" w:after="0"/>
        <w:jc w:val="center"/>
      </w:pPr>
      <w:r>
        <w:t>U Varaždinu, 1</w:t>
      </w:r>
      <w:r w:rsidR="009A0F1B">
        <w:t xml:space="preserve">. </w:t>
      </w:r>
      <w:r>
        <w:t>veljače 2017</w:t>
      </w:r>
      <w:r w:rsidR="009A0F1B">
        <w:t>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4988">
        <w:t xml:space="preserve">  </w:t>
      </w:r>
      <w:r>
        <w:t xml:space="preserve">   Melita Poljanec Bubaš</w:t>
      </w:r>
      <w:r w:rsidR="00D411CA">
        <w:t>,v.r.</w:t>
      </w:r>
    </w:p>
    <w:p w:rsidRDefault="006E0642" w:rsidP="009A0F1B" w:rsidR="006E0642">
      <w:pPr>
        <w:spacing w:lineRule="auto" w:line="240" w:after="0"/>
        <w:jc w:val="both"/>
      </w:pPr>
    </w:p>
    <w:p w:rsidRDefault="00DA4988" w:rsidP="009A0F1B" w:rsidR="00DA4988">
      <w:pPr>
        <w:spacing w:lineRule="auto" w:line="240" w:after="0"/>
        <w:jc w:val="both"/>
      </w:pPr>
    </w:p>
    <w:p w:rsidRDefault="00DA4988" w:rsidP="009A0F1B" w:rsidR="00DA4988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7543F1" w:rsidP="009A0F1B" w:rsidR="009A0F1B">
      <w:pPr>
        <w:pStyle w:val="Odlomakpopisa"/>
        <w:numPr>
          <w:ilvl w:val="0"/>
          <w:numId w:val="4"/>
        </w:numPr>
        <w:spacing w:after="0"/>
      </w:pPr>
      <w:r>
        <w:t>predlagatelj Financijska agencija, Regionalni centar Zagreb, Podružnica Varaždin, Augusta Cesarca 2, Varaždin,</w:t>
      </w: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C8E" w:rsidP="009A0F1B" w:rsidR="00507C8E">
      <w:pPr>
        <w:spacing w:lineRule="auto" w:line="240" w:after="0"/>
      </w:pPr>
      <w:r>
        <w:separator/>
      </w:r>
    </w:p>
  </w:endnote>
  <w:endnote w:id="0" w:type="continuationSeparator">
    <w:p w:rsidRDefault="00507C8E" w:rsidP="009A0F1B" w:rsidR="00507C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C8E" w:rsidP="009A0F1B" w:rsidR="00507C8E">
      <w:pPr>
        <w:spacing w:lineRule="auto" w:line="240" w:after="0"/>
      </w:pPr>
      <w:r>
        <w:separator/>
      </w:r>
    </w:p>
  </w:footnote>
  <w:footnote w:id="0" w:type="continuationSeparator">
    <w:p w:rsidRDefault="00507C8E" w:rsidP="009A0F1B" w:rsidR="00507C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988">
          <w:rPr>
            <w:noProof/>
          </w:rPr>
          <w:t>2</w:t>
        </w:r>
        <w:r>
          <w:fldChar w:fldCharType="end"/>
        </w:r>
      </w:p>
    </w:sdtContent>
  </w:sdt>
  <w:p w:rsidRDefault="007543F1" w:rsidP="007543F1" w:rsidR="007543F1">
    <w:pPr>
      <w:pStyle w:val="Zaglavlje"/>
      <w:jc w:val="right"/>
    </w:pPr>
    <w:r>
      <w:t>Poslovni broj: 2 St-793/16-12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258F4"/>
    <w:multiLevelType w:val="hybridMultilevel"/>
    <w:tmpl w:val="F8B8369C"/>
    <w:lvl w:tplc="85D26DA6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3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50452D"/>
    <w:rsid w:val="00507C8E"/>
    <w:rsid w:val="006E0642"/>
    <w:rsid w:val="007543F1"/>
    <w:rsid w:val="00795FF1"/>
    <w:rsid w:val="008A5E09"/>
    <w:rsid w:val="009A0F1B"/>
    <w:rsid w:val="00A67EB0"/>
    <w:rsid w:val="00AA67EC"/>
    <w:rsid w:val="00AC39C5"/>
    <w:rsid w:val="00B10620"/>
    <w:rsid w:val="00B24971"/>
    <w:rsid w:val="00B61CFC"/>
    <w:rsid w:val="00B8384F"/>
    <w:rsid w:val="00BB0293"/>
    <w:rsid w:val="00C33AE3"/>
    <w:rsid w:val="00CD0F21"/>
    <w:rsid w:val="00D411CA"/>
    <w:rsid w:val="00D46112"/>
    <w:rsid w:val="00DA30F9"/>
    <w:rsid w:val="00DA3F81"/>
    <w:rsid w:val="00DA4988"/>
    <w:rsid w:val="00E32E36"/>
    <w:rsid w:val="00F7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1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1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80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ZAGORJE-PRIJEVOZ društvo s ograničenom odgovornošću za prijevoz i promet zastupanog po punomoćniku Ivica Sokač</izvorni_sadrzaj>
    <derivirana_varijabla naziv="DomainObject.Predmet.ProtustrankaFormated_1">  ZAGORJE-PRIJEVOZ društvo s ograničenom odgovornošću za prijevoz i promet zastupanog po punomoćniku Ivica Sokač</derivirana_varijabla>
  </DomainObject.Predmet.ProtustrankaFormated>
  <DomainObject.Predmet.ProtustrankaFormatedOIB>
    <izvorni_sadrzaj>  ZAGORJE-PRIJEVOZ društvo s ograničenom odgovornošću za prijevoz i promet, OIB 39067182718 zastupanog po punomoćniku Ivica Sokač</izvorni_sadrzaj>
    <derivirana_varijabla naziv="DomainObject.Predmet.ProtustrankaFormatedOIB_1">  ZAGORJE-PRIJEVOZ društvo s ograničenom odgovornošću za prijevoz i promet, OIB 39067182718 zastupanog po punomoćniku Ivica Sokač</derivirana_varijabla>
  </DomainObject.Predmet.ProtustrankaFormatedOIB>
  <DomainObject.Predmet.ProtustrankaFormatedWithAdress>
    <izvorni_sadrzaj> ZAGORJE-PRIJEVOZ društvo s ograničenom odgovornošću za prijevoz i promet, Zagorska 156, 48260 Križevci zastupanog po punomoćniku Ivica Sokač</izvorni_sadrzaj>
    <derivirana_varijabla naziv="DomainObject.Predmet.ProtustrankaFormatedWithAdress_1"> ZAGORJE-PRIJEVOZ društvo s ograničenom odgovornošću za prijevoz i promet, Zagorska 156, 48260 Križevci zastupanog po punomoćniku Ivica Sokač</derivirana_varijabla>
  </DomainObject.Predmet.ProtustrankaFormatedWithAdress>
  <DomainObject.Predmet.ProtustrankaFormatedWithAdressOIB>
    <izvorni_sadrzaj> ZAGORJE-PRIJEVOZ društvo s ograničenom odgovornošću za prijevoz i promet, OIB 39067182718, Zagorska 156, 48260 Križevci zastupanog po punomoćniku Ivica Sokač</izvorni_sadrzaj>
    <derivirana_varijabla naziv="DomainObject.Predmet.ProtustrankaFormatedWithAdressOIB_1"> ZAGORJE-PRIJEVOZ društvo s ograničenom odgovornošću za prijevoz i promet, OIB 39067182718, Zagorska 156, 48260 Križevci zastupanog po punomoćniku Ivica Sokač</derivirana_varijabla>
  </DomainObject.Predmet.ProtustrankaFormatedWithAdressOIB>
  <DomainObject.Predmet.ProtustrankaWithAdress>
    <izvorni_sadrzaj>ZAGORJE-PRIJEVOZ društvo s ograničenom odgovornošću za prijevoz i promet Zagorska 156, 48260 Križevci</izvorni_sadrzaj>
    <derivirana_varijabla naziv="DomainObject.Predmet.ProtustrankaWithAdress_1">ZAGORJE-PRIJEVOZ društvo s ograničenom odgovornošću za prijevoz i promet Zagorska 156, 48260 Križevci</derivirana_varijabla>
  </DomainObject.Predmet.ProtustrankaWithAdress>
  <DomainObject.Predmet.ProtustrankaWithAdressOIB>
    <izvorni_sadrzaj>ZAGORJE-PRIJEVOZ društvo s ograničenom odgovornošću za prijevoz i promet, OIB 39067182718, Zagorska 156, 48260 Križevci</izvorni_sadrzaj>
    <derivirana_varijabla naziv="DomainObject.Predmet.ProtustrankaWithAdressOIB_1">ZAGORJE-PRIJEVOZ društvo s ograničenom odgovornošću za prijevoz i promet, OIB 39067182718, Zagorska 156, 48260 Križevci</derivirana_varijabla>
  </DomainObject.Predmet.ProtustrankaWithAdressOIB>
  <DomainObject.Predmet.ProtustrankaNazivFormated>
    <izvorni_sadrzaj>ZAGORJE-PRIJEVOZ društvo s ograničenom odgovornošću za prijevoz i promet</izvorni_sadrzaj>
    <derivirana_varijabla naziv="DomainObject.Predmet.ProtustrankaNazivFormated_1">ZAGORJE-PRIJEVOZ društvo s ograničenom odgovornošću za prijevoz i promet</derivirana_varijabla>
  </DomainObject.Predmet.ProtustrankaNazivFormated>
  <DomainObject.Predmet.ProtustrankaNazivFormatedOIB>
    <izvorni_sadrzaj>ZAGORJE-PRIJEVOZ društvo s ograničenom odgovornošću za prijevoz i promet, OIB 39067182718</izvorni_sadrzaj>
    <derivirana_varijabla naziv="DomainObject.Predmet.ProtustrankaNazivFormatedOIB_1">ZAGORJE-PRIJEVOZ društvo s ograničenom odgovornošću za prijevoz i promet, OIB 39067182718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191026.30</izvorni_sadrzaj>
    <derivirana_varijabla naziv="DomainObject.Predmet.TrenutnaVrijednost_1">191026.30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ZAGORJE-PRIJEVOZ društvo s ograničenom odgovornošću za prijevoz i promet zastupanog po punomoćniku Ivica Sokač</item>
    </izvorni_sadrzaj>
    <derivirana_varijabla naziv="DomainObject.Predmet.ProtuStrankaListFormated_1">
      <item>ZAGORJE-PRIJEVOZ društvo s ograničenom odgovornošću za prijevoz i promet zastupanog po punomoćniku Ivica Sokač</item>
    </derivirana_varijabla>
  </DomainObject.Predmet.ProtuStrankaListFormated>
  <DomainObject.Predmet.ProtuStrankaListFormatedOIB>
    <izvorni_sadrzaj>
      <item>ZAGORJE-PRIJEVOZ društvo s ograničenom odgovornošću za prijevoz i promet, OIB 39067182718 zastupanog po punomoćniku Ivica Sokač</item>
    </izvorni_sadrzaj>
    <derivirana_varijabla naziv="DomainObject.Predmet.ProtuStrankaListFormatedOIB_1">
      <item>ZAGORJE-PRIJEVOZ društvo s ograničenom odgovornošću za prijevoz i promet, OIB 39067182718 zastupanog po punomoćniku Ivica Sokač</item>
    </derivirana_varijabla>
  </DomainObject.Predmet.ProtuStrankaListFormatedOIB>
  <DomainObject.Predmet.ProtuStrankaListFormatedWithAdress>
    <izvorni_sadrzaj>
      <item>ZAGORJE-PRIJEVOZ društvo s ograničenom odgovornošću za prijevoz i promet, Zagorska 156, 48260 Križevci zastupanog po punomoćniku Ivica Sokač</item>
    </izvorni_sadrzaj>
    <derivirana_varijabla naziv="DomainObject.Predmet.ProtuStrankaListFormatedWithAdress_1">
      <item>ZAGORJE-PRIJEVOZ društvo s ograničenom odgovornošću za prijevoz i promet, Zagorska 156, 48260 Križevci zastupanog po punomoćniku Ivica Sokač</item>
    </derivirana_varijabla>
  </DomainObject.Predmet.ProtuStrankaListFormatedWithAdress>
  <DomainObject.Predmet.ProtuStrankaListFormatedWithAdressOIB>
    <izvorni_sadrzaj>
      <item>ZAGORJE-PRIJEVOZ društvo s ograničenom odgovornošću za prijevoz i promet, OIB 39067182718, Zagorska 156, 48260 Križevci zastupanog po punomoćniku Ivica Sokač</item>
    </izvorni_sadrzaj>
    <derivirana_varijabla naziv="DomainObject.Predmet.ProtuStrankaListFormatedWithAdressOIB_1">
      <item>ZAGORJE-PRIJEVOZ društvo s ograničenom odgovornošću za prijevoz i promet, OIB 39067182718, Zagorska 156, 48260 Križevci zastupanog po punomoćniku Ivica Sokač</item>
    </derivirana_varijabla>
  </DomainObject.Predmet.ProtuStrankaListFormatedWithAdressOIB>
  <DomainObject.Predmet.ProtuStrankaListNazivFormated>
    <izvorni_sadrzaj>
      <item>ZAGORJE-PRIJEVOZ društvo s ograničenom odgovornošću za prijevoz i promet</item>
    </izvorni_sadrzaj>
    <derivirana_varijabla naziv="DomainObject.Predmet.ProtuStrankaListNazivFormated_1">
      <item>ZAGORJE-PRIJEVOZ društvo s ograničenom odgovornošću za prijevoz i promet</item>
    </derivirana_varijabla>
  </DomainObject.Predmet.ProtuStrankaListNazivFormated>
  <DomainObject.Predmet.ProtuStrankaListNazivFormatedOIB>
    <izvorni_sadrzaj>
      <item>ZAGORJE-PRIJEVOZ društvo s ograničenom odgovornošću za prijevoz i promet, OIB 39067182718</item>
    </izvorni_sadrzaj>
    <derivirana_varijabla naziv="DomainObject.Predmet.ProtuStrankaListNazivFormatedOIB_1">
      <item>ZAGORJE-PRIJEVOZ društvo s ograničenom odgovornošću za prijevoz i promet, OIB 39067182718</item>
    </derivirana_varijabla>
  </DomainObject.Predmet.ProtuStrankaListNazivFormatedOIB>
  <DomainObject.Predmet.OstaliListFormated>
    <izvorni_sadrzaj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_1">
      <item>Sudski registar TS u Varaždinu</item>
      <item>Ivica Sokač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izvorni_sadrzaj>
    <derivirana_varijabla naziv="DomainObject.Predmet.OstaliListFormatedOIB_1">
      <item>Sudski registar TS u Varaždinu</item>
      <item>Ivica Sokač, OIB 09224338746 punomoćnik sudionika u postupku ZAGORJE-PRIJEVOZ društvo s ograničenom odgovornošću za prijevoz i promet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Ivica Sokač,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Ivica Sokač, OIB 09224338746, Zagorska Ulica 156, 48260 Križevci punomoćnik sudionika u postupku ZAGORJE-PRIJEVOZ društvo s ograničenom odgovornošću za prijevoz i promet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Ivica Sokač</item>
      <item>Županijsko državno odvjetništvo u Varaždinu, Građansko-upravni odjel</item>
    </izvorni_sadrzaj>
    <derivirana_varijabla naziv="DomainObject.Predmet.OstaliListNazivFormated_1">
      <item>Sudski registar TS u Varaždinu</item>
      <item>Ivica Sokač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Ivica Sokač, OIB 09224338746</item>
      <item>Županijsko državno odvjetništvo u Varaždinu, Građansko-upravni odjel</item>
    </izvorni_sadrzaj>
    <derivirana_varijabla naziv="DomainObject.Predmet.OstaliListNazivFormatedOIB_1">
      <item>Sudski registar TS u Varaždinu</item>
      <item>Ivica Sokač, OIB 09224338746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ZAGORJE-PRIJEVOZ društvo s ograničenom odgovornošću za prijevoz i promet</izvorni_sadrzaj>
    <derivirana_varijabla naziv="DomainObject.Predmet.ProtustrankaIDrugi_1">ZAGORJE-PRIJEVOZ društvo s ograničenom odgovornošću za prijevoz i promet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ZAGORJE-PRIJEVOZ društvo s ograničenom odgovornošću za prijevoz i promet, OIB 39067182718, Zagorska 156, 48260 Križevci</izvorni_sadrzaj>
    <derivirana_varijabla naziv="DomainObject.Predmet.ProtustrankaIDrugiAdressOIB_1">ZAGORJE-PRIJEVOZ društvo s ograničenom odgovornošću za prijevoz i promet, OIB 39067182718, Zagorska 156,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izvorni_sadrzaj>
    <derivirana_varijabla naziv="DomainObject.Predmet.SudioniciListNaziv_1">
      <item>Financijska agencija</item>
      <item>ZAGORJE-PRIJEVOZ društvo s ograničenom odgovornošću za prijevoz i promet</item>
      <item>Sudski registar TS u Varaždinu</item>
      <item>Ivica Sokač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ZAGORJE-PRIJEVOZ društvo s ograničenom odgovornošću za prijevoz i promet, OIB 39067182718, Zagorska 156,48260 Križevci</item>
      <item>Sudski registar TS u Varaždinu, Ul. braće Radić 2,42000 Varaždin</item>
      <item>Ivica Sokač, OIB 09224338746, Zagorska Ulica 156,48260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39067182718</item>
      <item>, OIB null</item>
      <item>, OIB 09224338746</item>
      <item>, OIB null</item>
    </izvorni_sadrzaj>
    <derivirana_varijabla naziv="DomainObject.Predmet.SudioniciListNazivOIB_1">
      <item>, OIB 85821130368</item>
      <item>, OIB 39067182718</item>
      <item>, OIB null</item>
      <item>, OIB 09224338746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1119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2017-02-01T12:39:00Z</dcterms:created>
  <dc:creator>Marko Makaj</dc:creator>
  <cp:lastModifiedBy>Marko Makaj</cp:lastModifiedBy>
  <cp:lastPrinted>2017-02-01T12:36:00Z</cp:lastPrinted>
  <dcterms:modified xmlns:xsi="http://www.w3.org/2001/XMLSchema-instance" xsi:type="dcterms:W3CDTF">2017-02-01T12:40:00Z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