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c85d" w14:paraId="4c5c85d" w:rsidRDefault="006D589A" w:rsidP="00910611" w:rsidR="006D589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589A" w:rsidP="00910611" w:rsidR="006D589A">
      <w:r>
        <w:rPr>
          <w:rFonts w:eastAsia="MS Mincho"/>
        </w:rPr>
        <w:t>REPUBLIKA HRVATSKA</w:t>
      </w:r>
    </w:p>
    <w:p w:rsidRDefault="006D589A" w:rsidP="00910611" w:rsidR="006D589A">
      <w:r>
        <w:rPr>
          <w:rFonts w:eastAsia="MS Mincho"/>
        </w:rPr>
        <w:t>TRGOVAČKI SUD U RIJECI</w:t>
      </w:r>
    </w:p>
    <w:p w:rsidRDefault="006D589A" w:rsidR="006D589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020FA" w:rsidP="004020FA" w:rsidR="004020FA" w:rsidRPr="003B1F27">
      <w:pPr>
        <w:ind w:firstLine="720" w:left="5040"/>
      </w:pPr>
    </w:p>
    <w:p w:rsidRDefault="006829FB" w:rsidP="004020FA" w:rsidR="006829FB" w:rsidRPr="003B1F27">
      <w:pPr>
        <w:ind w:firstLine="720" w:left="5040"/>
      </w:pPr>
    </w:p>
    <w:p w:rsidRDefault="003E573D" w:rsidP="003E3F2C" w:rsidR="003E573D" w:rsidRPr="003B1F27">
      <w:pPr>
        <w:jc w:val="center"/>
      </w:pPr>
      <w:r w:rsidRPr="003B1F27">
        <w:t>R E P U B L I K A    H R V A T S K A</w:t>
      </w:r>
    </w:p>
    <w:p w:rsidRDefault="003E3F2C" w:rsidP="003E3F2C" w:rsidR="003E3F2C" w:rsidRPr="003B1F27">
      <w:pPr>
        <w:jc w:val="center"/>
      </w:pPr>
      <w:r w:rsidRPr="003B1F27">
        <w:t>R J E Š E N J E</w:t>
      </w:r>
    </w:p>
    <w:p w:rsidRDefault="003E3F2C" w:rsidP="003E3F2C" w:rsidR="003E3F2C" w:rsidRPr="003B1F27">
      <w:pPr>
        <w:jc w:val="both"/>
      </w:pPr>
    </w:p>
    <w:p w:rsidRDefault="00C36EC9" w:rsidP="003E3F2C" w:rsidR="003E3F2C">
      <w:pPr>
        <w:jc w:val="both"/>
      </w:pPr>
      <w:r w:rsidRPr="003B1F27">
        <w:tab/>
      </w:r>
      <w:r w:rsidRPr="003B1F27">
        <w:tab/>
        <w:t xml:space="preserve">Trgovački sud u Rijeci, po stečajnom sucu Veri Jelenović, u stečajnom postupku nad dužnikom </w:t>
      </w:r>
      <w:r w:rsidR="00556784" w:rsidRPr="003B1F27">
        <w:rPr>
          <w:bCs/>
        </w:rPr>
        <w:t>O. G. I. OPATIJA</w:t>
      </w:r>
      <w:r w:rsidR="00556784" w:rsidRPr="003B1F27">
        <w:t xml:space="preserve"> društvo s ograničenom odgovornošću za turizam, građevinarstvo i usluge u stečaju Pobri, Evićev Put 11, OIB 48611792764</w:t>
      </w:r>
      <w:r w:rsidRPr="003B1F27">
        <w:t xml:space="preserve">,  dana </w:t>
      </w:r>
      <w:r w:rsidR="00FC20C0" w:rsidRPr="003B1F27">
        <w:t>1. prosinca</w:t>
      </w:r>
      <w:r w:rsidR="00742555" w:rsidRPr="003B1F27">
        <w:t xml:space="preserve"> </w:t>
      </w:r>
      <w:r w:rsidR="00565233" w:rsidRPr="003B1F27">
        <w:t>2017.</w:t>
      </w:r>
    </w:p>
    <w:p w:rsidRDefault="003B1F27" w:rsidP="003E3F2C" w:rsidR="003B1F27" w:rsidRPr="003B1F27">
      <w:pPr>
        <w:jc w:val="both"/>
      </w:pPr>
    </w:p>
    <w:p w:rsidRDefault="003E3F2C" w:rsidP="003E3F2C" w:rsidR="003E3F2C" w:rsidRPr="003B1F27">
      <w:pPr>
        <w:jc w:val="center"/>
      </w:pPr>
      <w:r w:rsidRPr="003B1F27">
        <w:t>r</w:t>
      </w:r>
      <w:r w:rsidR="00B83F7C" w:rsidRPr="003B1F27">
        <w:t xml:space="preserve"> </w:t>
      </w:r>
      <w:r w:rsidRPr="003B1F27">
        <w:t>i</w:t>
      </w:r>
      <w:r w:rsidR="00B83F7C" w:rsidRPr="003B1F27">
        <w:t xml:space="preserve"> </w:t>
      </w:r>
      <w:r w:rsidRPr="003B1F27">
        <w:t>j</w:t>
      </w:r>
      <w:r w:rsidR="00B83F7C" w:rsidRPr="003B1F27">
        <w:t xml:space="preserve"> </w:t>
      </w:r>
      <w:r w:rsidRPr="003B1F27">
        <w:t>e</w:t>
      </w:r>
      <w:r w:rsidR="00B83F7C" w:rsidRPr="003B1F27">
        <w:t xml:space="preserve"> </w:t>
      </w:r>
      <w:r w:rsidRPr="003B1F27">
        <w:t>š</w:t>
      </w:r>
      <w:r w:rsidR="00B83F7C" w:rsidRPr="003B1F27">
        <w:t xml:space="preserve"> </w:t>
      </w:r>
      <w:r w:rsidRPr="003B1F27">
        <w:t>i</w:t>
      </w:r>
      <w:r w:rsidR="00B83F7C" w:rsidRPr="003B1F27">
        <w:t xml:space="preserve"> </w:t>
      </w:r>
      <w:r w:rsidRPr="003B1F27">
        <w:t>o   j</w:t>
      </w:r>
      <w:r w:rsidR="00B83F7C" w:rsidRPr="003B1F27">
        <w:t xml:space="preserve"> </w:t>
      </w:r>
      <w:r w:rsidRPr="003B1F27">
        <w:t>e</w:t>
      </w:r>
    </w:p>
    <w:p w:rsidRDefault="003E3F2C" w:rsidP="003E3F2C" w:rsidR="003E3F2C" w:rsidRPr="003B1F27">
      <w:pPr>
        <w:jc w:val="both"/>
      </w:pPr>
    </w:p>
    <w:p w:rsidRDefault="003E3F2C" w:rsidP="00556784" w:rsidR="007C2B4D" w:rsidRPr="003B1F27">
      <w:pPr>
        <w:ind w:firstLine="708"/>
        <w:jc w:val="both"/>
      </w:pPr>
      <w:r w:rsidRPr="003B1F27">
        <w:tab/>
      </w:r>
      <w:r w:rsidRPr="003B1F27">
        <w:tab/>
        <w:t>I. Ponuditelju</w:t>
      </w:r>
      <w:r w:rsidR="00565233" w:rsidRPr="003B1F27">
        <w:t xml:space="preserve"> </w:t>
      </w:r>
      <w:r w:rsidR="00A243E7" w:rsidRPr="003B1F27">
        <w:t>AKTIVA KAPITAL d.o.o. Gračišće, Marcani 131c, OIB: 60869680078</w:t>
      </w:r>
      <w:r w:rsidR="007C2B4D" w:rsidRPr="003B1F27">
        <w:t xml:space="preserve">, </w:t>
      </w:r>
      <w:r w:rsidRPr="003B1F27">
        <w:t>dosuđuj</w:t>
      </w:r>
      <w:r w:rsidR="00C36EC9" w:rsidRPr="003B1F27">
        <w:t>u</w:t>
      </w:r>
      <w:r w:rsidRPr="003B1F27">
        <w:t xml:space="preserve"> se </w:t>
      </w:r>
      <w:r w:rsidR="00C36EC9" w:rsidRPr="003B1F27">
        <w:t xml:space="preserve">nekretnine stečajnog dužnika upisane u zemljišnim knjigama </w:t>
      </w:r>
      <w:r w:rsidR="002959E8" w:rsidRPr="003B1F27"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2959E8" w:rsidRPr="003B1F27">
        <w:rPr>
          <w:bCs/>
        </w:rPr>
        <w:t>16. Suvlasnički dio: 541/10000 ETAŽNO VLASNIŠTVO (E-16), 1. sa kojim je povezan posebni dio u elaboratu etažnog vlasništva broj 2011-10 od travnja 2011. godine označen slovom "I" i crvenom bojom, 3. KAT-stan, ukupne obračunske površine 79,69 mč, koji se sastoji od: predsoblja sa 10,95 mč, kuhinje, blagovaone, dnevnog boravka sa 29,82 mč, loggie sa 4,89 mč (3,67 mč), kupaone sa 4,66 mč, sobe sa 11,70 mč, sobe sa 10,92 mč, wc-a sa 2,87 mč i ostave sa 5,10 mč</w:t>
      </w:r>
      <w:r w:rsidR="007C2B4D" w:rsidRPr="003B1F27">
        <w:t>.</w:t>
      </w:r>
    </w:p>
    <w:p w:rsidRDefault="00E244D6" w:rsidP="00742555" w:rsidR="00E244D6" w:rsidRPr="003B1F27">
      <w:pPr>
        <w:jc w:val="both"/>
      </w:pPr>
    </w:p>
    <w:p w:rsidRDefault="003E3F2C" w:rsidP="003E3F2C" w:rsidR="003E3F2C" w:rsidRPr="003B1F27">
      <w:pPr>
        <w:jc w:val="both"/>
      </w:pPr>
      <w:r w:rsidRPr="003B1F27">
        <w:t xml:space="preserve">       </w:t>
      </w:r>
      <w:r w:rsidRPr="003B1F27">
        <w:tab/>
      </w:r>
      <w:r w:rsidRPr="003B1F27">
        <w:tab/>
        <w:t xml:space="preserve">II. </w:t>
      </w:r>
      <w:r w:rsidR="00565233" w:rsidRPr="003B1F27">
        <w:t xml:space="preserve">Kupac </w:t>
      </w:r>
      <w:r w:rsidR="00A243E7" w:rsidRPr="003B1F27">
        <w:t>AKTIVA KAPITAL d.o.o. Gračišće, Marcani 131c, OIB: 60869680078</w:t>
      </w:r>
      <w:r w:rsidR="00663742" w:rsidRPr="003B1F27">
        <w:t xml:space="preserve"> </w:t>
      </w:r>
      <w:r w:rsidR="00C27D70" w:rsidRPr="003B1F27">
        <w:rPr>
          <w:bCs/>
        </w:rPr>
        <w:t>dužan je</w:t>
      </w:r>
      <w:r w:rsidR="007C2B4D" w:rsidRPr="003B1F27">
        <w:t xml:space="preserve"> kupovninu u iznosu </w:t>
      </w:r>
      <w:r w:rsidR="00C36EC9" w:rsidRPr="003B1F27">
        <w:t xml:space="preserve">od </w:t>
      </w:r>
      <w:r w:rsidR="002959E8" w:rsidRPr="003B1F27">
        <w:t>349</w:t>
      </w:r>
      <w:r w:rsidR="004968CA" w:rsidRPr="003B1F27">
        <w:t>.500</w:t>
      </w:r>
      <w:r w:rsidR="00333873" w:rsidRPr="003B1F27">
        <w:t>,00</w:t>
      </w:r>
      <w:r w:rsidR="00205C3E" w:rsidRPr="003B1F27">
        <w:t xml:space="preserve"> kn (u cijenu je uključen PDV)</w:t>
      </w:r>
      <w:r w:rsidR="00E10F5A" w:rsidRPr="003B1F27">
        <w:rPr>
          <w:noProof/>
        </w:rPr>
        <w:t xml:space="preserve"> </w:t>
      </w:r>
      <w:r w:rsidR="00C27D70" w:rsidRPr="003B1F27">
        <w:t xml:space="preserve">umanjenu za položenu jamčevinu (u iznosu od </w:t>
      </w:r>
      <w:r w:rsidR="00A243E7" w:rsidRPr="003B1F27">
        <w:t>68.700</w:t>
      </w:r>
      <w:r w:rsidR="00C27D70" w:rsidRPr="003B1F27">
        <w:t xml:space="preserve">,00 kn) </w:t>
      </w:r>
      <w:r w:rsidR="00E10F5A" w:rsidRPr="003B1F27">
        <w:t xml:space="preserve">u roku od 30 dana od dana pravomoćnosti </w:t>
      </w:r>
      <w:r w:rsidR="003E573D" w:rsidRPr="003B1F27">
        <w:t xml:space="preserve">ovog </w:t>
      </w:r>
      <w:r w:rsidR="00E10F5A" w:rsidRPr="003B1F27">
        <w:t xml:space="preserve">rješenja </w:t>
      </w:r>
      <w:r w:rsidR="00C27D70" w:rsidRPr="003B1F27">
        <w:t xml:space="preserve">na poseban račun Financijske agencije IBAN: HR11 2390 0011 3000 2878 7, model: HR11, pod "Poziv na broj" (PNB) kao podatak prvi (P1) treba upisati broj </w:t>
      </w:r>
      <w:r w:rsidR="004968CA" w:rsidRPr="003B1F27">
        <w:t>439</w:t>
      </w:r>
      <w:r w:rsidR="002959E8" w:rsidRPr="003B1F27">
        <w:t>40</w:t>
      </w:r>
      <w:r w:rsidR="00C27D70" w:rsidRPr="003B1F27">
        <w:t>, a kao podatak drugi broj P2 sadržan u tablici Lista ponuditelja sa zadnjom najvišom valjanom ponudom u nadmetanju (</w:t>
      </w:r>
      <w:r w:rsidR="00A243E7" w:rsidRPr="003B1F27">
        <w:t>93</w:t>
      </w:r>
      <w:r w:rsidR="002959E8" w:rsidRPr="003B1F27">
        <w:t>18</w:t>
      </w:r>
      <w:r w:rsidR="00C27D70" w:rsidRPr="003B1F27">
        <w:t>)</w:t>
      </w:r>
      <w:r w:rsidRPr="003B1F27">
        <w:t>.</w:t>
      </w:r>
    </w:p>
    <w:p w:rsidRDefault="00163AAF" w:rsidP="003E3F2C" w:rsidR="00163AAF" w:rsidRPr="003B1F27">
      <w:pPr>
        <w:jc w:val="both"/>
      </w:pPr>
    </w:p>
    <w:p w:rsidRDefault="00FD2290" w:rsidP="003E3F2C" w:rsidR="00FD2290" w:rsidRPr="003B1F27">
      <w:pPr>
        <w:jc w:val="both"/>
        <w:rPr>
          <w:bCs/>
        </w:rPr>
      </w:pPr>
      <w:r w:rsidRPr="003B1F27">
        <w:tab/>
      </w:r>
      <w:r w:rsidRPr="003B1F27">
        <w:tab/>
        <w:t xml:space="preserve">III. Određuje se uknjižba prava vlasništva  u korist kupca </w:t>
      </w:r>
      <w:r w:rsidR="00A243E7" w:rsidRPr="003B1F27">
        <w:t>AKTIVA KAPITAL d.o.o. Gračišće, Marcani 131c, OIB: 60869680078</w:t>
      </w:r>
      <w:r w:rsidR="004968CA" w:rsidRPr="003B1F27">
        <w:t xml:space="preserve"> </w:t>
      </w:r>
      <w:r w:rsidRPr="003B1F27">
        <w:rPr>
          <w:bCs/>
        </w:rPr>
        <w:t xml:space="preserve">na dosuđenoj nekretnini stečajnog dužnika </w:t>
      </w:r>
      <w:r w:rsidRPr="003B1F27">
        <w:t xml:space="preserve">upisanoj u </w:t>
      </w:r>
      <w:r w:rsidR="00565233" w:rsidRPr="003B1F27">
        <w:t xml:space="preserve">zemljišnim knjigama </w:t>
      </w:r>
      <w:r w:rsidR="002959E8" w:rsidRPr="003B1F27"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2959E8" w:rsidRPr="003B1F27">
        <w:rPr>
          <w:bCs/>
        </w:rPr>
        <w:t>16. Suvlasnički dio: 541/10000 ETAŽNO VLASNIŠTVO (E-16), 1. sa kojim je povezan posebni dio u elaboratu etažnog vlasništva broj 2011-10 od travnja 2011. godine označen slovom "I" i crvenom bojom, 3. KAT-stan, ukupne obračunske površine 79,69 mč, koji se sastoji od: predsoblja sa 10,95 mč, kuhinje, blagovaone, dnevnog boravka sa 29,82 mč, loggie sa 4,89 mč (3,67 mč), kupaone sa 4,66 mč, sobe sa 11,70 mč, sobe sa 10,92 mč, wc-a sa 2,87 mč i ostave sa 5,10 mč</w:t>
      </w:r>
      <w:r w:rsidRPr="003B1F27">
        <w:rPr>
          <w:bCs/>
        </w:rPr>
        <w:t>, nakon pravomoćnosti ovog rješenja i nakon što kupac uplati kupovninu iz točke II. izreke ovog rješenja.</w:t>
      </w:r>
    </w:p>
    <w:p w:rsidRDefault="00FD2290" w:rsidP="003E3F2C" w:rsidR="00FD2290" w:rsidRPr="003B1F27">
      <w:pPr>
        <w:jc w:val="both"/>
        <w:rPr>
          <w:bCs/>
        </w:rPr>
      </w:pPr>
    </w:p>
    <w:p w:rsidRDefault="00FD2290" w:rsidP="003E3F2C" w:rsidR="00FD2290" w:rsidRPr="003B1F27">
      <w:pPr>
        <w:jc w:val="both"/>
        <w:rPr>
          <w:bCs/>
        </w:rPr>
      </w:pPr>
      <w:r w:rsidRPr="003B1F27">
        <w:rPr>
          <w:bCs/>
        </w:rPr>
        <w:lastRenderedPageBreak/>
        <w:tab/>
      </w:r>
      <w:r w:rsidRPr="003B1F27">
        <w:rPr>
          <w:bCs/>
        </w:rPr>
        <w:tab/>
        <w:t xml:space="preserve">IV. Određuje se brisanje zemljišnoknjižnog upisa koji prestaje prodajom nekretnine </w:t>
      </w:r>
      <w:r w:rsidRPr="003B1F27">
        <w:t xml:space="preserve">u </w:t>
      </w:r>
      <w:r w:rsidR="00565233" w:rsidRPr="003B1F27">
        <w:t xml:space="preserve">zemljišnim knjigama </w:t>
      </w:r>
      <w:r w:rsidR="002959E8" w:rsidRPr="003B1F27"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2959E8" w:rsidRPr="003B1F27">
        <w:rPr>
          <w:bCs/>
        </w:rPr>
        <w:t>16. Suvlasnički dio: 541/10000 ETAŽNO VLASNIŠTVO (E-16), 1. sa kojim je povezan posebni dio u elaboratu etažnog vlasništva broj 2011-10 od travnja 2011. godine označen slovom "I" i crvenom bojom, 3. KAT-stan, ukupne obračunske površine 79,69 mč, koji se sastoji od: predsoblja sa 10,95 mč, kuhinje, blagovaone, dnevnog boravka sa 29,82 mč, loggie sa 4,89 mč (3,67 mč), kupaone sa 4,66 mč, sobe sa 11,70 mč, sobe sa 10,92 mč, wc-a sa 2,87 mč i ostave sa 5,10 mč</w:t>
      </w:r>
      <w:r w:rsidRPr="003B1F27">
        <w:rPr>
          <w:bCs/>
        </w:rPr>
        <w:t>:</w:t>
      </w:r>
    </w:p>
    <w:p w:rsidRDefault="00FD2290" w:rsidP="00FD2290" w:rsidR="00FD2290" w:rsidRPr="003B1F27">
      <w:pPr>
        <w:pStyle w:val="Odlomakpopisa"/>
        <w:numPr>
          <w:ilvl w:val="0"/>
          <w:numId w:val="4"/>
        </w:numPr>
        <w:jc w:val="both"/>
      </w:pPr>
      <w:r w:rsidRPr="003B1F27">
        <w:rPr>
          <w:bCs/>
        </w:rPr>
        <w:t>zabilježbe otvaranja stečajnog postupka nad dužnikom  O. G. I. OPATIJA</w:t>
      </w:r>
      <w:r w:rsidRPr="003B1F27">
        <w:t xml:space="preserve"> društvo s ograničenom odgovornošću za turizam, građevinarstvo i usluge u stečaju Pobri, Evićev Put 11, OIB 48611792764;</w:t>
      </w:r>
    </w:p>
    <w:p w:rsidRDefault="00FD2290" w:rsidP="00FD2290" w:rsidR="00FD2290" w:rsidRPr="003B1F27">
      <w:pPr>
        <w:pStyle w:val="Odlomakpopisa"/>
        <w:numPr>
          <w:ilvl w:val="0"/>
          <w:numId w:val="4"/>
        </w:numPr>
        <w:jc w:val="both"/>
      </w:pPr>
      <w:r w:rsidRPr="003B1F27">
        <w:t>zabilježbe rješenja o prodaji nekretnine;</w:t>
      </w:r>
    </w:p>
    <w:p w:rsidRDefault="00FD2290" w:rsidP="00FD2290" w:rsidR="00FD2290" w:rsidRPr="003B1F27">
      <w:pPr>
        <w:pStyle w:val="Odlomakpopisa"/>
        <w:numPr>
          <w:ilvl w:val="0"/>
          <w:numId w:val="4"/>
        </w:numPr>
        <w:jc w:val="both"/>
      </w:pPr>
      <w:r w:rsidRPr="003B1F27">
        <w:t xml:space="preserve">založnog prava upisanog na temelju zapisnika </w:t>
      </w:r>
      <w:r w:rsidR="008619B9" w:rsidRPr="003B1F27">
        <w:t xml:space="preserve">broj Z-967/15-282 radi osiguranja tražbine za glavni dug u iznosu od 1.000.000,00 EUR (jedanmilioneura), u kunskoj protuvrijednosti prema srednjem tečaju Hypo Alpe-Adria-Bank d.d. za EUR važećem na dan korištenja kredita, sa pripadajućim kamatama, naknadama i troškovima iz Ugovora o kreditu broj:331-51005252 sa sporazumom o osiguranju novčane tražbine od 23. rujna 2009., u korist:: </w:t>
      </w:r>
      <w:r w:rsidR="008619B9" w:rsidRPr="003B1F27">
        <w:rPr>
          <w:bCs/>
        </w:rPr>
        <w:t>H-ABDUCO D.O.O., OIB: 13667298928, ZAGREB, SLAVONSKA AVENIJA 6A</w:t>
      </w:r>
      <w:r w:rsidRPr="003B1F27">
        <w:t>.</w:t>
      </w:r>
    </w:p>
    <w:p w:rsidRDefault="00FD2290" w:rsidP="003E3F2C" w:rsidR="00FD2290" w:rsidRPr="003B1F27">
      <w:pPr>
        <w:jc w:val="both"/>
      </w:pPr>
      <w:r w:rsidRPr="003B1F27">
        <w:t>Pri tome se nalaže Općinskom sudu u Puli – Pola zemljišnoknjižni odjel Buzet izvršiti brisanje u ovoj izreci navedenih zabilježbi i tereta</w:t>
      </w:r>
      <w:r w:rsidR="00810A36" w:rsidRPr="003B1F27">
        <w:t xml:space="preserve">, te uknjižbu prava vlasništva </w:t>
      </w:r>
      <w:r w:rsidR="00A243E7" w:rsidRPr="003B1F27">
        <w:t>AKTIVA KAPITAL d.o.o. Gračišće, Marcani 131c, OIB: 60869680078</w:t>
      </w:r>
      <w:r w:rsidR="004968CA" w:rsidRPr="003B1F27">
        <w:t xml:space="preserve"> </w:t>
      </w:r>
      <w:r w:rsidR="00810A36" w:rsidRPr="003B1F27">
        <w:t xml:space="preserve">na navedenoj nekretnini </w:t>
      </w:r>
      <w:r w:rsidRPr="003B1F27">
        <w:t xml:space="preserve">na temelju pravomoćnog rješenja o dosudi i potvrde ovog suda da je </w:t>
      </w:r>
      <w:r w:rsidR="00A243E7" w:rsidRPr="003B1F27">
        <w:t>AKTIVA KAPITAL d.o.o. Gračišće, Marcani 131c, OIB: 60869680078</w:t>
      </w:r>
      <w:r w:rsidR="004968CA" w:rsidRPr="003B1F27">
        <w:t xml:space="preserve"> </w:t>
      </w:r>
      <w:r w:rsidR="00333873" w:rsidRPr="003B1F27">
        <w:t xml:space="preserve"> </w:t>
      </w:r>
      <w:r w:rsidR="00663742" w:rsidRPr="003B1F27">
        <w:t xml:space="preserve"> </w:t>
      </w:r>
      <w:r w:rsidRPr="003B1F27">
        <w:t>položi</w:t>
      </w:r>
      <w:r w:rsidR="00A243E7" w:rsidRPr="003B1F27">
        <w:t>o</w:t>
      </w:r>
      <w:r w:rsidRPr="003B1F27">
        <w:t xml:space="preserve"> kupovninu</w:t>
      </w:r>
      <w:r w:rsidR="00810A36" w:rsidRPr="003B1F27">
        <w:t>.</w:t>
      </w:r>
    </w:p>
    <w:p w:rsidRDefault="00810A36" w:rsidP="003E3F2C" w:rsidR="00810A36" w:rsidRPr="003B1F27">
      <w:pPr>
        <w:jc w:val="both"/>
      </w:pPr>
    </w:p>
    <w:p w:rsidRDefault="00810A36" w:rsidP="003E3F2C" w:rsidR="00810A36" w:rsidRPr="003B1F27">
      <w:pPr>
        <w:jc w:val="both"/>
      </w:pPr>
      <w:r w:rsidRPr="003B1F27">
        <w:tab/>
      </w:r>
      <w:r w:rsidRPr="003B1F27">
        <w:tab/>
        <w:t>V. Nekretnina iz točke I. izreke ovog rješenja predat će se kupcu zaključkom o predaji nekretnine nakon što ovo rješenje postane pravomoćno i nakon što kupac uplati kupovninu u cijelosti.</w:t>
      </w:r>
    </w:p>
    <w:p w:rsidRDefault="00810A36" w:rsidP="003E3F2C" w:rsidR="00810A36" w:rsidRPr="003B1F27">
      <w:pPr>
        <w:jc w:val="both"/>
      </w:pPr>
    </w:p>
    <w:p w:rsidRDefault="00810A36" w:rsidP="003E3F2C" w:rsidR="00810A36" w:rsidRPr="003B1F27">
      <w:pPr>
        <w:jc w:val="both"/>
      </w:pPr>
      <w:r w:rsidRPr="003B1F27">
        <w:tab/>
      </w:r>
      <w:r w:rsidRPr="003B1F27">
        <w:tab/>
        <w:t>VI. 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 ili koji će im biti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</w:t>
      </w:r>
    </w:p>
    <w:p w:rsidRDefault="00810A36" w:rsidP="003E3F2C" w:rsidR="00810A36" w:rsidRPr="003B1F27">
      <w:pPr>
        <w:jc w:val="both"/>
      </w:pPr>
    </w:p>
    <w:p w:rsidRDefault="00810A36" w:rsidP="003E3F2C" w:rsidR="00810A36" w:rsidRPr="003B1F27">
      <w:pPr>
        <w:jc w:val="both"/>
      </w:pPr>
      <w:r w:rsidRPr="003B1F27">
        <w:tab/>
      </w:r>
      <w:r w:rsidRPr="003B1F27">
        <w:tab/>
        <w:t>VII. Ovo će se rješenje objaviti na mrežnoj stranici e-Oglasna ploča sudova i na mrežnim stranicama Financijske agencije.</w:t>
      </w:r>
    </w:p>
    <w:p w:rsidRDefault="00810A36" w:rsidP="003E3F2C" w:rsidR="00810A36" w:rsidRPr="003B1F27">
      <w:pPr>
        <w:jc w:val="both"/>
      </w:pPr>
    </w:p>
    <w:p w:rsidRDefault="00810A36" w:rsidP="00810A36" w:rsidR="00810A36" w:rsidRPr="003B1F27">
      <w:pPr>
        <w:jc w:val="both"/>
      </w:pPr>
      <w:r w:rsidRPr="003B1F27">
        <w:tab/>
      </w:r>
      <w:r w:rsidRPr="003B1F27">
        <w:tab/>
        <w:t>VIII. Smatra će se da je dostavljeno svim osobama kojima se dostavlja zaključak o prodaji te svim sudionicima u dražbi istekom trećega dana od dana njegova isticanja na e-Oglasnoj ploči suda. Te osobe imaju pravo tražiti da im se u sudskoj pisarnici neposredno preda otpravak rješenja.</w:t>
      </w:r>
    </w:p>
    <w:p w:rsidRDefault="00810A36" w:rsidP="003E3F2C" w:rsidR="00810A36" w:rsidRPr="003B1F27">
      <w:pPr>
        <w:jc w:val="both"/>
      </w:pPr>
    </w:p>
    <w:p w:rsidRDefault="003E3F2C" w:rsidP="003E3F2C" w:rsidR="003E3F2C" w:rsidRPr="003B1F27">
      <w:pPr>
        <w:jc w:val="both"/>
      </w:pPr>
      <w:r w:rsidRPr="003B1F27">
        <w:lastRenderedPageBreak/>
        <w:tab/>
      </w:r>
      <w:r w:rsidRPr="003B1F27">
        <w:tab/>
      </w:r>
      <w:r w:rsidR="00556784" w:rsidRPr="003B1F27">
        <w:t>I</w:t>
      </w:r>
      <w:r w:rsidR="00810A36" w:rsidRPr="003B1F27">
        <w:t>X</w:t>
      </w:r>
      <w:r w:rsidRPr="003B1F27">
        <w:t xml:space="preserve">. Nalaže se </w:t>
      </w:r>
      <w:r w:rsidR="00556784" w:rsidRPr="003B1F27">
        <w:t xml:space="preserve">Općinskom sudu u Puli – Pola zemljišnoknjižni odjel Buzet </w:t>
      </w:r>
      <w:r w:rsidRPr="003B1F27">
        <w:t>da u zemljišnim knjigama izvrši zabilježbu dosude nekretnina opisanih u</w:t>
      </w:r>
      <w:r w:rsidR="00F52810" w:rsidRPr="003B1F27">
        <w:t xml:space="preserve"> točki I. izreke ovog rješenja</w:t>
      </w:r>
      <w:r w:rsidRPr="003B1F27">
        <w:t>.</w:t>
      </w:r>
    </w:p>
    <w:p w:rsidRDefault="003E3F2C" w:rsidP="003E3F2C" w:rsidR="003E3F2C" w:rsidRPr="003B1F27">
      <w:pPr>
        <w:jc w:val="both"/>
      </w:pPr>
      <w:r w:rsidRPr="003B1F27">
        <w:tab/>
        <w:t xml:space="preserve"> </w:t>
      </w:r>
    </w:p>
    <w:p w:rsidRDefault="003E3F2C" w:rsidP="003E3F2C" w:rsidR="003E3F2C" w:rsidRPr="003B1F27">
      <w:pPr>
        <w:jc w:val="center"/>
      </w:pPr>
      <w:r w:rsidRPr="003B1F27">
        <w:t>Obrazloženje</w:t>
      </w:r>
    </w:p>
    <w:p w:rsidRDefault="00A70484" w:rsidP="003E3F2C" w:rsidR="003E3F2C" w:rsidRPr="003B1F27">
      <w:pPr>
        <w:jc w:val="both"/>
      </w:pPr>
      <w:r w:rsidRPr="003B1F27">
        <w:tab/>
      </w:r>
      <w:r w:rsidRPr="003B1F27">
        <w:tab/>
      </w:r>
      <w:r w:rsidR="003859B7" w:rsidRPr="003B1F27">
        <w:t>Rješenjem</w:t>
      </w:r>
      <w:r w:rsidR="003E3F2C" w:rsidRPr="003B1F27">
        <w:t xml:space="preserve"> od </w:t>
      </w:r>
      <w:r w:rsidR="00556784" w:rsidRPr="003B1F27">
        <w:t>16. rujna</w:t>
      </w:r>
      <w:r w:rsidR="007B5F45" w:rsidRPr="003B1F27">
        <w:t xml:space="preserve"> 2016</w:t>
      </w:r>
      <w:r w:rsidR="009C6106" w:rsidRPr="003B1F27">
        <w:t>. godine</w:t>
      </w:r>
      <w:r w:rsidR="003859B7" w:rsidRPr="003B1F27">
        <w:t xml:space="preserve"> </w:t>
      </w:r>
      <w:r w:rsidR="003E3F2C" w:rsidRPr="003B1F27">
        <w:t>određena je u stečajnom postupku prodaja nekretnin</w:t>
      </w:r>
      <w:r w:rsidRPr="003B1F27">
        <w:t>e opisane</w:t>
      </w:r>
      <w:r w:rsidR="003E3F2C" w:rsidRPr="003B1F27">
        <w:t xml:space="preserve"> u točki I. izreke ovog rješ</w:t>
      </w:r>
      <w:r w:rsidRPr="003B1F27">
        <w:t>e</w:t>
      </w:r>
      <w:r w:rsidR="003E3F2C" w:rsidRPr="003B1F27">
        <w:t>nja.</w:t>
      </w:r>
    </w:p>
    <w:p w:rsidRDefault="003E3F2C" w:rsidP="003E3F2C" w:rsidR="00B90584" w:rsidRPr="003B1F27">
      <w:pPr>
        <w:jc w:val="both"/>
      </w:pPr>
      <w:r w:rsidRPr="003B1F27">
        <w:tab/>
      </w:r>
      <w:r w:rsidRPr="003B1F27">
        <w:tab/>
      </w:r>
      <w:r w:rsidR="003859B7" w:rsidRPr="003B1F27">
        <w:t xml:space="preserve">Zaključak </w:t>
      </w:r>
      <w:r w:rsidRPr="003B1F27">
        <w:t>o prodaji</w:t>
      </w:r>
      <w:r w:rsidR="003859B7" w:rsidRPr="003B1F27">
        <w:t xml:space="preserve"> od </w:t>
      </w:r>
      <w:r w:rsidR="00556784" w:rsidRPr="003B1F27">
        <w:t>14. ožujka 2017</w:t>
      </w:r>
      <w:r w:rsidR="003859B7" w:rsidRPr="003B1F27">
        <w:t>. godine</w:t>
      </w:r>
      <w:r w:rsidRPr="003B1F27">
        <w:t xml:space="preserve"> </w:t>
      </w:r>
      <w:r w:rsidR="00810A36" w:rsidRPr="003B1F27">
        <w:t xml:space="preserve">kojim su određeni način i uvjeti prodaje </w:t>
      </w:r>
      <w:r w:rsidR="00B21D8B" w:rsidRPr="003B1F27">
        <w:t xml:space="preserve">predmetne </w:t>
      </w:r>
      <w:r w:rsidR="00810A36" w:rsidRPr="003B1F27">
        <w:t xml:space="preserve">nekretnine </w:t>
      </w:r>
      <w:r w:rsidR="007B5F45" w:rsidRPr="003B1F27">
        <w:t>dostavljen je Financijsko</w:t>
      </w:r>
      <w:r w:rsidR="00810A36" w:rsidRPr="003B1F27">
        <w:t>j</w:t>
      </w:r>
      <w:r w:rsidR="007B5F45" w:rsidRPr="003B1F27">
        <w:t xml:space="preserve"> agenciji </w:t>
      </w:r>
      <w:r w:rsidR="00B21D8B" w:rsidRPr="003B1F27">
        <w:t xml:space="preserve">radi provođenja </w:t>
      </w:r>
      <w:r w:rsidR="007B5F45" w:rsidRPr="003B1F27">
        <w:t xml:space="preserve"> prodaj</w:t>
      </w:r>
      <w:r w:rsidR="00B21D8B" w:rsidRPr="003B1F27">
        <w:t>e</w:t>
      </w:r>
      <w:r w:rsidR="007B5F45" w:rsidRPr="003B1F27">
        <w:t xml:space="preserve"> nekretnine elektroničkom javnom dražbom. Financijska agencija je dana </w:t>
      </w:r>
      <w:r w:rsidR="00565233" w:rsidRPr="003B1F27">
        <w:t>9. listopada</w:t>
      </w:r>
      <w:r w:rsidR="007B5F45" w:rsidRPr="003B1F27">
        <w:t xml:space="preserve"> 2017. godine izvijestila sud da je na elektroničkoj javnoj dražbi </w:t>
      </w:r>
      <w:r w:rsidR="00163AAF" w:rsidRPr="003B1F27">
        <w:t xml:space="preserve">– identifikator nadmetanja broj </w:t>
      </w:r>
      <w:r w:rsidR="00565233" w:rsidRPr="003B1F27">
        <w:t>43</w:t>
      </w:r>
      <w:r w:rsidR="004968CA" w:rsidRPr="003B1F27">
        <w:t>9</w:t>
      </w:r>
      <w:r w:rsidR="002959E8" w:rsidRPr="003B1F27">
        <w:t>4</w:t>
      </w:r>
      <w:r w:rsidR="00163AAF" w:rsidRPr="003B1F27">
        <w:t xml:space="preserve"> </w:t>
      </w:r>
      <w:r w:rsidR="007B5F45" w:rsidRPr="003B1F27">
        <w:t>bi</w:t>
      </w:r>
      <w:r w:rsidR="00565233" w:rsidRPr="003B1F27">
        <w:t>l</w:t>
      </w:r>
      <w:r w:rsidR="00556784" w:rsidRPr="003B1F27">
        <w:t>o</w:t>
      </w:r>
      <w:r w:rsidR="007B5F45" w:rsidRPr="003B1F27">
        <w:t xml:space="preserve"> </w:t>
      </w:r>
      <w:r w:rsidR="002959E8" w:rsidRPr="003B1F27">
        <w:t>devet</w:t>
      </w:r>
      <w:r w:rsidR="00565233" w:rsidRPr="003B1F27">
        <w:t xml:space="preserve"> ponuditelja</w:t>
      </w:r>
      <w:r w:rsidR="007B5F45" w:rsidRPr="003B1F27">
        <w:t xml:space="preserve"> (</w:t>
      </w:r>
      <w:r w:rsidR="002959E8" w:rsidRPr="003B1F27">
        <w:t>Vedran Vivoda, Štrped 14, Štrped, OIB: 65011971189 s najvišim iznosom valjane ponude koju je ponuditelj ponudio u nadmetanju od 343.500,00 kn za predmetnu nekretninu; Vanesa Miletić</w:t>
      </w:r>
      <w:r w:rsidR="00DF4E94" w:rsidRPr="003B1F27">
        <w:t xml:space="preserve">, Gržinić naselje Franečići 67, Sveti Martin, OIB: 22359954141 </w:t>
      </w:r>
      <w:r w:rsidR="002959E8" w:rsidRPr="003B1F27">
        <w:t xml:space="preserve">s najvišim iznosom valjane ponude koju je ponuditelj ponudio u nadmetanju od </w:t>
      </w:r>
      <w:r w:rsidR="00DF4E94" w:rsidRPr="003B1F27">
        <w:t xml:space="preserve">344.500,00 </w:t>
      </w:r>
      <w:r w:rsidR="002959E8" w:rsidRPr="003B1F27">
        <w:t>kn za predmetnu nekretninu;</w:t>
      </w:r>
      <w:r w:rsidR="00DF4E94" w:rsidRPr="003B1F27">
        <w:t xml:space="preserve"> Nikola Marinković, Vrh 23, Vrh, OIB: 68291567373 </w:t>
      </w:r>
      <w:r w:rsidR="002959E8" w:rsidRPr="003B1F27">
        <w:t xml:space="preserve">s najvišim iznosom valjane ponude koju je ponuditelj ponudio u nadmetanju od </w:t>
      </w:r>
      <w:r w:rsidR="00DF4E94" w:rsidRPr="003B1F27">
        <w:t xml:space="preserve">345.500,00 </w:t>
      </w:r>
      <w:r w:rsidR="002959E8" w:rsidRPr="003B1F27">
        <w:t>kn za predmetnu nekretninu;</w:t>
      </w:r>
      <w:r w:rsidR="007A4D64" w:rsidRPr="003B1F27">
        <w:t xml:space="preserve"> Denis Poniš, Sportska ulica 62, Buzet, OIB: 65011399264 </w:t>
      </w:r>
      <w:r w:rsidR="002959E8" w:rsidRPr="003B1F27">
        <w:t xml:space="preserve">s najvišim iznosom valjane ponude koju je ponuditelj ponudio u nadmetanju od </w:t>
      </w:r>
      <w:r w:rsidR="007A4D64" w:rsidRPr="003B1F27">
        <w:t xml:space="preserve">346.500,00 </w:t>
      </w:r>
      <w:r w:rsidR="002959E8" w:rsidRPr="003B1F27">
        <w:t>kn za predmetnu nekretninu;</w:t>
      </w:r>
      <w:r w:rsidR="007A4D64" w:rsidRPr="003B1F27">
        <w:t xml:space="preserve"> AKTIVA KAPITAL d.o.o. Gračišće, Marcani 131c, OIB: 60869680078 </w:t>
      </w:r>
      <w:r w:rsidR="002959E8" w:rsidRPr="003B1F27">
        <w:t xml:space="preserve">s najvišim iznosom valjane ponude koju je ponuditelj ponudio u nadmetanju od </w:t>
      </w:r>
      <w:r w:rsidR="007A4D64" w:rsidRPr="003B1F27">
        <w:t xml:space="preserve">349.500,00 </w:t>
      </w:r>
      <w:r w:rsidR="002959E8" w:rsidRPr="003B1F27">
        <w:t>kn za predmetnu nekretninu;</w:t>
      </w:r>
      <w:r w:rsidR="007A4D64" w:rsidRPr="003B1F27">
        <w:t xml:space="preserve"> te Sandra Nežić, Selca 13a, Selca, OIB: 25873373523 </w:t>
      </w:r>
      <w:r w:rsidR="002959E8" w:rsidRPr="003B1F27">
        <w:t xml:space="preserve">s najvišim iznosom valjane ponude koju je ponuditelj ponudio u nadmetanju od </w:t>
      </w:r>
      <w:r w:rsidR="007A4D64" w:rsidRPr="003B1F27">
        <w:t xml:space="preserve">347.500,00 </w:t>
      </w:r>
      <w:r w:rsidR="002959E8" w:rsidRPr="003B1F27">
        <w:t>kn za predmetnu nekretninu</w:t>
      </w:r>
      <w:r w:rsidR="00B90584" w:rsidRPr="003B1F27">
        <w:t>).</w:t>
      </w:r>
    </w:p>
    <w:p w:rsidRDefault="003E3F2C" w:rsidP="003E3F2C" w:rsidR="003E3F2C" w:rsidRPr="003B1F27">
      <w:pPr>
        <w:jc w:val="both"/>
      </w:pPr>
      <w:r w:rsidRPr="003B1F27">
        <w:tab/>
      </w:r>
      <w:r w:rsidRPr="003B1F27">
        <w:tab/>
      </w:r>
      <w:r w:rsidR="00163AAF" w:rsidRPr="003B1F27">
        <w:t>S</w:t>
      </w:r>
      <w:r w:rsidRPr="003B1F27">
        <w:t>tečajni sudac utvr</w:t>
      </w:r>
      <w:r w:rsidR="00163AAF" w:rsidRPr="003B1F27">
        <w:t>đuje</w:t>
      </w:r>
      <w:r w:rsidRPr="003B1F27">
        <w:t xml:space="preserve"> da je ponuditelj</w:t>
      </w:r>
      <w:r w:rsidR="004020FA" w:rsidRPr="003B1F27">
        <w:t xml:space="preserve"> </w:t>
      </w:r>
      <w:r w:rsidR="00BD5E86" w:rsidRPr="003B1F27">
        <w:t xml:space="preserve">AKTIVA KAPITAL d.o.o. Gračišće, Marcani 131c, OIB: 60869680078 </w:t>
      </w:r>
      <w:r w:rsidR="001A1F28" w:rsidRPr="003B1F27">
        <w:rPr>
          <w:rStyle w:val="tabletextfield"/>
        </w:rPr>
        <w:t xml:space="preserve">ponudio najveću cijenu i </w:t>
      </w:r>
      <w:r w:rsidR="004020FA" w:rsidRPr="003B1F27">
        <w:t>ispunio uvjete da mu se dosudi predmetna nekretnina</w:t>
      </w:r>
      <w:r w:rsidRPr="003B1F27">
        <w:t>.</w:t>
      </w:r>
    </w:p>
    <w:p w:rsidRDefault="00B21D8B" w:rsidP="00B21D8B" w:rsidR="00B21D8B" w:rsidRPr="003B1F27">
      <w:pPr>
        <w:jc w:val="both"/>
      </w:pPr>
      <w:r w:rsidRPr="003B1F27">
        <w:tab/>
      </w:r>
      <w:r w:rsidRPr="003B1F27">
        <w:tab/>
        <w:t>Slijedom navedenog, a na temelju čl.103. – čl.109. Ovršnog zakona (Narodne novine broj 112/12, 25/13 i 93/14) odlučeno je kao u točkama I. do VIII. izreke ovog rješenja, a na temelju čl.89. st.1. Zakona o zemljišnim knjigama kao u točki IX. izreke rješenja.</w:t>
      </w:r>
    </w:p>
    <w:p w:rsidRDefault="006D589A" w:rsidP="00260A0B" w:rsidR="006D589A">
      <w:pPr>
        <w:jc w:val="center"/>
      </w:pPr>
    </w:p>
    <w:p w:rsidRDefault="003E3F2C" w:rsidP="00260A0B" w:rsidR="003E3F2C" w:rsidRPr="003B1F27">
      <w:pPr>
        <w:jc w:val="center"/>
      </w:pPr>
      <w:r w:rsidRPr="003B1F27">
        <w:t>Rije</w:t>
      </w:r>
      <w:r w:rsidR="004020FA" w:rsidRPr="003B1F27">
        <w:t>ka</w:t>
      </w:r>
      <w:r w:rsidRPr="003B1F27">
        <w:t xml:space="preserve">, </w:t>
      </w:r>
      <w:r w:rsidR="007A4D64" w:rsidRPr="003B1F27">
        <w:t>1. prosinca</w:t>
      </w:r>
      <w:r w:rsidR="003E573D" w:rsidRPr="003B1F27">
        <w:t xml:space="preserve"> 201</w:t>
      </w:r>
      <w:r w:rsidR="00810A36" w:rsidRPr="003B1F27">
        <w:t>7</w:t>
      </w:r>
      <w:r w:rsidR="004020FA" w:rsidRPr="003B1F27">
        <w:t>.</w:t>
      </w:r>
      <w:r w:rsidR="003E573D" w:rsidRPr="003B1F27">
        <w:t xml:space="preserve"> </w:t>
      </w:r>
    </w:p>
    <w:p w:rsidRDefault="00B15839" w:rsidP="00260A0B" w:rsidR="00B15839" w:rsidRPr="003B1F27">
      <w:pPr>
        <w:jc w:val="center"/>
      </w:pPr>
    </w:p>
    <w:p w:rsidRDefault="00BE1648" w:rsidR="00BE1648" w:rsidRPr="003B1F27">
      <w:pPr>
        <w:jc w:val="both"/>
      </w:pPr>
      <w:r w:rsidRPr="003B1F27">
        <w:t xml:space="preserve">                                                                                                 Stečajni sudac</w:t>
      </w:r>
    </w:p>
    <w:p w:rsidRDefault="00BE1648" w:rsidR="00BE1648" w:rsidRPr="003B1F27">
      <w:pPr>
        <w:jc w:val="both"/>
      </w:pPr>
      <w:r w:rsidRPr="003B1F27">
        <w:t xml:space="preserve">                                                                                                 Vera Jelenović </w:t>
      </w:r>
    </w:p>
    <w:p w:rsidRDefault="00B15839" w:rsidR="00B15839" w:rsidRPr="003B1F27">
      <w:pPr>
        <w:jc w:val="both"/>
      </w:pPr>
    </w:p>
    <w:p w:rsidRDefault="004020FA" w:rsidP="004020FA" w:rsidR="004020FA" w:rsidRPr="003B1F27">
      <w:r w:rsidRPr="003B1F27">
        <w:t xml:space="preserve">UPUTA O </w:t>
      </w:r>
      <w:r w:rsidR="003E3F2C" w:rsidRPr="003B1F27">
        <w:t>PRAVN</w:t>
      </w:r>
      <w:r w:rsidRPr="003B1F27">
        <w:t>OM LIJEKU</w:t>
      </w:r>
    </w:p>
    <w:p w:rsidRDefault="003E3F2C" w:rsidP="00810A36" w:rsidR="003E3F2C" w:rsidRPr="003B1F27">
      <w:pPr>
        <w:jc w:val="both"/>
      </w:pPr>
      <w:r w:rsidRPr="003B1F27">
        <w:tab/>
        <w:t xml:space="preserve">Protiv ovog rješenja nezadovoljna stranka može podnijeti žalbu u roku od 8 dana od primitka iste. </w:t>
      </w:r>
      <w:r w:rsidR="00BE1648" w:rsidRPr="003B1F27">
        <w:t xml:space="preserve">Dostava se smatra obavljenom istekom osmoga dana od dana objave pismena na mrežnoj stranici e-Oglasna ploča sudova. </w:t>
      </w:r>
      <w:r w:rsidRPr="003B1F27">
        <w:t>Žalba se podnosi putem ovog suda u tri istovjetna primjerka, a o žalbi odlučuje Visoki trgovački sud u Zagrebu.</w:t>
      </w:r>
    </w:p>
    <w:sectPr w:rsidSect="007C2B4D" w:rsidR="003E3F2C" w:rsidRPr="003B1F27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749D" w:rsidR="005B749D">
      <w:r>
        <w:separator/>
      </w:r>
    </w:p>
  </w:endnote>
  <w:endnote w:id="0" w:type="continuationSeparator">
    <w:p w:rsidRDefault="005B749D" w:rsidR="005B74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1D6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749D" w:rsidR="005B749D">
      <w:r>
        <w:separator/>
      </w:r>
    </w:p>
  </w:footnote>
  <w:footnote w:id="0" w:type="continuationSeparator">
    <w:p w:rsidRDefault="005B749D" w:rsidR="005B74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205C3E">
      <w:t>533</w:t>
    </w:r>
    <w:r w:rsidR="000654CD">
      <w:t>/2013</w:t>
    </w:r>
    <w:r w:rsidR="006D589A">
      <w:t>-296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51F4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54CD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0B5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2D51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1D6C"/>
    <w:rsid w:val="00153660"/>
    <w:rsid w:val="00154F3A"/>
    <w:rsid w:val="00157B24"/>
    <w:rsid w:val="00160EA8"/>
    <w:rsid w:val="00163AAF"/>
    <w:rsid w:val="001651DF"/>
    <w:rsid w:val="001655F3"/>
    <w:rsid w:val="00170CA0"/>
    <w:rsid w:val="0017227E"/>
    <w:rsid w:val="00173F82"/>
    <w:rsid w:val="00175232"/>
    <w:rsid w:val="001759C1"/>
    <w:rsid w:val="001763A2"/>
    <w:rsid w:val="00177D92"/>
    <w:rsid w:val="001835C5"/>
    <w:rsid w:val="00185E59"/>
    <w:rsid w:val="00186DF1"/>
    <w:rsid w:val="00187526"/>
    <w:rsid w:val="00190582"/>
    <w:rsid w:val="00192FF4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5C3E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0A0B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59E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49EB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3873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27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8CA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208"/>
    <w:rsid w:val="004D653B"/>
    <w:rsid w:val="004E3D47"/>
    <w:rsid w:val="004E6F39"/>
    <w:rsid w:val="004F5280"/>
    <w:rsid w:val="00500335"/>
    <w:rsid w:val="00500ED3"/>
    <w:rsid w:val="00501B90"/>
    <w:rsid w:val="005025DE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56784"/>
    <w:rsid w:val="00560A8E"/>
    <w:rsid w:val="00560C4B"/>
    <w:rsid w:val="0056239C"/>
    <w:rsid w:val="00563815"/>
    <w:rsid w:val="005644F6"/>
    <w:rsid w:val="0056475A"/>
    <w:rsid w:val="00564C9C"/>
    <w:rsid w:val="00565233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1B9"/>
    <w:rsid w:val="005A0453"/>
    <w:rsid w:val="005A15D5"/>
    <w:rsid w:val="005A3FD7"/>
    <w:rsid w:val="005A49AC"/>
    <w:rsid w:val="005B236F"/>
    <w:rsid w:val="005B65A4"/>
    <w:rsid w:val="005B749D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5F13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5D09"/>
    <w:rsid w:val="0064637E"/>
    <w:rsid w:val="00650FA2"/>
    <w:rsid w:val="00654D4E"/>
    <w:rsid w:val="006556F8"/>
    <w:rsid w:val="00656331"/>
    <w:rsid w:val="00657C00"/>
    <w:rsid w:val="00660B55"/>
    <w:rsid w:val="00662B31"/>
    <w:rsid w:val="00662BC5"/>
    <w:rsid w:val="00662C33"/>
    <w:rsid w:val="00663742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589A"/>
    <w:rsid w:val="006D6C40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559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329"/>
    <w:rsid w:val="007608AE"/>
    <w:rsid w:val="00761D50"/>
    <w:rsid w:val="00762388"/>
    <w:rsid w:val="00762B8D"/>
    <w:rsid w:val="00763BD3"/>
    <w:rsid w:val="0076542E"/>
    <w:rsid w:val="00767A19"/>
    <w:rsid w:val="00767BB0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4D64"/>
    <w:rsid w:val="007B1551"/>
    <w:rsid w:val="007B3441"/>
    <w:rsid w:val="007B5C92"/>
    <w:rsid w:val="007B5F45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A36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1D22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19B9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47E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3F0F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37268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0D76"/>
    <w:rsid w:val="00A11A29"/>
    <w:rsid w:val="00A13468"/>
    <w:rsid w:val="00A1352E"/>
    <w:rsid w:val="00A163F4"/>
    <w:rsid w:val="00A2272F"/>
    <w:rsid w:val="00A22D64"/>
    <w:rsid w:val="00A243E7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EF0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5839"/>
    <w:rsid w:val="00B164EE"/>
    <w:rsid w:val="00B20430"/>
    <w:rsid w:val="00B21023"/>
    <w:rsid w:val="00B21D8B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5A8F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D97"/>
    <w:rsid w:val="00B805C5"/>
    <w:rsid w:val="00B8082B"/>
    <w:rsid w:val="00B8191B"/>
    <w:rsid w:val="00B83F7C"/>
    <w:rsid w:val="00B84C5E"/>
    <w:rsid w:val="00B85D8A"/>
    <w:rsid w:val="00B90584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5E86"/>
    <w:rsid w:val="00BD6CCE"/>
    <w:rsid w:val="00BD7E3D"/>
    <w:rsid w:val="00BE028F"/>
    <w:rsid w:val="00BE0400"/>
    <w:rsid w:val="00BE0D1E"/>
    <w:rsid w:val="00BE14E5"/>
    <w:rsid w:val="00BE1648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27D70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D9D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9C1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7F58"/>
    <w:rsid w:val="00DF2BE3"/>
    <w:rsid w:val="00DF31D7"/>
    <w:rsid w:val="00DF333D"/>
    <w:rsid w:val="00DF43D8"/>
    <w:rsid w:val="00DF47BE"/>
    <w:rsid w:val="00DF4E94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670D"/>
    <w:rsid w:val="00E1716B"/>
    <w:rsid w:val="00E17BD2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73DD"/>
    <w:rsid w:val="00EB09F4"/>
    <w:rsid w:val="00EB2E7B"/>
    <w:rsid w:val="00EB2F8E"/>
    <w:rsid w:val="00EB54A5"/>
    <w:rsid w:val="00EC0B75"/>
    <w:rsid w:val="00EC2774"/>
    <w:rsid w:val="00EC4219"/>
    <w:rsid w:val="00EC48A1"/>
    <w:rsid w:val="00EC4FAB"/>
    <w:rsid w:val="00ED3CC2"/>
    <w:rsid w:val="00ED3D09"/>
    <w:rsid w:val="00ED449D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38C"/>
    <w:rsid w:val="00F00768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2A39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0E46"/>
    <w:rsid w:val="00FB17C2"/>
    <w:rsid w:val="00FB2074"/>
    <w:rsid w:val="00FB283B"/>
    <w:rsid w:val="00FB2ADC"/>
    <w:rsid w:val="00FB5396"/>
    <w:rsid w:val="00FC01F8"/>
    <w:rsid w:val="00FC20C0"/>
    <w:rsid w:val="00FC3250"/>
    <w:rsid w:val="00FC3FB0"/>
    <w:rsid w:val="00FC45A1"/>
    <w:rsid w:val="00FC6114"/>
    <w:rsid w:val="00FC6648"/>
    <w:rsid w:val="00FC71BC"/>
    <w:rsid w:val="00FC7918"/>
    <w:rsid w:val="00FD22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3E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1D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D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D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D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D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3E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1D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D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D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D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D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1968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91621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6713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03256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4195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21231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853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258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291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2799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642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2873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05093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2730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0075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09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91610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33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7104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93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0425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0484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087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38170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54029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95698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2651849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0866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789636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991714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9903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745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1343</properties:Words>
  <properties:Characters>7260</properties:Characters>
  <properties:Lines>138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8832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2017-12-01T12:49:00Z</dcterms:created>
  <dc:creator>korlevicd</dc:creator>
  <cp:lastModifiedBy>Danijela Fumić</cp:lastModifiedBy>
  <cp:lastPrinted>2017-12-01T12:49:00Z</cp:lastPrinted>
  <dcterms:modified xmlns:xsi="http://www.w3.org/2001/XMLSchema-instance" xsi:type="dcterms:W3CDTF">2017-12-01T12:50:00Z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