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d699" w14:paraId="5ecd699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22665C" w:rsidP="0022665C" w:rsidR="0022665C">
      <w:pPr>
        <w:ind w:firstLine="708"/>
        <w:rPr>
          <w:noProof/>
          <w:color w:val="0000FF"/>
          <w:lang w:val="en-GB"/>
        </w:rPr>
      </w:pPr>
      <w:r>
        <w:rPr>
          <w:lang w:val="en-GB"/>
        </w:rPr>
        <w:t>Republika Hrvatska</w:t>
      </w:r>
    </w:p>
    <w:p w:rsidRDefault="0022665C" w:rsidP="0022665C" w:rsidR="0022665C">
      <w:pPr>
        <w:rPr>
          <w:lang w:val="en-GB"/>
        </w:rPr>
      </w:pPr>
      <w:r>
        <w:rPr>
          <w:lang w:val="en-GB"/>
        </w:rPr>
        <w:t xml:space="preserve">         Trgovački sud u Zadru</w:t>
      </w:r>
    </w:p>
    <w:p w:rsidRDefault="0022665C" w:rsidP="0022665C" w:rsidR="0022665C">
      <w:pPr>
        <w:rPr>
          <w:lang w:val="en-GB"/>
        </w:rPr>
      </w:pPr>
      <w:r>
        <w:rPr>
          <w:lang w:val="en-GB"/>
        </w:rPr>
        <w:t xml:space="preserve">    Zadar, 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po </w:t>
      </w:r>
      <w:r w:rsidR="00032606" w:rsidRPr="00032606">
        <w:t>sudskoj savjetnici Anamariji Kovačić Milković</w:t>
      </w:r>
      <w:r w:rsidRPr="006805AD">
        <w:t xml:space="preserve">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6805AD" w:rsidRPr="006805AD">
        <w:t>Šibenik</w:t>
      </w:r>
      <w:r w:rsidRPr="006805AD">
        <w:t>,</w:t>
      </w:r>
      <w:r w:rsidR="006805AD" w:rsidRPr="006805AD">
        <w:t xml:space="preserve"> Perivoj L. Marune 1, </w:t>
      </w:r>
      <w:r w:rsidRPr="006805AD">
        <w:t xml:space="preserve">od </w:t>
      </w:r>
      <w:r w:rsidR="0022665C">
        <w:t>4. siječnja</w:t>
      </w:r>
      <w:r w:rsidR="006805AD" w:rsidRPr="006805AD">
        <w:t xml:space="preserve"> </w:t>
      </w:r>
      <w:r w:rsidR="0022665C">
        <w:t>2018</w:t>
      </w:r>
      <w:r w:rsidRPr="006805AD">
        <w:t xml:space="preserve">. za provedbu skraćenoga stečajnoga postupka nad dužnikom </w:t>
      </w:r>
      <w:r w:rsidR="0022665C" w:rsidRPr="0034159D">
        <w:t>UDRUGA "TRIBUNJ", Tribunj, Put Sovlja 4, OIB: 17638717480</w:t>
      </w:r>
      <w:r w:rsidRPr="006805AD">
        <w:t xml:space="preserve">, </w:t>
      </w:r>
      <w:r w:rsidR="0022665C">
        <w:t>24</w:t>
      </w:r>
      <w:r w:rsidRPr="006805AD">
        <w:t xml:space="preserve">. </w:t>
      </w:r>
      <w:r w:rsidR="0022665C">
        <w:t>svibnja</w:t>
      </w:r>
      <w:r w:rsidRPr="006805AD">
        <w:t xml:space="preserve"> </w:t>
      </w:r>
      <w:r w:rsidR="0022665C">
        <w:t>2018</w:t>
      </w:r>
      <w:r w:rsidRPr="006805AD">
        <w:t xml:space="preserve">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22665C" w:rsidRPr="0034159D">
        <w:t>UDRUGA "TRIBUNJ", Tribunj, Put Sovlja 4, OIB: 17638717480</w:t>
      </w:r>
      <w:r w:rsidR="006805AD" w:rsidRPr="006805AD">
        <w:t xml:space="preserve"> </w:t>
      </w:r>
      <w:r w:rsidRPr="006805AD">
        <w:t xml:space="preserve">s danom </w:t>
      </w:r>
      <w:r w:rsidR="0022665C">
        <w:t>24</w:t>
      </w:r>
      <w:r w:rsidRPr="006805AD">
        <w:t xml:space="preserve">. </w:t>
      </w:r>
      <w:r w:rsidR="0022665C">
        <w:t>svibnja</w:t>
      </w:r>
      <w:r w:rsidR="00BD0344">
        <w:t xml:space="preserve"> </w:t>
      </w:r>
      <w:r w:rsidR="0022665C">
        <w:t>2018</w:t>
      </w:r>
      <w:r w:rsidR="00BD0344">
        <w:t xml:space="preserve">. u </w:t>
      </w:r>
      <w:r w:rsidR="0070615D">
        <w:t>13</w:t>
      </w:r>
      <w:r w:rsidRPr="006805AD">
        <w:t>,</w:t>
      </w:r>
      <w:r w:rsidR="00A01C79">
        <w:t>32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22665C">
        <w:t>Marko Bitanga iz Podstrane, Stjepana Radića 49</w:t>
      </w:r>
      <w:r w:rsidR="00553F57" w:rsidRPr="00553F57">
        <w:t xml:space="preserve">, OIB: </w:t>
      </w:r>
      <w:r w:rsidR="0022665C">
        <w:t>53393072664</w:t>
      </w:r>
      <w:r w:rsidRPr="006805AD">
        <w:t>.</w:t>
      </w:r>
      <w:r w:rsidR="00553F57">
        <w:t xml:space="preserve"> 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22665C" w:rsidRPr="0034159D">
        <w:t>UDRUGA "TRIBUNJ", Tribunj, Put Sovlja 4, OIB: 17638717480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>
      <w:pPr>
        <w:jc w:val="center"/>
      </w:pPr>
    </w:p>
    <w:p w:rsidRDefault="00BD0344" w:rsidP="007B1E77" w:rsidR="00BD0344">
      <w:pPr>
        <w:jc w:val="center"/>
      </w:pPr>
    </w:p>
    <w:p w:rsidRDefault="0022665C" w:rsidP="007B1E77" w:rsidR="0022665C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lastRenderedPageBreak/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 xml:space="preserve">a Zadar je podnijela ovom sudu </w:t>
      </w:r>
      <w:r w:rsidR="0022665C">
        <w:t>4. siječnja 2018</w:t>
      </w:r>
      <w:r w:rsidRPr="006805AD"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22665C">
        <w:t>29</w:t>
      </w:r>
      <w:r w:rsidRPr="006805AD">
        <w:t xml:space="preserve">. </w:t>
      </w:r>
      <w:r w:rsidR="0022665C">
        <w:t>prosinca</w:t>
      </w:r>
      <w:r w:rsidR="006805AD" w:rsidRPr="006805AD">
        <w:t xml:space="preserve"> </w:t>
      </w:r>
      <w:r w:rsidRPr="006805AD">
        <w:t>201</w:t>
      </w:r>
      <w:r w:rsidR="00BD0344">
        <w:t>7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BD0344">
        <w:t>7</w:t>
      </w:r>
      <w:r w:rsidR="006805AD" w:rsidRPr="006805AD">
        <w:t>.</w:t>
      </w:r>
      <w:r w:rsidR="0022665C">
        <w:t>923</w:t>
      </w:r>
      <w:r w:rsidR="00BD0344">
        <w:t>,</w:t>
      </w:r>
      <w:r w:rsidR="0022665C">
        <w:t>51</w:t>
      </w:r>
      <w:r w:rsidRPr="006805AD">
        <w:t xml:space="preserve"> kuna, da nema zaposlenih, da ima otvoren račun </w:t>
      </w:r>
      <w:r w:rsidR="0070615D">
        <w:t>i to</w:t>
      </w:r>
      <w:r w:rsidR="00BD0344">
        <w:t xml:space="preserve"> </w:t>
      </w:r>
      <w:r w:rsidRPr="006805AD">
        <w:t xml:space="preserve">u </w:t>
      </w:r>
      <w:r w:rsidR="0022665C">
        <w:t>Privrednoj banci Zagreb d.d. i Jadranskoj</w:t>
      </w:r>
      <w:r w:rsidR="00BD0344">
        <w:t xml:space="preserve"> </w:t>
      </w:r>
      <w:r w:rsidR="0022665C">
        <w:t>banci</w:t>
      </w:r>
      <w:r w:rsidR="006805AD" w:rsidRPr="006805AD">
        <w:t xml:space="preserve"> 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BD0344">
        <w:t>4</w:t>
      </w:r>
      <w:r w:rsidRPr="006805AD">
        <w:t xml:space="preserve">. </w:t>
      </w:r>
      <w:r w:rsidR="00BD0344">
        <w:t>listopada</w:t>
      </w:r>
      <w:r w:rsidR="006805AD" w:rsidRPr="006805AD">
        <w:t xml:space="preserve"> </w:t>
      </w:r>
      <w:r w:rsidR="00BD0344">
        <w:t>2017</w:t>
      </w:r>
      <w:r w:rsidRPr="006805AD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22665C">
        <w:t>24. svibnja</w:t>
      </w:r>
      <w:r w:rsidRPr="006805AD">
        <w:t xml:space="preserve"> </w:t>
      </w:r>
      <w:r w:rsidR="0022665C">
        <w:t>2018</w:t>
      </w:r>
      <w:r w:rsidRPr="006805AD">
        <w:t xml:space="preserve">. proizlazi da je račun dužnika i dalje u blokadi zbog neizvršenih osnova za plaćanje u ukupnom iznosu od </w:t>
      </w:r>
      <w:r w:rsidR="00BD0344">
        <w:t>7</w:t>
      </w:r>
      <w:r w:rsidR="006805AD" w:rsidRPr="006805AD">
        <w:t>.</w:t>
      </w:r>
      <w:r w:rsidR="0022665C">
        <w:t>994,45</w:t>
      </w:r>
      <w:r w:rsidR="00BD0344">
        <w:t xml:space="preserve"> </w:t>
      </w:r>
      <w:r w:rsidRPr="006805AD">
        <w:t xml:space="preserve">kuna u neprekinutom razdoblju od </w:t>
      </w:r>
      <w:r w:rsidR="0022665C">
        <w:t>265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 xml:space="preserve">U Zadru </w:t>
      </w:r>
      <w:r w:rsidR="0022665C">
        <w:t>24</w:t>
      </w:r>
      <w:r w:rsidR="003F3DB7" w:rsidRPr="006805AD">
        <w:t xml:space="preserve">. </w:t>
      </w:r>
      <w:r w:rsidR="0022665C">
        <w:t>svibnja</w:t>
      </w:r>
      <w:r w:rsidRPr="006805AD">
        <w:t xml:space="preserve"> </w:t>
      </w:r>
      <w:r w:rsidR="0022665C">
        <w:t>2018</w:t>
      </w:r>
      <w:r w:rsidR="003F3DB7" w:rsidRPr="006805AD">
        <w:t xml:space="preserve">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032606" w:rsidP="006805AD" w:rsidR="007B1E77" w:rsidRPr="006805AD">
      <w:pPr>
        <w:jc w:val="right"/>
      </w:pP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7B1E77" w:rsidP="006805AD" w:rsidR="007B1E77" w:rsidRPr="006805AD">
      <w:pPr>
        <w:jc w:val="right"/>
      </w:pP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="00032606">
        <w:t>Anamarija Kovačić Milković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22665C" w:rsidP="0022665C" w:rsidR="0022665C">
      <w:pPr>
        <w:tabs>
          <w:tab w:pos="2375" w:val="left"/>
        </w:tabs>
        <w:jc w:val="both"/>
        <w:rPr>
          <w:lang w:val="en-GB"/>
        </w:rPr>
      </w:pPr>
      <w:r>
        <w:rPr>
          <w:lang w:val="en-GB"/>
        </w:rPr>
        <w:lastRenderedPageBreak/>
        <w:t>Uputa o pravnom lijeku</w:t>
      </w:r>
    </w:p>
    <w:p w:rsidRDefault="0022665C" w:rsidP="0022665C" w:rsidR="003F3DB7" w:rsidRPr="0022665C">
      <w:pPr>
        <w:ind w:firstLine="708"/>
        <w:jc w:val="both"/>
        <w:rPr>
          <w:lang w:val="en-GB"/>
        </w:rPr>
      </w:pPr>
      <w:r>
        <w:rPr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F3DB7" w:rsidP="003F3DB7" w:rsidR="003F3DB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6805AD" w:rsidP="003F3DB7" w:rsidR="007B1E77" w:rsidRPr="006805AD">
      <w:pPr>
        <w:jc w:val="both"/>
      </w:pPr>
      <w:r w:rsidRPr="006805AD">
        <w:t>DNA: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Stečajnom upravitelju uz potvrdu </w:t>
      </w:r>
      <w:r w:rsidRPr="006805AD">
        <w:rPr>
          <w:bCs/>
        </w:rPr>
        <w:t>i izjavu</w:t>
      </w:r>
      <w:r w:rsidRPr="006805AD">
        <w:t xml:space="preserve"> o imenovanju,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Stečajnom dužniku,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Financijska agencija, RC Split, Podružnica Šibenik, Perivoj L. Marune 1,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RH, Ministarstvo financija, Porezna uprava, Područni ured Dalmacija, Ispostava Šibenik, 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Županijsko državno odvjetništvo u Šibeniku,</w:t>
      </w:r>
    </w:p>
    <w:p w:rsidRDefault="006805AD" w:rsidP="006805AD" w:rsidR="006805AD" w:rsidRPr="006805AD">
      <w:pPr>
        <w:pStyle w:val="Odlomakpopisa"/>
        <w:numPr>
          <w:ilvl w:val="0"/>
          <w:numId w:val="4"/>
        </w:numPr>
      </w:pPr>
      <w:r w:rsidRPr="006805AD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6805AD" w:rsidP="006805AD" w:rsidR="006805AD" w:rsidRPr="006805AD">
      <w:pPr>
        <w:pStyle w:val="Odlomakpopisa"/>
        <w:numPr>
          <w:ilvl w:val="0"/>
          <w:numId w:val="4"/>
        </w:numPr>
      </w:pPr>
      <w:r w:rsidRPr="006805AD">
        <w:t xml:space="preserve"> Ured državne uprave u Šibensko-kninskoj županiji, Služba za opću upravu Odjel za opću upravu, Trg Pavla Šubića I kb. 2 – po pravomoćnosti – radi brisanja dužnika iz registra udruga,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e-Oglasna ploča suda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Pisarnici ovog suda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U spis 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C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</w:t>
    </w:r>
    <w:r w:rsidR="00032606">
      <w:t xml:space="preserve">                </w:t>
    </w:r>
    <w:r w:rsidR="00BD0344">
      <w:t xml:space="preserve">   </w:t>
    </w:r>
    <w:r w:rsidR="0022665C">
      <w:t xml:space="preserve">Poslovni broj: 6 </w:t>
    </w:r>
    <w:r w:rsidR="0022665C" w:rsidRPr="008C3132">
      <w:t>St-</w:t>
    </w:r>
    <w:r w:rsidR="0022665C">
      <w:t>19/2018-9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32606">
      <w:t xml:space="preserve">              </w:t>
    </w:r>
    <w:r w:rsidR="00BD0344">
      <w:t xml:space="preserve">  </w:t>
    </w:r>
    <w:r w:rsidR="00032606">
      <w:t>Poslovni broj: 6</w:t>
    </w:r>
    <w:r>
      <w:t xml:space="preserve"> </w:t>
    </w:r>
    <w:r w:rsidRPr="008C3132">
      <w:t>St-</w:t>
    </w:r>
    <w:r w:rsidR="0022665C">
      <w:t>19</w:t>
    </w:r>
    <w:r>
      <w:t>/</w:t>
    </w:r>
    <w:r w:rsidR="0022665C">
      <w:t>2018</w:t>
    </w:r>
    <w:r w:rsidR="00BD0344">
      <w:t>-</w:t>
    </w:r>
    <w:r w:rsidR="0022665C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606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2665C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3F57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0615D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01C79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1372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0344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TRIBUNJ</izvorni_sadrzaj>
    <derivirana_varijabla naziv="DomainObject.Predmet.ProtustrankaFormated_1">  UDRUGA TRIBUNJ</derivirana_varijabla>
  </DomainObject.Predmet.ProtustrankaFormated>
  <DomainObject.Predmet.ProtustrankaFormatedOIB>
    <izvorni_sadrzaj>  UDRUGA TRIBUNJ, OIB 17638717480</izvorni_sadrzaj>
    <derivirana_varijabla naziv="DomainObject.Predmet.ProtustrankaFormatedOIB_1">  UDRUGA TRIBUNJ, OIB 17638717480</derivirana_varijabla>
  </DomainObject.Predmet.ProtustrankaFormatedOIB>
  <DomainObject.Predmet.ProtustrankaFormatedWithAdress>
    <izvorni_sadrzaj> UDRUGA TRIBUNJ, Put Sovlja 4, 22211 Tribunj</izvorni_sadrzaj>
    <derivirana_varijabla naziv="DomainObject.Predmet.ProtustrankaFormatedWithAdress_1"> UDRUGA TRIBUNJ, Put Sovlja 4, 22211 Tribunj</derivirana_varijabla>
  </DomainObject.Predmet.ProtustrankaFormatedWithAdress>
  <DomainObject.Predmet.ProtustrankaFormatedWithAdressOIB>
    <izvorni_sadrzaj> UDRUGA TRIBUNJ, OIB 17638717480, Put Sovlja 4, 22211 Tribunj</izvorni_sadrzaj>
    <derivirana_varijabla naziv="DomainObject.Predmet.ProtustrankaFormatedWithAdressOIB_1"> UDRUGA TRIBUNJ, OIB 17638717480, Put Sovlja 4, 22211 Tribunj</derivirana_varijabla>
  </DomainObject.Predmet.ProtustrankaFormatedWithAdressOIB>
  <DomainObject.Predmet.ProtustrankaWithAdress>
    <izvorni_sadrzaj>UDRUGA TRIBUNJ Put Sovlja 4, 22211 Tribunj</izvorni_sadrzaj>
    <derivirana_varijabla naziv="DomainObject.Predmet.ProtustrankaWithAdress_1">UDRUGA TRIBUNJ Put Sovlja 4, 22211 Tribunj</derivirana_varijabla>
  </DomainObject.Predmet.ProtustrankaWithAdress>
  <DomainObject.Predmet.ProtustrankaWithAdressOIB>
    <izvorni_sadrzaj>UDRUGA TRIBUNJ, OIB 17638717480, Put Sovlja 4, 22211 Tribunj</izvorni_sadrzaj>
    <derivirana_varijabla naziv="DomainObject.Predmet.ProtustrankaWithAdressOIB_1">UDRUGA TRIBUNJ, OIB 17638717480, Put Sovlja 4, 22211 Tribunj</derivirana_varijabla>
  </DomainObject.Predmet.ProtustrankaWithAdressOIB>
  <DomainObject.Predmet.ProtustrankaNazivFormated>
    <izvorni_sadrzaj>UDRUGA TRIBUNJ</izvorni_sadrzaj>
    <derivirana_varijabla naziv="DomainObject.Predmet.ProtustrankaNazivFormated_1">UDRUGA TRIBUNJ</derivirana_varijabla>
  </DomainObject.Predmet.ProtustrankaNazivFormated>
  <DomainObject.Predmet.ProtustrankaNazivFormatedOIB>
    <izvorni_sadrzaj>UDRUGA TRIBUNJ, OIB 17638717480</izvorni_sadrzaj>
    <derivirana_varijabla naziv="DomainObject.Predmet.ProtustrankaNazivFormatedOIB_1">UDRUGA TRIBUNJ, OIB 17638717480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TRIBUNJ</item>
    </izvorni_sadrzaj>
    <derivirana_varijabla naziv="DomainObject.Predmet.ProtuStrankaListFormated_1">
      <item>UDRUGA TRIBUNJ</item>
    </derivirana_varijabla>
  </DomainObject.Predmet.ProtuStrankaListFormated>
  <DomainObject.Predmet.ProtuStrankaListFormatedOIB>
    <izvorni_sadrzaj>
      <item>UDRUGA TRIBUNJ, OIB 17638717480</item>
    </izvorni_sadrzaj>
    <derivirana_varijabla naziv="DomainObject.Predmet.ProtuStrankaListFormatedOIB_1">
      <item>UDRUGA TRIBUNJ, OIB 17638717480</item>
    </derivirana_varijabla>
  </DomainObject.Predmet.ProtuStrankaListFormatedOIB>
  <DomainObject.Predmet.ProtuStrankaListFormatedWithAdress>
    <izvorni_sadrzaj>
      <item>UDRUGA TRIBUNJ, Put Sovlja 4, 22211 Tribunj</item>
    </izvorni_sadrzaj>
    <derivirana_varijabla naziv="DomainObject.Predmet.ProtuStrankaListFormatedWithAdress_1">
      <item>UDRUGA TRIBUNJ, Put Sovlja 4, 22211 Tribunj</item>
    </derivirana_varijabla>
  </DomainObject.Predmet.ProtuStrankaListFormatedWithAdress>
  <DomainObject.Predmet.ProtuStrankaListFormatedWithAdressOIB>
    <izvorni_sadrzaj>
      <item>UDRUGA TRIBUNJ, OIB 17638717480, Put Sovlja 4, 22211 Tribunj</item>
    </izvorni_sadrzaj>
    <derivirana_varijabla naziv="DomainObject.Predmet.ProtuStrankaListFormatedWithAdressOIB_1">
      <item>UDRUGA TRIBUNJ, OIB 17638717480, Put Sovlja 4, 22211 Tribunj</item>
    </derivirana_varijabla>
  </DomainObject.Predmet.ProtuStrankaListFormatedWithAdressOIB>
  <DomainObject.Predmet.ProtuStrankaListNazivFormated>
    <izvorni_sadrzaj>
      <item>UDRUGA TRIBUNJ</item>
    </izvorni_sadrzaj>
    <derivirana_varijabla naziv="DomainObject.Predmet.ProtuStrankaListNazivFormated_1">
      <item>UDRUGA TRIBUNJ</item>
    </derivirana_varijabla>
  </DomainObject.Predmet.ProtuStrankaListNazivFormated>
  <DomainObject.Predmet.ProtuStrankaListNazivFormatedOIB>
    <izvorni_sadrzaj>
      <item>UDRUGA TRIBUNJ, OIB 17638717480</item>
    </izvorni_sadrzaj>
    <derivirana_varijabla naziv="DomainObject.Predmet.ProtuStrankaListNazivFormatedOIB_1">
      <item>UDRUGA TRIBUNJ, OIB 17638717480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TRIBUNJ</izvorni_sadrzaj>
    <derivirana_varijabla naziv="DomainObject.Predmet.ProtustrankaIDrugi_1">UDRUGA TRIBUNJ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TRIBUNJ, OIB 17638717480, Put Sovlja 4, 22211 Tribunj</izvorni_sadrzaj>
    <derivirana_varijabla naziv="DomainObject.Predmet.ProtustrankaIDrugiAdressOIB_1">UDRUGA TRIBUNJ, OIB 17638717480, Put Sovlja 4,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TRIBUNJ</item>
    </izvorni_sadrzaj>
    <derivirana_varijabla naziv="DomainObject.Predmet.SudioniciListNaziv_1">
      <item>FINANCIJSKA AGENCIJA</item>
      <item>UDRUGA TRIBUNJ</item>
    </derivirana_varijabla>
  </DomainObject.Predmet.SudioniciListNaziv>
  <DomainObject.Predmet.SudioniciListAdressOIB>
    <izvorni_sadrzaj>
      <item>FINANCIJSKA AGENCIJA, OIB 85821130368, Perivoj L.Marune 1,22000 Šibenik</item>
      <item>UDRUGA TRIBUNJ, OIB 17638717480, Put Sovlja 4,22211 Tribunj</item>
    </izvorni_sadrzaj>
    <derivirana_varijabla naziv="DomainObject.Predmet.SudioniciListAdressOIB_1">
      <item>FINANCIJSKA AGENCIJA, OIB 85821130368, Perivoj L.Marune 1,22000 Šibenik</item>
      <item>UDRUGA TRIBUNJ, OIB 17638717480, Put Sovlja 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17638717480</item>
    </izvorni_sadrzaj>
    <derivirana_varijabla naziv="DomainObject.Predmet.SudioniciListNazivOIB_1">
      <item>, OIB 85821130368</item>
      <item>, OIB 17638717480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26077-B108-4988-9CA2-E2142D7DC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1051</properties:Words>
  <properties:Characters>5689</properties:Characters>
  <properties:Lines>135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2018-05-24T10:44:00Z</dcterms:created>
  <dc:creator>Administrator</dc:creator>
  <cp:lastModifiedBy>Anamarija Kovačić Milković</cp:lastModifiedBy>
  <cp:lastPrinted>2017-03-15T07:57:00Z</cp:lastPrinted>
  <dcterms:modified xmlns:xsi="http://www.w3.org/2001/XMLSchema-instance" xsi:type="dcterms:W3CDTF">2018-05-24T11:31:00Z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(St-19-18-ŠIBENIK-UDRUGA.docx)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