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19670" w14:paraId="bb19670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413DB">
        <w:rPr>
          <w:rFonts w:cs="Times New Roman" w:hAnsi="Times New Roman" w:ascii="Times New Roman"/>
          <w:b/>
          <w:sz w:val="24"/>
          <w:szCs w:val="24"/>
        </w:rPr>
        <w:t>978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A413DB">
        <w:rPr>
          <w:rFonts w:cs="Times New Roman" w:hAnsi="Times New Roman" w:ascii="Times New Roman"/>
          <w:sz w:val="24"/>
          <w:szCs w:val="24"/>
        </w:rPr>
        <w:t>RURAL d.o.o., Skradin, Sonković, Sonković bb, MBS: 060012823, OIB: 82493990007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A413DB">
        <w:rPr>
          <w:rFonts w:cs="Times New Roman" w:hAnsi="Times New Roman" w:ascii="Times New Roman"/>
          <w:sz w:val="24"/>
          <w:szCs w:val="24"/>
        </w:rPr>
        <w:t>RURAL d.o.o., Skradin, Sonković, Sonković bb, MBS: 060012823, OIB: 82493990007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A413DB">
        <w:rPr>
          <w:rFonts w:cs="Times New Roman" w:hAnsi="Times New Roman" w:ascii="Times New Roman"/>
          <w:sz w:val="24"/>
          <w:szCs w:val="24"/>
        </w:rPr>
        <w:t>35.541,24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413DB">
        <w:rPr>
          <w:rFonts w:cs="Times New Roman" w:hAnsi="Times New Roman" w:ascii="Times New Roman"/>
          <w:sz w:val="24"/>
          <w:szCs w:val="24"/>
        </w:rPr>
        <w:t>Ričard Sladić iz Sonkovića, Babići 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A413DB">
        <w:rPr>
          <w:rFonts w:cs="Times New Roman" w:hAnsi="Times New Roman" w:ascii="Times New Roman"/>
          <w:sz w:val="24"/>
          <w:szCs w:val="24"/>
        </w:rPr>
        <w:t>Ričard Sladić iz Sonkovića, Babići 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4DF" w:rsidP="00357C73" w:rsidR="001814DF">
      <w:pPr>
        <w:spacing w:lineRule="auto" w:line="240" w:after="0"/>
      </w:pPr>
      <w:r>
        <w:separator/>
      </w:r>
    </w:p>
  </w:endnote>
  <w:endnote w:id="0" w:type="continuationSeparator">
    <w:p w:rsidRDefault="001814DF" w:rsidP="00357C73" w:rsidR="001814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4DF" w:rsidP="00357C73" w:rsidR="001814DF">
      <w:pPr>
        <w:spacing w:lineRule="auto" w:line="240" w:after="0"/>
      </w:pPr>
      <w:r>
        <w:separator/>
      </w:r>
    </w:p>
  </w:footnote>
  <w:footnote w:id="0" w:type="continuationSeparator">
    <w:p w:rsidRDefault="001814DF" w:rsidP="00357C73" w:rsidR="001814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341A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3E2FE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6A7A"/>
    <w:rsid w:val="00976CFF"/>
    <w:rsid w:val="00981546"/>
    <w:rsid w:val="009960D4"/>
    <w:rsid w:val="009B646B"/>
    <w:rsid w:val="009D044E"/>
    <w:rsid w:val="009F5C94"/>
    <w:rsid w:val="00A1166B"/>
    <w:rsid w:val="00A1788D"/>
    <w:rsid w:val="00A32D37"/>
    <w:rsid w:val="00A34362"/>
    <w:rsid w:val="00A413DB"/>
    <w:rsid w:val="00A645B7"/>
    <w:rsid w:val="00A925A8"/>
    <w:rsid w:val="00A94060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E99"/>
    <w:rsid w:val="00D426B2"/>
    <w:rsid w:val="00D544F9"/>
    <w:rsid w:val="00D633B4"/>
    <w:rsid w:val="00D933F6"/>
    <w:rsid w:val="00D953BC"/>
    <w:rsid w:val="00DA23AC"/>
    <w:rsid w:val="00DE376D"/>
    <w:rsid w:val="00DE70C0"/>
    <w:rsid w:val="00E27D2C"/>
    <w:rsid w:val="00E315F4"/>
    <w:rsid w:val="00E41091"/>
    <w:rsid w:val="00E6626A"/>
    <w:rsid w:val="00E70CBB"/>
    <w:rsid w:val="00EB3E57"/>
    <w:rsid w:val="00EB7A66"/>
    <w:rsid w:val="00EC154C"/>
    <w:rsid w:val="00ED08DF"/>
    <w:rsid w:val="00F0249C"/>
    <w:rsid w:val="00F0491B"/>
    <w:rsid w:val="00F11F7D"/>
    <w:rsid w:val="00F1385E"/>
    <w:rsid w:val="00F2235E"/>
    <w:rsid w:val="00F341A4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2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FE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FE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FE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FE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E2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FE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FE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F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FE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St-978/2015</izvorni_sadrzaj>
    <derivirana_varijabla naziv="DomainObject.Predmet.OznakaBroj_1">St-978/2015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RURAL društvo s ograničenom odgovornošću za poljoprivrednu proizvodnju, trgovinu i uslužne  djelatnosti</izvorni_sadrzaj>
    <derivirana_varijabla naziv="DomainObject.Predmet.ProtustrankaFormated_1">  RURAL društvo s ograničenom odgovornošću za poljoprivrednu proizvodnju, trgovinu i uslužne  djelatnosti</derivirana_varijabla>
  </DomainObject.Predmet.ProtustrankaFormated>
  <DomainObject.Predmet.ProtustrankaFormatedOIB>
    <izvorni_sadrzaj>  RURAL društvo s ograničenom odgovornošću za poljoprivrednu proizvodnju, trgovinu i uslužne  djelatnosti, OIB 82493990007</izvorni_sadrzaj>
    <derivirana_varijabla naziv="DomainObject.Predmet.ProtustrankaFormatedOIB_1">  RURAL društvo s ograničenom odgovornošću za poljoprivrednu proizvodnju, trgovinu i uslužne  djelatnosti, OIB 82493990007</derivirana_varijabla>
  </DomainObject.Predmet.ProtustrankaFormatedOIB>
  <DomainObject.Predmet.ProtustrankaFormatedWithAdress>
    <izvorni_sadrzaj> RURAL društvo s ograničenom odgovornošću za poljoprivrednu proizvodnju, trgovinu i uslužne  djelatnosti, Sonković, Sonković bb, 22222 Skradin</izvorni_sadrzaj>
    <derivirana_varijabla naziv="DomainObject.Predmet.ProtustrankaFormatedWithAdress_1"> RURAL društvo s ograničenom odgovornošću za poljoprivrednu proizvodnju, trgovinu i uslužne  djelatnosti, Sonković, Sonković bb, 22222 Skradin</derivirana_varijabla>
  </DomainObject.Predmet.ProtustrankaFormatedWithAdress>
  <DomainObject.Predmet.ProtustrankaFormatedWithAdressOIB>
    <izvorni_sadrzaj> RURAL društvo s ograničenom odgovornošću za poljoprivrednu proizvodnju, trgovinu i uslužne  djelatnosti, OIB 82493990007, Sonković, Sonković bb, 22222 Skradin</izvorni_sadrzaj>
    <derivirana_varijabla naziv="DomainObject.Predmet.ProtustrankaFormatedWithAdressOIB_1"> RURAL društvo s ograničenom odgovornošću za poljoprivrednu proizvodnju, trgovinu i uslužne  djelatnosti, OIB 82493990007, Sonković, Sonković bb, 22222 Skradin</derivirana_varijabla>
  </DomainObject.Predmet.ProtustrankaFormatedWithAdressOIB>
  <DomainObject.Predmet.ProtustrankaWithAdress>
    <izvorni_sadrzaj>RURAL društvo s ograničenom odgovornošću za poljoprivrednu proizvodnju, trgovinu i uslužne  djelatnosti Sonković, Sonković bb, 22222 Skradin</izvorni_sadrzaj>
    <derivirana_varijabla naziv="DomainObject.Predmet.ProtustrankaWithAdress_1">RURAL društvo s ograničenom odgovornošću za poljoprivrednu proizvodnju, trgovinu i uslužne  djelatnosti Sonković, Sonković bb, 22222 Skradin</derivirana_varijabla>
  </DomainObject.Predmet.ProtustrankaWithAdress>
  <DomainObject.Predmet.ProtustrankaWithAdressOIB>
    <izvorni_sadrzaj>RURAL društvo s ograničenom odgovornošću za poljoprivrednu proizvodnju, trgovinu i uslužne  djelatnosti, OIB 82493990007, Sonković, Sonković bb, 22222 Skradin</izvorni_sadrzaj>
    <derivirana_varijabla naziv="DomainObject.Predmet.ProtustrankaWithAdressOIB_1">RURAL društvo s ograničenom odgovornošću za poljoprivrednu proizvodnju, trgovinu i uslužne  djelatnosti, OIB 82493990007, Sonković, Sonković bb, 22222 Skradin</derivirana_varijabla>
  </DomainObject.Predmet.ProtustrankaWithAdressOIB>
  <DomainObject.Predmet.ProtustrankaNazivFormated>
    <izvorni_sadrzaj>RURAL društvo s ograničenom odgovornošću za poljoprivrednu proizvodnju, trgovinu i uslužne  djelatnosti</izvorni_sadrzaj>
    <derivirana_varijabla naziv="DomainObject.Predmet.ProtustrankaNazivFormated_1">RURAL društvo s ograničenom odgovornošću za poljoprivrednu proizvodnju, trgovinu i uslužne  djelatnosti</derivirana_varijabla>
  </DomainObject.Predmet.ProtustrankaNazivFormated>
  <DomainObject.Predmet.ProtustrankaNazivFormatedOIB>
    <izvorni_sadrzaj>RURAL društvo s ograničenom odgovornošću za poljoprivrednu proizvodnju, trgovinu i uslužne  djelatnosti, OIB 82493990007</izvorni_sadrzaj>
    <derivirana_varijabla naziv="DomainObject.Predmet.ProtustrankaNazivFormatedOIB_1">RURAL društvo s ograničenom odgovornošću za poljoprivrednu proizvodnju, trgovinu i uslužne  djelatnosti, OIB 82493990007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RURAL društvo s ograničenom odgovornošću za poljoprivrednu proizvodnju, trgovinu i uslužne  djelatnosti</item>
    </izvorni_sadrzaj>
    <derivirana_varijabla naziv="DomainObject.Predmet.ProtuStrankaListFormated_1">
      <item>RURAL društvo s ograničenom odgovornošću za poljoprivrednu proizvodnju, trgovinu i uslužne  djelatnosti</item>
    </derivirana_varijabla>
  </DomainObject.Predmet.ProtuStrankaListFormated>
  <DomainObject.Predmet.ProtuStrankaListFormatedOIB>
    <izvorni_sadrzaj>
      <item>RURAL društvo s ograničenom odgovornošću za poljoprivrednu proizvodnju, trgovinu i uslužne  djelatnosti, OIB 82493990007</item>
    </izvorni_sadrzaj>
    <derivirana_varijabla naziv="DomainObject.Predmet.ProtuStrankaListFormatedOIB_1">
      <item>RURAL društvo s ograničenom odgovornošću za poljoprivrednu proizvodnju, trgovinu i uslužne  djelatnosti, OIB 82493990007</item>
    </derivirana_varijabla>
  </DomainObject.Predmet.ProtuStrankaListFormatedOIB>
  <DomainObject.Predmet.ProtuStrankaListFormatedWithAdress>
    <izvorni_sadrzaj>
      <item>RURAL društvo s ograničenom odgovornošću za poljoprivrednu proizvodnju, trgovinu i uslužne  djelatnosti, Sonković, Sonković bb, 22222 Skradin</item>
    </izvorni_sadrzaj>
    <derivirana_varijabla naziv="DomainObject.Predmet.ProtuStrankaListFormatedWithAdress_1">
      <item>RURAL društvo s ograničenom odgovornošću za poljoprivrednu proizvodnju, trgovinu i uslužne  djelatnosti, Sonković, Sonković bb, 22222 Skradin</item>
    </derivirana_varijabla>
  </DomainObject.Predmet.ProtuStrankaListFormatedWithAdress>
  <DomainObject.Predmet.ProtuStrankaListFormatedWithAdressOIB>
    <izvorni_sadrzaj>
      <item>RURAL društvo s ograničenom odgovornošću za poljoprivrednu proizvodnju, trgovinu i uslužne  djelatnosti, OIB 82493990007, Sonković, Sonković bb, 22222 Skradin</item>
    </izvorni_sadrzaj>
    <derivirana_varijabla naziv="DomainObject.Predmet.ProtuStrankaListFormatedWithAdressOIB_1">
      <item>RURAL društvo s ograničenom odgovornošću za poljoprivrednu proizvodnju, trgovinu i uslužne  djelatnosti, OIB 82493990007, Sonković, Sonković bb, 22222 Skradin</item>
    </derivirana_varijabla>
  </DomainObject.Predmet.ProtuStrankaListFormatedWithAdressOIB>
  <DomainObject.Predmet.ProtuStrankaListNazivFormated>
    <izvorni_sadrzaj>
      <item>RURAL društvo s ograničenom odgovornošću za poljoprivrednu proizvodnju, trgovinu i uslužne  djelatnosti</item>
    </izvorni_sadrzaj>
    <derivirana_varijabla naziv="DomainObject.Predmet.ProtuStrankaListNazivFormated_1">
      <item>RURAL društvo s ograničenom odgovornošću za poljoprivrednu proizvodnju, trgovinu i uslužne  djelatnosti</item>
    </derivirana_varijabla>
  </DomainObject.Predmet.ProtuStrankaListNazivFormated>
  <DomainObject.Predmet.ProtuStrankaListNazivFormatedOIB>
    <izvorni_sadrzaj>
      <item>RURAL društvo s ograničenom odgovornošću za poljoprivrednu proizvodnju, trgovinu i uslužne  djelatnosti, OIB 82493990007</item>
    </izvorni_sadrzaj>
    <derivirana_varijabla naziv="DomainObject.Predmet.ProtuStrankaListNazivFormatedOIB_1">
      <item>RURAL društvo s ograničenom odgovornošću za poljoprivrednu proizvodnju, trgovinu i uslužne  djelatnosti, OIB 82493990007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RURAL društvo s ograničenom odgovornošću za poljoprivrednu proizvodnju, trgovinu i uslužne  djelatnosti</izvorni_sadrzaj>
    <derivirana_varijabla naziv="DomainObject.Predmet.ProtustrankaIDrugi_1">RURAL društvo s ograničenom odgovornošću za poljoprivrednu proizvodnju, trgovinu i uslužne 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RURAL društvo s ograničenom odgovornošću za poljoprivrednu proizvodnju, trgovinu i uslužne  djelatnosti, OIB 82493990007, Sonković, Sonković bb, 22222 Skradin</izvorni_sadrzaj>
    <derivirana_varijabla naziv="DomainObject.Predmet.ProtustrankaIDrugiAdressOIB_1">RURAL društvo s ograničenom odgovornošću za poljoprivrednu proizvodnju, trgovinu i uslužne  djelatnosti, OIB 82493990007, Sonković, Sonković bb,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RURAL društvo s ograničenom odgovornošću za poljoprivrednu proizvodnju, trgovinu i uslužne  djelatnosti</item>
    </izvorni_sadrzaj>
    <derivirana_varijabla naziv="DomainObject.Predmet.SudioniciListNaziv_1">
      <item>FINA - Podružnica Šibenik</item>
      <item>RURAL društvo s ograničenom odgovornošću za poljoprivrednu proizvodnju, trgovinu i uslužne  djelatnosti</item>
    </derivirana_varijabla>
  </DomainObject.Predmet.SudioniciListNaziv>
  <DomainObject.Predmet.SudioniciListAdressOIB>
    <izvorni_sadrzaj>
      <item>FINA - Podružnica Šibenik, OIB 85821130368, Perivoj L. Marune 1,22000 Šibenik</item>
      <item>RURAL društvo s ograničenom odgovornošću za poljoprivrednu proizvodnju, trgovinu i uslužne  djelatnosti, OIB 82493990007, Sonković, Sonković bb,22222 Skradin</item>
    </izvorni_sadrzaj>
    <derivirana_varijabla naziv="DomainObject.Predmet.SudioniciListAdressOIB_1">
      <item>FINA - Podružnica Šibenik, OIB 85821130368, Perivoj L. Marune 1,22000 Šibenik</item>
      <item>RURAL društvo s ograničenom odgovornošću za poljoprivrednu proizvodnju, trgovinu i uslužne  djelatnosti, OIB 82493990007, Sonković, Sonković bb,22222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82493990007</item>
    </izvorni_sadrzaj>
    <derivirana_varijabla naziv="DomainObject.Predmet.SudioniciListNazivOIB_1">
      <item>, OIB 85821130368</item>
      <item>, OIB 82493990007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2249</properties:Characters>
  <properties:Lines>71</properties:Lines>
  <properties:Paragraphs>19</properties:Paragraphs>
  <properties:TotalTime>222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2015-12-22T10:55:00Z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