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014A" w:rsidR="00DF1AAE" w:rsidRPr="00660031">
        <w:tc>
          <w:tcPr>
            <w:tcW w:type="dxa" w:w="2985"/>
            <w:shd w:fill="auto" w:color="auto" w:val="clear"/>
          </w:tcPr>
          <w:p w:rsidRDefault="00DF1AAE" w:rsidP="00D9014A" w:rsidR="00DF1AAE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1AAE" w:rsidP="00D9014A" w:rsidR="00DF1AAE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DF1AAE" w:rsidP="00D9014A" w:rsidR="00DF1AAE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DF1AAE" w:rsidP="00D9014A" w:rsidR="00DF1AAE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cd9d3c6" w14:paraId="cd9d3c6" w:rsidRDefault="00DF1AAE" w:rsidP="00DF1AAE" w:rsidR="00DF1AAE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9014A" w:rsidR="00DF1AAE" w:rsidRPr="00660031">
        <w:trPr>
          <w:jc w:val="right"/>
        </w:trPr>
        <w:tc>
          <w:tcPr>
            <w:tcW w:type="dxa" w:w="4320"/>
          </w:tcPr>
          <w:p w:rsidRDefault="00DF1AAE" w:rsidP="00D9014A" w:rsidR="00DF1AAE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14441B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1082/16-54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697217" w:rsidP="00DF1AAE" w:rsidR="00697217">
      <w:pPr>
        <w:rPr>
          <w:rFonts w:cs="Times New Roman" w:hAnsi="Times New Roman" w:ascii="Times New Roman"/>
          <w:b/>
          <w:sz w:val="24"/>
          <w:szCs w:val="24"/>
        </w:rPr>
      </w:pPr>
    </w:p>
    <w:p w:rsidRDefault="00DF1AAE" w:rsidP="00DF1AAE" w:rsidR="00DF1AAE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061A97">
        <w:rPr>
          <w:rFonts w:cs="Times New Roman" w:hAnsi="Times New Roman" w:ascii="Times New Roman"/>
          <w:b/>
          <w:sz w:val="24"/>
          <w:szCs w:val="24"/>
        </w:rPr>
        <w:t xml:space="preserve">A PRODAJU NEKRETNINA 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DF1AAE" w:rsidR="00DF1AAE">
      <w:pPr>
        <w:jc w:val="center"/>
        <w:rPr>
          <w:color w:val="000000"/>
        </w:rPr>
      </w:pP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FC7321">
        <w:rPr>
          <w:color w:val="000000"/>
        </w:rPr>
        <w:t>1082/16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E529FE">
        <w:rPr>
          <w:color w:val="000000"/>
        </w:rPr>
        <w:t>ZAHTJ</w:t>
      </w:r>
      <w:r w:rsidR="005E5131">
        <w:rPr>
          <w:color w:val="000000"/>
        </w:rPr>
        <w:t xml:space="preserve">EVA ZA PRODAJU : </w:t>
      </w:r>
      <w:r w:rsidR="0014441B">
        <w:rPr>
          <w:color w:val="000000"/>
        </w:rPr>
        <w:t>25. travnja</w:t>
      </w:r>
      <w:r w:rsidR="00FC7321">
        <w:rPr>
          <w:color w:val="000000"/>
        </w:rPr>
        <w:t xml:space="preserve"> 2018.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FC7321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FC7321" w:rsidRPr="00FC7321">
        <w:rPr>
          <w:color w:val="000000"/>
        </w:rPr>
        <w:t>SOBOČAN d.o.o. u stečaju, Sveti Martin na Muri, Glavna 18, OIB: 30463258082</w:t>
      </w:r>
    </w:p>
    <w:p w:rsidRDefault="008042D3" w:rsidR="00FC7321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FC7321" w:rsidRPr="00FC7321">
        <w:rPr>
          <w:color w:val="000000"/>
        </w:rPr>
        <w:t>Vanda Kovačević Gelenč</w:t>
      </w:r>
      <w:r w:rsidR="00DF1AAE">
        <w:rPr>
          <w:color w:val="000000"/>
        </w:rPr>
        <w:t xml:space="preserve">er, Virovitica, A. Mihanovića 1/3, OIB: </w:t>
      </w:r>
      <w:r w:rsidR="00FC7321" w:rsidRPr="00FC7321">
        <w:rPr>
          <w:color w:val="000000"/>
        </w:rPr>
        <w:t>48951193011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Tr="00DF1AAE" w:rsidR="008042D3" w:rsidRPr="00DF1AAE">
        <w:trPr>
          <w:cantSplit/>
          <w:trHeight w:val="666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C7321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3806</w:t>
            </w:r>
          </w:p>
        </w:tc>
      </w:tr>
      <w:tr w:rsidR="008042D3" w:rsidRPr="00DF1AA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C7321" w:rsidP="006D7E5C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3365-etažno vlasništvo 42 (E-42), suvlasnički udio 78/10</w:t>
            </w:r>
            <w:r w:rsidR="0014441B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00</w:t>
            </w:r>
          </w:p>
        </w:tc>
      </w:tr>
      <w:tr w:rsidTr="00DF1AAE" w:rsidR="008042D3" w:rsidRPr="00DF1AAE">
        <w:trPr>
          <w:cantSplit/>
          <w:trHeight w:val="692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C7321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Krapina</w:t>
            </w:r>
          </w:p>
        </w:tc>
      </w:tr>
      <w:tr w:rsidTr="00DF1AAE" w:rsidR="008042D3" w:rsidRPr="00DF1AAE">
        <w:trPr>
          <w:cantSplit/>
          <w:trHeight w:val="56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C7321" w:rsidP="00E10F16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52,37m</w:t>
            </w:r>
            <w:r w:rsidRPr="00DF1AAE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i parkirno mjesto sa 12,50 m</w:t>
            </w:r>
            <w:r w:rsidRPr="00DF1AAE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Tr="00DF1AAE" w:rsidR="008042D3" w:rsidRPr="00DF1AAE">
        <w:trPr>
          <w:cantSplit/>
          <w:trHeight w:val="69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74218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Krapina, Frana Galovića 7c</w:t>
            </w:r>
          </w:p>
        </w:tc>
      </w:tr>
      <w:tr w:rsidTr="00DF1AAE" w:rsidR="008042D3" w:rsidRPr="00DF1AAE">
        <w:trPr>
          <w:cantSplit/>
          <w:trHeight w:val="693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74218" w:rsidP="00E10F16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Stambeno-poslovna građevina</w:t>
            </w:r>
          </w:p>
        </w:tc>
      </w:tr>
      <w:tr w:rsidR="008042D3" w:rsidRPr="00DF1AA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Tr="00DF1AAE" w:rsidR="008042D3" w:rsidRPr="00DF1AAE">
        <w:trPr>
          <w:cantSplit/>
          <w:trHeight w:val="143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529FE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Podaci dostupni kod stečajnog upravi</w:t>
            </w:r>
            <w:r w:rsidR="0014441B">
              <w:rPr>
                <w:rFonts w:cs="Times New Roman" w:hAnsi="Times New Roman" w:ascii="Times New Roman"/>
                <w:sz w:val="24"/>
                <w:szCs w:val="24"/>
              </w:rPr>
              <w:t>t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elja sa podacima koji se nalaze na kraju ovog zahtjeva</w:t>
            </w:r>
          </w:p>
        </w:tc>
      </w:tr>
      <w:tr w:rsidTr="00DF1AAE" w:rsidR="008042D3" w:rsidRPr="00DF1AAE">
        <w:trPr>
          <w:cantSplit/>
          <w:trHeight w:val="625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10F16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40800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465.250,00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  <w:r w:rsidR="005E5131">
              <w:rPr>
                <w:rFonts w:cs="Times New Roman" w:hAnsi="Times New Roman" w:ascii="Times New Roman"/>
                <w:sz w:val="24"/>
                <w:szCs w:val="24"/>
              </w:rPr>
              <w:t xml:space="preserve"> sa PDV</w:t>
            </w:r>
            <w:r w:rsidR="00A91391" w:rsidRPr="00DF1AAE">
              <w:rPr>
                <w:rFonts w:cs="Times New Roman" w:hAnsi="Times New Roman" w:ascii="Times New Roman"/>
                <w:sz w:val="24"/>
                <w:szCs w:val="24"/>
              </w:rPr>
              <w:t>-om uključenim u cijenu</w:t>
            </w:r>
          </w:p>
        </w:tc>
      </w:tr>
      <w:tr w:rsidTr="00DF1AAE" w:rsidR="008042D3" w:rsidRPr="00DF1AAE">
        <w:trPr>
          <w:cantSplit/>
          <w:trHeight w:val="340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A411A2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348.937,50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E529FE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, tj. ispod iznosa od </w:t>
            </w:r>
            <w:r w:rsidR="00A411A2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232.625,00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A72906" w:rsidRPr="00DF1AAE">
              <w:rPr>
                <w:rFonts w:cs="Times New Roman" w:hAnsi="Times New Roman" w:ascii="Times New Roman"/>
                <w:sz w:val="24"/>
                <w:szCs w:val="24"/>
              </w:rPr>
              <w:t>i, tj. ispod iznos</w:t>
            </w:r>
            <w:r w:rsidR="00E529FE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a od </w:t>
            </w:r>
            <w:r w:rsidR="00A411A2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116.312,50 </w:t>
            </w:r>
            <w:r w:rsidR="00E10F16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DF1AA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E529FE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na prvoj dražbi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348.937,50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E529FE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</w:t>
            </w:r>
            <w:r w:rsidR="008042D3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232.625,00 </w:t>
            </w:r>
            <w:r w:rsidR="008042D3" w:rsidRPr="00DF1AAE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E10F16" w:rsidR="00382D96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-na trećoj dražbi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116.312,50  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DF1AAE" w:rsidR="008042D3" w:rsidRPr="00DF1AAE">
        <w:trPr>
          <w:cantSplit/>
          <w:trHeight w:val="53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D7E5C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  <w:r w:rsidR="00382D96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DF1AAE" w:rsidR="008042D3" w:rsidRPr="00DF1AAE">
        <w:trPr>
          <w:cantSplit/>
          <w:trHeight w:val="68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Tr="00DF1AAE" w:rsidR="008042D3" w:rsidRPr="00DF1AAE">
        <w:trPr>
          <w:cantSplit/>
          <w:trHeight w:val="71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DF1AAE" w:rsidR="008042D3" w:rsidRPr="00DF1AAE">
        <w:trPr>
          <w:cantSplit/>
          <w:trHeight w:val="58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432FB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E529FE" w:rsidRPr="00DF1AAE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Tr="00DF1AAE" w:rsidR="008042D3" w:rsidRPr="00DF1AAE">
        <w:trPr>
          <w:cantSplit/>
          <w:trHeight w:val="70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DF1AAE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DF1AA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C7321" w:rsidP="00DF1AAE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</w:t>
            </w:r>
            <w:r w:rsidR="00DF1AAE">
              <w:rPr>
                <w:rFonts w:cs="Times New Roman" w:hAnsi="Times New Roman" w:ascii="Times New Roman"/>
                <w:sz w:val="24"/>
                <w:szCs w:val="24"/>
              </w:rPr>
              <w:t>stečajnom upraviteljicom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DF1AAE">
              <w:rPr>
                <w:rFonts w:cs="Times New Roman" w:hAnsi="Times New Roman" w:ascii="Times New Roman"/>
                <w:sz w:val="24"/>
                <w:szCs w:val="24"/>
              </w:rPr>
              <w:t xml:space="preserve">Vandom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Kovačević Gelenčer iz Virovitice</w:t>
            </w:r>
            <w:r w:rsidR="00DF1AAE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svaki radni dan od 9-15 sati, na broj 091 6195 165</w:t>
            </w:r>
          </w:p>
        </w:tc>
      </w:tr>
      <w:tr w:rsidTr="00DF1AAE" w:rsidR="008042D3" w:rsidRPr="00DF1AAE">
        <w:trPr>
          <w:cantSplit/>
          <w:trHeight w:val="564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DF1AAE" w:rsidR="00DF1AA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529FE" w:rsidP="00DF1AAE" w:rsidR="008042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14441B">
        <w:rPr>
          <w:rFonts w:cs="Times New Roman" w:hAnsi="Times New Roman" w:ascii="Times New Roman"/>
          <w:sz w:val="24"/>
          <w:szCs w:val="24"/>
        </w:rPr>
        <w:t>25. travnja</w:t>
      </w:r>
      <w:r w:rsidR="00DF1AAE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042D3" w:rsidP="00DF1AAE" w:rsidR="008042D3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DF1AAE">
        <w:rPr>
          <w:rFonts w:cs="Times New Roman" w:hAnsi="Times New Roman" w:ascii="Times New Roman"/>
          <w:sz w:val="24"/>
          <w:szCs w:val="24"/>
        </w:rPr>
        <w:t>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697217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345" w:rsidP="00697217" w:rsidR="00A17345">
      <w:pPr>
        <w:spacing w:lineRule="auto" w:line="240" w:after="0"/>
      </w:pPr>
      <w:r>
        <w:separator/>
      </w:r>
    </w:p>
  </w:endnote>
  <w:endnote w:id="0" w:type="continuationSeparator">
    <w:p w:rsidRDefault="00A17345" w:rsidP="00697217" w:rsidR="00A173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345" w:rsidP="00697217" w:rsidR="00A17345">
      <w:pPr>
        <w:spacing w:lineRule="auto" w:line="240" w:after="0"/>
      </w:pPr>
      <w:r>
        <w:separator/>
      </w:r>
    </w:p>
  </w:footnote>
  <w:footnote w:id="0" w:type="continuationSeparator">
    <w:p w:rsidRDefault="00A17345" w:rsidP="00697217" w:rsidR="00A173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B5BC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97217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14441B">
          <w:rPr>
            <w:rFonts w:cs="Times New Roman" w:hAnsi="Times New Roman" w:ascii="Times New Roman"/>
            <w:sz w:val="24"/>
            <w:szCs w:val="24"/>
          </w:rPr>
          <w:t>1082/16-54</w:t>
        </w:r>
      </w:p>
      <w:p w:rsidRDefault="00EB5BCF" w:rsidR="00697217">
        <w:pPr>
          <w:pStyle w:val="Zaglavlje"/>
          <w:jc w:val="center"/>
        </w:pP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3292C"/>
    <w:rsid w:val="00061A97"/>
    <w:rsid w:val="000B2A42"/>
    <w:rsid w:val="0014441B"/>
    <w:rsid w:val="0017027D"/>
    <w:rsid w:val="00174218"/>
    <w:rsid w:val="001A3432"/>
    <w:rsid w:val="00346613"/>
    <w:rsid w:val="00382D96"/>
    <w:rsid w:val="00395723"/>
    <w:rsid w:val="004D2152"/>
    <w:rsid w:val="005E46AF"/>
    <w:rsid w:val="005E5131"/>
    <w:rsid w:val="00697217"/>
    <w:rsid w:val="006D00F5"/>
    <w:rsid w:val="006D7E5C"/>
    <w:rsid w:val="006F351A"/>
    <w:rsid w:val="00740800"/>
    <w:rsid w:val="00755A0A"/>
    <w:rsid w:val="007B38E7"/>
    <w:rsid w:val="007F3F53"/>
    <w:rsid w:val="008042D3"/>
    <w:rsid w:val="008712FF"/>
    <w:rsid w:val="009E3B0F"/>
    <w:rsid w:val="00A17345"/>
    <w:rsid w:val="00A411A2"/>
    <w:rsid w:val="00A72906"/>
    <w:rsid w:val="00A91391"/>
    <w:rsid w:val="00AB1465"/>
    <w:rsid w:val="00B432FB"/>
    <w:rsid w:val="00B524C5"/>
    <w:rsid w:val="00B561C8"/>
    <w:rsid w:val="00BF0C6F"/>
    <w:rsid w:val="00CF47E6"/>
    <w:rsid w:val="00DF1AAE"/>
    <w:rsid w:val="00E10F16"/>
    <w:rsid w:val="00E529FE"/>
    <w:rsid w:val="00E87772"/>
    <w:rsid w:val="00EB5BCF"/>
    <w:rsid w:val="00FC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1AAE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1AAE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B5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BCF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5BCF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5BCF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5BCF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1AAE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1AAE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B5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BCF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5BCF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5BCF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5BCF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St-1082/2016-54</izvorni_sadrzaj>
    <derivirana_varijabla naziv="DomainObject.Oznaka_1">St-1082/2016-54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St-1082/2016-54</izvorni_sadrzaj>
    <derivirana_varijabla naziv="DomainObject.PoslovniBrojDokumenta_1">St-1082/2016-54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2399</properties:Characters>
  <properties:Lines>103</properties:Lines>
  <properties:Paragraphs>60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2018-03-08T11:17:00Z</dcterms:created>
  <dc:creator>Tea Janjiš Šabić</dc:creator>
  <cp:lastModifiedBy>Lea Rogina</cp:lastModifiedBy>
  <cp:lastPrinted>2018-04-25T10:13:00Z</cp:lastPrinted>
  <dcterms:modified xmlns:xsi="http://www.w3.org/2001/XMLSchema-instance" xsi:type="dcterms:W3CDTF">2018-04-25T12:11:00Z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St-1082/2016-54 / Odluka - Ostalo (ST-1082-16-54 sobočan zahtjev br.2..docx)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