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7f54" w14:paraId="6c67f5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E3D6D" w:rsidRP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AC LINK d.o.o., Zagreb, Vrbik 8b, OIB: 91325881265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E3D6D" w:rsidRP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AC LINK d.o.o., Zagreb, Vrbik 8b, OIB: 91325881265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E3D6D" w:rsidRP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AC LINK d.o.o., Zagreb, Vrbik 8b, OIB: 91325881265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E3D6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1916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63979"/>
    <w:rsid w:val="00422CE0"/>
    <w:rsid w:val="006F65CC"/>
    <w:rsid w:val="00703BA7"/>
    <w:rsid w:val="00832CFF"/>
    <w:rsid w:val="008E3D6D"/>
    <w:rsid w:val="0099143D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63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9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39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39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39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63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9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39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39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39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St-1916/2015</izvorni_sadrzaj>
    <derivirana_varijabla naziv="DomainObject.Predmet.OznakaBroj_1">St-1916/2015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LINK d.o.o.</izvorni_sadrzaj>
    <derivirana_varijabla naziv="DomainObject.Predmet.ProtustrankaFormated_1">  AC LINK d.o.o.</derivirana_varijabla>
  </DomainObject.Predmet.ProtustrankaFormated>
  <DomainObject.Predmet.ProtustrankaFormatedOIB>
    <izvorni_sadrzaj>  AC LINK d.o.o., OIB 91325881265</izvorni_sadrzaj>
    <derivirana_varijabla naziv="DomainObject.Predmet.ProtustrankaFormatedOIB_1">  AC LINK d.o.o., OIB 91325881265</derivirana_varijabla>
  </DomainObject.Predmet.ProtustrankaFormatedOIB>
  <DomainObject.Predmet.ProtustrankaFormatedWithAdress>
    <izvorni_sadrzaj> AC LINK d.o.o., Vrbik  8b, 10000 Zagreb</izvorni_sadrzaj>
    <derivirana_varijabla naziv="DomainObject.Predmet.ProtustrankaFormatedWithAdress_1"> AC LINK d.o.o., Vrbik  8b, 10000 Zagreb</derivirana_varijabla>
  </DomainObject.Predmet.ProtustrankaFormatedWithAdress>
  <DomainObject.Predmet.ProtustrankaFormatedWithAdressOIB>
    <izvorni_sadrzaj> AC LINK d.o.o., OIB 91325881265, Vrbik  8b, 10000 Zagreb</izvorni_sadrzaj>
    <derivirana_varijabla naziv="DomainObject.Predmet.ProtustrankaFormatedWithAdressOIB_1"> AC LINK d.o.o., OIB 91325881265, Vrbik  8b, 10000 Zagreb</derivirana_varijabla>
  </DomainObject.Predmet.ProtustrankaFormatedWithAdressOIB>
  <DomainObject.Predmet.ProtustrankaWithAdress>
    <izvorni_sadrzaj>AC LINK d.o.o. Vrbik  8b, 10000 Zagreb</izvorni_sadrzaj>
    <derivirana_varijabla naziv="DomainObject.Predmet.ProtustrankaWithAdress_1">AC LINK d.o.o. Vrbik  8b, 10000 Zagreb</derivirana_varijabla>
  </DomainObject.Predmet.ProtustrankaWithAdress>
  <DomainObject.Predmet.ProtustrankaWithAdressOIB>
    <izvorni_sadrzaj>AC LINK d.o.o., OIB 91325881265, Vrbik  8b, 10000 Zagreb</izvorni_sadrzaj>
    <derivirana_varijabla naziv="DomainObject.Predmet.ProtustrankaWithAdressOIB_1">AC LINK d.o.o., OIB 91325881265, Vrbik  8b, 10000 Zagreb</derivirana_varijabla>
  </DomainObject.Predmet.ProtustrankaWithAdressOIB>
  <DomainObject.Predmet.ProtustrankaNazivFormated>
    <izvorni_sadrzaj>AC LINK d.o.o.</izvorni_sadrzaj>
    <derivirana_varijabla naziv="DomainObject.Predmet.ProtustrankaNazivFormated_1">AC LINK d.o.o.</derivirana_varijabla>
  </DomainObject.Predmet.ProtustrankaNazivFormated>
  <DomainObject.Predmet.ProtustrankaNazivFormatedOIB>
    <izvorni_sadrzaj>AC LINK d.o.o., OIB 91325881265</izvorni_sadrzaj>
    <derivirana_varijabla naziv="DomainObject.Predmet.ProtustrankaNazivFormatedOIB_1">AC LINK d.o.o., OIB 91325881265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LINK d.o.o.</item>
    </izvorni_sadrzaj>
    <derivirana_varijabla naziv="DomainObject.Predmet.ProtuStrankaListFormated_1">
      <item>AC LINK d.o.o.</item>
    </derivirana_varijabla>
  </DomainObject.Predmet.ProtuStrankaListFormated>
  <DomainObject.Predmet.ProtuStrankaListFormatedOIB>
    <izvorni_sadrzaj>
      <item>AC LINK d.o.o., OIB 91325881265</item>
    </izvorni_sadrzaj>
    <derivirana_varijabla naziv="DomainObject.Predmet.ProtuStrankaListFormatedOIB_1">
      <item>AC LINK d.o.o., OIB 91325881265</item>
    </derivirana_varijabla>
  </DomainObject.Predmet.ProtuStrankaListFormatedOIB>
  <DomainObject.Predmet.ProtuStrankaListFormatedWithAdress>
    <izvorni_sadrzaj>
      <item>AC LINK d.o.o., Vrbik  8b, 10000 Zagreb</item>
    </izvorni_sadrzaj>
    <derivirana_varijabla naziv="DomainObject.Predmet.ProtuStrankaListFormatedWithAdress_1">
      <item>AC LINK d.o.o., Vrbik  8b, 10000 Zagreb</item>
    </derivirana_varijabla>
  </DomainObject.Predmet.ProtuStrankaListFormatedWithAdress>
  <DomainObject.Predmet.ProtuStrankaListFormatedWithAdressOIB>
    <izvorni_sadrzaj>
      <item>AC LINK d.o.o., OIB 91325881265, Vrbik  8b, 10000 Zagreb</item>
    </izvorni_sadrzaj>
    <derivirana_varijabla naziv="DomainObject.Predmet.ProtuStrankaListFormatedWithAdressOIB_1">
      <item>AC LINK d.o.o., OIB 91325881265, Vrbik  8b, 10000 Zagreb</item>
    </derivirana_varijabla>
  </DomainObject.Predmet.ProtuStrankaListFormatedWithAdressOIB>
  <DomainObject.Predmet.ProtuStrankaListNazivFormated>
    <izvorni_sadrzaj>
      <item>AC LINK d.o.o.</item>
    </izvorni_sadrzaj>
    <derivirana_varijabla naziv="DomainObject.Predmet.ProtuStrankaListNazivFormated_1">
      <item>AC LINK d.o.o.</item>
    </derivirana_varijabla>
  </DomainObject.Predmet.ProtuStrankaListNazivFormated>
  <DomainObject.Predmet.ProtuStrankaListNazivFormatedOIB>
    <izvorni_sadrzaj>
      <item>AC LINK d.o.o., OIB 91325881265</item>
    </izvorni_sadrzaj>
    <derivirana_varijabla naziv="DomainObject.Predmet.ProtuStrankaListNazivFormatedOIB_1">
      <item>AC LINK d.o.o., OIB 91325881265</item>
    </derivirana_varijabla>
  </DomainObject.Predmet.ProtuStrankaListNazivFormatedOIB>
  <DomainObject.Predmet.OstaliListFormated>
    <izvorni_sadrzaj>
      <item>ŽELJKO ZAJEC</item>
      <item>DARKO ROGINIĆ</item>
    </izvorni_sadrzaj>
    <derivirana_varijabla naziv="DomainObject.Predmet.OstaliListFormated_1">
      <item>ŽELJKO ZAJEC</item>
      <item>DARKO ROGINIĆ</item>
    </derivirana_varijabla>
  </DomainObject.Predmet.OstaliListFormated>
  <DomainObject.Predmet.OstaliListFormatedOIB>
    <izvorni_sadrzaj>
      <item>ŽELJKO ZAJEC, OIB 42916867549</item>
      <item>DARKO ROGINIĆ, OIB 74630951661</item>
    </izvorni_sadrzaj>
    <derivirana_varijabla naziv="DomainObject.Predmet.OstaliListFormatedOIB_1">
      <item>ŽELJKO ZAJEC, OIB 42916867549</item>
      <item>DARKO ROGINIĆ, OIB 74630951661</item>
    </derivirana_varijabla>
  </DomainObject.Predmet.OstaliListFormatedOIB>
  <DomainObject.Predmet.OstaliListFormatedWithAdress>
    <izvorni_sadrzaj>
      <item>ŽELJKO ZAJEC, Budimska 34, 10360 Sesvete</item>
      <item>DARKO ROGINIĆ, Kuzminec 151, 49252 Mihovljan</item>
    </izvorni_sadrzaj>
    <derivirana_varijabla naziv="DomainObject.Predmet.OstaliListFormatedWithAdress_1">
      <item>ŽELJKO ZAJEC, Budimska 34, 10360 Sesvete</item>
      <item>DARKO ROGINIĆ, Kuzminec 151, 49252 Mihovljan</item>
    </derivirana_varijabla>
  </DomainObject.Predmet.OstaliListFormatedWithAdress>
  <DomainObject.Predmet.OstaliListFormatedWithAdressOIB>
    <izvorni_sadrzaj>
      <item>ŽELJKO ZAJEC, OIB 42916867549, Budimska 34, 10360 Sesvete</item>
      <item>DARKO ROGINIĆ, OIB 74630951661, Kuzminec 151, 49252 Mihovljan</item>
    </izvorni_sadrzaj>
    <derivirana_varijabla naziv="DomainObject.Predmet.OstaliListFormatedWithAdressOIB_1">
      <item>ŽELJKO ZAJEC, OIB 42916867549, Budimska 34, 10360 Sesvete</item>
      <item>DARKO ROGINIĆ, OIB 74630951661, Kuzminec 151, 49252 Mihovljan</item>
    </derivirana_varijabla>
  </DomainObject.Predmet.OstaliListFormatedWithAdressOIB>
  <DomainObject.Predmet.OstaliListNazivFormated>
    <izvorni_sadrzaj>
      <item>ŽELJKO ZAJEC</item>
      <item>DARKO ROGINIĆ</item>
    </izvorni_sadrzaj>
    <derivirana_varijabla naziv="DomainObject.Predmet.OstaliListNazivFormated_1">
      <item>ŽELJKO ZAJEC</item>
      <item>DARKO ROGINIĆ</item>
    </derivirana_varijabla>
  </DomainObject.Predmet.OstaliListNazivFormated>
  <DomainObject.Predmet.OstaliListNazivFormatedOIB>
    <izvorni_sadrzaj>
      <item>ŽELJKO ZAJEC, OIB 42916867549</item>
      <item>DARKO ROGINIĆ, OIB 74630951661</item>
    </izvorni_sadrzaj>
    <derivirana_varijabla naziv="DomainObject.Predmet.OstaliListNazivFormatedOIB_1">
      <item>ŽELJKO ZAJEC, OIB 42916867549</item>
      <item>DARKO ROGINIĆ, OIB 74630951661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LINK d.o.o.</izvorni_sadrzaj>
    <derivirana_varijabla naziv="DomainObject.Predmet.ProtustrankaIDrugi_1">AC 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LINK d.o.o., OIB 91325881265, Vrbik  8b, 10000 Zagreb</izvorni_sadrzaj>
    <derivirana_varijabla naziv="DomainObject.Predmet.ProtustrankaIDrugiAdressOIB_1">AC LINK d.o.o., OIB 91325881265, Vrbik  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LINK d.o.o.</item>
      <item>ŽELJKO ZAJEC</item>
      <item>DARKO ROGINIĆ</item>
    </izvorni_sadrzaj>
    <derivirana_varijabla naziv="DomainObject.Predmet.SudioniciListNaziv_1">
      <item>FINA Regionalni centar Zagreb</item>
      <item>AC LINK d.o.o.</item>
      <item>ŽELJKO ZAJEC</item>
      <item>DARKO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AC LINK d.o.o., OIB 91325881265, Vrbik  8b,10000 Zagreb</item>
      <item>ŽELJKO ZAJEC, OIB 42916867549, Budimska 34,10360 Sesvete</item>
      <item>DARKO ROGINIĆ, OIB 74630951661, Kuzminec 151,49252 Mihovljan</item>
    </izvorni_sadrzaj>
    <derivirana_varijabla naziv="DomainObject.Predmet.SudioniciListAdressOIB_1">
      <item>FINA Regionalni centar Zagreb, OIB 85821130368, Trg svibanjskih žrtava 1995. 1,10000 Zagreb</item>
      <item>AC LINK d.o.o., OIB 91325881265, Vrbik  8b,10000 Zagreb</item>
      <item>ŽELJKO ZAJEC, OIB 42916867549, Budimska 34,10360 Sesvete</item>
      <item>DARKO ROGINIĆ, OIB 74630951661, Kuzminec 151,49252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91325881265</item>
      <item>, OIB 42916867549</item>
      <item>, OIB 74630951661</item>
    </izvorni_sadrzaj>
    <derivirana_varijabla naziv="DomainObject.Predmet.SudioniciListNazivOIB_1">
      <item>, OIB 85821130368</item>
      <item>, OIB 91325881265</item>
      <item>, OIB 42916867549</item>
      <item>, OIB 74630951661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2552</properties:Characters>
  <properties:Lines>93</properties:Lines>
  <properties:Paragraphs>33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2016-04-12T08:14:00Z</cp:lastPrinted>
  <dcterms:modified xmlns:xsi="http://www.w3.org/2001/XMLSchema-instance" xsi:type="dcterms:W3CDTF">2016-04-12T08:15:00Z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