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743de3" w14:paraId="4743de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3510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035106">
              <w:t>195/2018-3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35106">
        <w:rPr>
          <w:rFonts w:hAnsi="Times New Roman" w:ascii="Times New Roman"/>
          <w:sz w:val="24"/>
          <w:szCs w:val="24"/>
        </w:rPr>
        <w:t>Europska Sigurnosna Agencija d.o.o., OIB: 29984887186</w:t>
      </w:r>
      <w:r w:rsidR="00C3005F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sa sjedištem u Ulica Augusta Cesarca 7 A, 40000 Čakovec, dana 1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lipnja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35106">
        <w:rPr>
          <w:rFonts w:hAnsi="Times New Roman" w:ascii="Times New Roman"/>
          <w:sz w:val="24"/>
          <w:szCs w:val="24"/>
        </w:rPr>
        <w:t>Europska Sigurnosna Agencija d.o.o., OIB: 29984887186, sa sjedištem u Ulica Augusta Cesarca 7 A,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035106">
        <w:rPr>
          <w:rFonts w:hAnsi="Times New Roman" w:ascii="Times New Roman"/>
          <w:sz w:val="24"/>
          <w:szCs w:val="24"/>
        </w:rPr>
        <w:t>10.379,77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035106">
        <w:rPr>
          <w:rFonts w:hAnsi="Times New Roman" w:ascii="Times New Roman"/>
          <w:sz w:val="24"/>
          <w:szCs w:val="24"/>
        </w:rPr>
        <w:t>Damir Brkić, OIB: 86732165136 iz Čakovca, Strossmayerova 7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035106">
        <w:rPr>
          <w:rFonts w:hAnsi="Times New Roman" w:ascii="Times New Roman"/>
          <w:sz w:val="24"/>
          <w:szCs w:val="24"/>
        </w:rPr>
        <w:t>29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svibnja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035106">
        <w:rPr>
          <w:rFonts w:hAnsi="Times New Roman" w:ascii="Times New Roman"/>
          <w:sz w:val="24"/>
          <w:szCs w:val="24"/>
        </w:rPr>
        <w:t>Europska Sigurnosna Agencija d.o.o., OIB: 29984887186, sa sjedištem u Ulica Augusta Cesarca 7 A,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035106">
        <w:rPr>
          <w:rFonts w:hAnsi="Times New Roman" w:ascii="Times New Roman"/>
          <w:sz w:val="24"/>
          <w:szCs w:val="24"/>
        </w:rPr>
        <w:t>28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svibnja</w:t>
      </w:r>
      <w:r w:rsidR="00C3005F">
        <w:rPr>
          <w:rFonts w:hAnsi="Times New Roman" w:ascii="Times New Roman"/>
          <w:sz w:val="24"/>
          <w:szCs w:val="24"/>
        </w:rPr>
        <w:t xml:space="preserve"> </w:t>
      </w:r>
      <w:r w:rsidR="00055D2E">
        <w:rPr>
          <w:rFonts w:hAnsi="Times New Roman" w:ascii="Times New Roman"/>
          <w:sz w:val="24"/>
          <w:szCs w:val="24"/>
        </w:rPr>
        <w:t xml:space="preserve">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035106">
        <w:rPr>
          <w:rFonts w:hAnsi="Times New Roman" w:ascii="Times New Roman"/>
          <w:sz w:val="24"/>
          <w:szCs w:val="24"/>
        </w:rPr>
        <w:t>10.379,77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035106">
        <w:rPr>
          <w:rFonts w:hAnsi="Times New Roman" w:ascii="Times New Roman"/>
          <w:sz w:val="24"/>
          <w:szCs w:val="24"/>
        </w:rPr>
        <w:t>1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lipnja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  <w:r w:rsidR="00F76119">
        <w:rPr>
          <w:rFonts w:hAnsi="Times New Roman" w:ascii="Times New Roman"/>
          <w:sz w:val="24"/>
          <w:szCs w:val="24"/>
        </w:rPr>
        <w:t xml:space="preserve">, v.r.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76E" w:rsidP="00501147" w:rsidR="00CE076E">
      <w:pPr>
        <w:spacing w:lineRule="auto" w:line="240" w:after="0"/>
      </w:pPr>
      <w:r>
        <w:separator/>
      </w:r>
    </w:p>
  </w:endnote>
  <w:endnote w:id="0" w:type="continuationSeparator">
    <w:p w:rsidRDefault="00CE076E" w:rsidP="00501147" w:rsidR="00CE07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76E" w:rsidP="00501147" w:rsidR="00CE076E">
      <w:pPr>
        <w:spacing w:lineRule="auto" w:line="240" w:after="0"/>
      </w:pPr>
      <w:r>
        <w:separator/>
      </w:r>
    </w:p>
  </w:footnote>
  <w:footnote w:id="0" w:type="continuationSeparator">
    <w:p w:rsidRDefault="00CE076E" w:rsidP="00501147" w:rsidR="00CE07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76119">
      <w:rPr>
        <w:rFonts w:hAnsi="Times New Roman" w:ascii="Times New Roman"/>
        <w:noProof/>
        <w:sz w:val="24"/>
        <w:szCs w:val="24"/>
      </w:rPr>
      <w:t>Poslovni broj: 9 St-195/2018-3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7611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76119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1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1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1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1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1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1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1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1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Europska Sigurnosna Agencija društvo s ograničenom odgovornošću za zaštitarske i detektivske djelatnosti</izvorni_sadrzaj>
    <derivirana_varijabla naziv="DomainObject.Predmet.ProtustrankaFormated_1">  Europska Sigurnosna Agencija društvo s ograničenom odgovornošću za zaštitarske i detektivske djelatnosti</derivirana_varijabla>
  </DomainObject.Predmet.ProtustrankaFormated>
  <DomainObject.Predmet.ProtustrankaFormatedOIB>
    <izvorni_sadrzaj>  Europska Sigurnosna Agencija društvo s ograničenom odgovornošću za zaštitarske i detektivske djelatnosti, OIB 29984887186</izvorni_sadrzaj>
    <derivirana_varijabla naziv="DomainObject.Predmet.ProtustrankaFormatedOIB_1">  Europska Sigurnosna Agencija društvo s ograničenom odgovornošću za zaštitarske i detektivske djelatnosti, OIB 29984887186</derivirana_varijabla>
  </DomainObject.Predmet.ProtustrankaFormatedOIB>
  <DomainObject.Predmet.ProtustrankaFormatedWithAdress>
    <izvorni_sadrzaj> Europska Sigurnosna Agencija društvo s ograničenom odgovornošću za zaštitarske i detektivske djelatnosti, Ulica Augusta Cesarca 7 A, 40000 Čakovec</izvorni_sadrzaj>
    <derivirana_varijabla naziv="DomainObject.Predmet.ProtustrankaFormatedWithAdress_1"> Europska Sigurnosna Agencija društvo s ograničenom odgovornošću za zaštitarske i detektivske djelatnosti, Ulica Augusta Cesarca 7 A, 40000 Čakovec</derivirana_varijabla>
  </DomainObject.Predmet.ProtustrankaFormatedWithAdress>
  <DomainObject.Predmet.ProtustrankaFormatedWithAdressOIB>
    <izvorni_sadrzaj> Europska Sigurnosna Agencija društvo s ograničenom odgovornošću za zaštitarske i detektivske djelatnosti, OIB 29984887186, Ulica Augusta Cesarca 7 A, 40000 Čakovec</izvorni_sadrzaj>
    <derivirana_varijabla naziv="DomainObject.Predmet.ProtustrankaFormatedWithAdressOIB_1"> Europska Sigurnosna Agencija društvo s ograničenom odgovornošću za zaštitarske i detektivske djelatnosti, OIB 29984887186, Ulica Augusta Cesarca 7 A, 40000 Čakovec</derivirana_varijabla>
  </DomainObject.Predmet.ProtustrankaFormatedWithAdressOIB>
  <DomainObject.Predmet.ProtustrankaWithAdress>
    <izvorni_sadrzaj>Europska Sigurnosna Agencija društvo s ograničenom odgovornošću za zaštitarske i detektivske djelatnosti Ulica Augusta Cesarca 7 A, 40000 Čakovec</izvorni_sadrzaj>
    <derivirana_varijabla naziv="DomainObject.Predmet.ProtustrankaWithAdress_1">Europska Sigurnosna Agencija društvo s ograničenom odgovornošću za zaštitarske i detektivske djelatnosti Ulica Augusta Cesarca 7 A, 40000 Čakovec</derivirana_varijabla>
  </DomainObject.Predmet.ProtustrankaWithAdress>
  <DomainObject.Predmet.ProtustrankaWithAdressOIB>
    <izvorni_sadrzaj>Europska Sigurnosna Agencija društvo s ograničenom odgovornošću za zaštitarske i detektivske djelatnosti, OIB 29984887186, Ulica Augusta Cesarca 7 A, 40000 Čakovec</izvorni_sadrzaj>
    <derivirana_varijabla naziv="DomainObject.Predmet.ProtustrankaWithAdressOIB_1">Europska Sigurnosna Agencija društvo s ograničenom odgovornošću za zaštitarske i detektivske djelatnosti, OIB 29984887186, Ulica Augusta Cesarca 7 A, 40000 Čakovec</derivirana_varijabla>
  </DomainObject.Predmet.ProtustrankaWithAdressOIB>
  <DomainObject.Predmet.ProtustrankaNazivFormated>
    <izvorni_sadrzaj>Europska Sigurnosna Agencija društvo s ograničenom odgovornošću za zaštitarske i detektivske djelatnosti</izvorni_sadrzaj>
    <derivirana_varijabla naziv="DomainObject.Predmet.ProtustrankaNazivFormated_1">Europska Sigurnosna Agencija društvo s ograničenom odgovornošću za zaštitarske i detektivske djelatnosti</derivirana_varijabla>
  </DomainObject.Predmet.ProtustrankaNazivFormated>
  <DomainObject.Predmet.ProtustrankaNazivFormatedOIB>
    <izvorni_sadrzaj>Europska Sigurnosna Agencija društvo s ograničenom odgovornošću za zaštitarske i detektivske djelatnosti, OIB 29984887186</izvorni_sadrzaj>
    <derivirana_varijabla naziv="DomainObject.Predmet.ProtustrankaNazivFormatedOIB_1">Europska Sigurnosna Agencija društvo s ograničenom odgovornošću za zaštitarske i detektivske djelatnosti, OIB 29984887186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10379.77</izvorni_sadrzaj>
    <derivirana_varijabla naziv="DomainObject.Predmet.TrenutnaVrijednost_1">10379.77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Europska Sigurnosna Agencija društvo s ograničenom odgovornošću za zaštitarske i detektivske djelatnosti</item>
    </izvorni_sadrzaj>
    <derivirana_varijabla naziv="DomainObject.Predmet.ProtuStrankaListFormated_1">
      <item>Europska Sigurnosna Agencija društvo s ograničenom odgovornošću za zaštitarske i detektivske djelatnosti</item>
    </derivirana_varijabla>
  </DomainObject.Predmet.ProtuStrankaListFormated>
  <DomainObject.Predmet.ProtuStrankaListFormatedOIB>
    <izvorni_sadrzaj>
      <item>Europska Sigurnosna Agencija društvo s ograničenom odgovornošću za zaštitarske i detektivske djelatnosti, OIB 29984887186</item>
    </izvorni_sadrzaj>
    <derivirana_varijabla naziv="DomainObject.Predmet.ProtuStrankaListFormatedOIB_1">
      <item>Europska Sigurnosna Agencija društvo s ograničenom odgovornošću za zaštitarske i detektivske djelatnosti, OIB 29984887186</item>
    </derivirana_varijabla>
  </DomainObject.Predmet.ProtuStrankaListFormatedOIB>
  <DomainObject.Predmet.ProtuStrankaListFormatedWithAdress>
    <izvorni_sadrzaj>
      <item>Europska Sigurnosna Agencija društvo s ograničenom odgovornošću za zaštitarske i detektivske djelatnosti, Ulica Augusta Cesarca 7 A, 40000 Čakovec</item>
    </izvorni_sadrzaj>
    <derivirana_varijabla naziv="DomainObject.Predmet.ProtuStrankaListFormatedWithAdress_1">
      <item>Europska Sigurnosna Agencija društvo s ograničenom odgovornošću za zaštitarske i detektivske djelatnosti, Ulica Augusta Cesarca 7 A, 40000 Čakovec</item>
    </derivirana_varijabla>
  </DomainObject.Predmet.ProtuStrankaListFormatedWithAdress>
  <DomainObject.Predmet.ProtuStrankaListFormatedWithAdressOIB>
    <izvorni_sadrzaj>
      <item>Europska Sigurnosna Agencija društvo s ograničenom odgovornošću za zaštitarske i detektivske djelatnosti, OIB 29984887186, Ulica Augusta Cesarca 7 A, 40000 Čakovec</item>
    </izvorni_sadrzaj>
    <derivirana_varijabla naziv="DomainObject.Predmet.ProtuStrankaListFormatedWithAdressOIB_1">
      <item>Europska Sigurnosna Agencija društvo s ograničenom odgovornošću za zaštitarske i detektivske djelatnosti, OIB 29984887186, Ulica Augusta Cesarca 7 A, 40000 Čakovec</item>
    </derivirana_varijabla>
  </DomainObject.Predmet.ProtuStrankaListFormatedWithAdressOIB>
  <DomainObject.Predmet.ProtuStrankaListNazivFormated>
    <izvorni_sadrzaj>
      <item>Europska Sigurnosna Agencija društvo s ograničenom odgovornošću za zaštitarske i detektivske djelatnosti</item>
    </izvorni_sadrzaj>
    <derivirana_varijabla naziv="DomainObject.Predmet.ProtuStrankaListNazivFormated_1">
      <item>Europska Sigurnosna Agencija društvo s ograničenom odgovornošću za zaštitarske i detektivske djelatnosti</item>
    </derivirana_varijabla>
  </DomainObject.Predmet.ProtuStrankaListNazivFormated>
  <DomainObject.Predmet.ProtuStrankaListNazivFormatedOIB>
    <izvorni_sadrzaj>
      <item>Europska Sigurnosna Agencija društvo s ograničenom odgovornošću za zaštitarske i detektivske djelatnosti, OIB 29984887186</item>
    </izvorni_sadrzaj>
    <derivirana_varijabla naziv="DomainObject.Predmet.ProtuStrankaListNazivFormatedOIB_1">
      <item>Europska Sigurnosna Agencija društvo s ograničenom odgovornošću za zaštitarske i detektivske djelatnosti, OIB 29984887186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Europska Sigurnosna Agencija društvo s ograničenom odgovornošću za zaštitarske i detektivske djelatnosti</izvorni_sadrzaj>
    <derivirana_varijabla naziv="DomainObject.Predmet.ProtustrankaIDrugi_1">Europska Sigurnosna Agencija društvo s ograničenom odgovornošću za zaštitarske i detektivske djelatnosti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Europska Sigurnosna Agencija društvo s ograničenom odgovornošću za zaštitarske i detektivske djelatnosti, OIB 29984887186, Ulica Augusta Cesarca 7 A, 40000 Čakovec</izvorni_sadrzaj>
    <derivirana_varijabla naziv="DomainObject.Predmet.ProtustrankaIDrugiAdressOIB_1">Europska Sigurnosna Agencija društvo s ograničenom odgovornošću za zaštitarske i detektivske djelatnosti, OIB 29984887186, Ulica Augusta Cesarca 7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Europska Sigurnosna Agencija društvo s ograničenom odgovornošću za zaštitarske i detektivske djelatnosti</item>
      <item>Sudski registar</item>
    </izvorni_sadrzaj>
    <derivirana_varijabla naziv="DomainObject.Predmet.SudioniciListNaziv_1">
      <item>Financijska agencija</item>
      <item>Europska Sigurnosna Agencija društvo s ograničenom odgovornošću za zaštitarske i detektivske djelatnosti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Europska Sigurnosna Agencija društvo s ograničenom odgovornošću za zaštitarske i detektivske djelatnosti, OIB 29984887186, Ulica Augusta Cesarca 7 A,40000 Čakovec</item>
      <item>Sudski registar</item>
    </izvorni_sadrzaj>
    <derivirana_varijabla naziv="DomainObject.Predmet.SudioniciListAdressOIB_1">
      <item>Financijska agencija, OIB 85821130368, A. Cesarca 2,42000 Varaždin</item>
      <item>Europska Sigurnosna Agencija društvo s ograničenom odgovornošću za zaštitarske i detektivske djelatnosti, OIB 29984887186, Ulica Augusta Cesarca 7 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29984887186</item>
      <item>, OIB null</item>
    </izvorni_sadrzaj>
    <derivirana_varijabla naziv="DomainObject.Predmet.SudioniciListNazivOIB_1">
      <item>, OIB 85821130368</item>
      <item>, OIB 29984887186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87854-6736-4C29-B6CA-678DAFB1F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2623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2018-06-01T07:50:00Z</dcterms:created>
  <dc:creator>Mirjana Mlinarić</dc:creator>
  <cp:lastModifiedBy>Marko Makaj</cp:lastModifiedBy>
  <cp:lastPrinted>2018-06-01T07:50:00Z</cp:lastPrinted>
  <dcterms:modified xmlns:xsi="http://www.w3.org/2001/XMLSchema-instance" xsi:type="dcterms:W3CDTF">2018-06-01T07:50:00Z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(St-195-18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