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41b7" w14:paraId="0ff41b7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867D4C">
        <w:rPr>
          <w:bCs/>
        </w:rPr>
        <w:t>80</w:t>
      </w:r>
      <w:r>
        <w:rPr>
          <w:bCs/>
        </w:rPr>
        <w:t>/</w:t>
      </w:r>
      <w:r w:rsidR="002E7B16">
        <w:rPr>
          <w:bCs/>
        </w:rPr>
        <w:t>2018-5</w:t>
      </w:r>
    </w:p>
    <w:p w:rsidRDefault="00213EAE" w:rsidP="00AE47E0" w:rsidR="00213EAE">
      <w:pPr>
        <w:jc w:val="both"/>
        <w:rPr>
          <w:bCs/>
        </w:rPr>
      </w:pPr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867D4C">
        <w:t>HRIV d.o.o., Šibenik, Stjepana Radića 56 A, OIB: 31163727526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867D4C">
        <w:t>5</w:t>
      </w:r>
      <w:r>
        <w:t xml:space="preserve">. </w:t>
      </w:r>
      <w:r w:rsidR="00867D4C">
        <w:t>ožujka</w:t>
      </w:r>
      <w:r w:rsidR="00213EAE">
        <w:t xml:space="preserve"> 2018</w:t>
      </w:r>
      <w:r>
        <w:t xml:space="preserve">., </w:t>
      </w:r>
      <w:r w:rsidR="00867D4C">
        <w:t>22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867D4C">
        <w:t>HRIV d.o.o., Šibenik, Stjepana Radića 56 A, OIB: 31163727526</w:t>
      </w:r>
      <w:r>
        <w:t xml:space="preserve">, na temelju neizvršenih osnova za plaćanje iznosi </w:t>
      </w:r>
      <w:r w:rsidR="00867D4C">
        <w:t>1.647.163,72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 w:rsidR="00867D4C">
        <w:t>Frane</w:t>
      </w:r>
      <w:proofErr w:type="spellEnd"/>
      <w:r w:rsidR="00867D4C">
        <w:t xml:space="preserve"> </w:t>
      </w:r>
      <w:proofErr w:type="spellStart"/>
      <w:r w:rsidR="00867D4C">
        <w:t>Pancirov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867D4C">
        <w:t>22</w:t>
      </w:r>
      <w:r>
        <w:t xml:space="preserve">. </w:t>
      </w:r>
      <w:r w:rsidR="002E7B16">
        <w:t>ožujka</w:t>
      </w:r>
      <w:r>
        <w:t xml:space="preserve"> 2018.</w:t>
      </w:r>
    </w:p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2E7B16"/>
    <w:rsid w:val="002F6247"/>
    <w:rsid w:val="00516762"/>
    <w:rsid w:val="005E2AD6"/>
    <w:rsid w:val="00622122"/>
    <w:rsid w:val="00867D4C"/>
    <w:rsid w:val="00965F83"/>
    <w:rsid w:val="009D203A"/>
    <w:rsid w:val="009D68E3"/>
    <w:rsid w:val="00AE47E0"/>
    <w:rsid w:val="00CE0D07"/>
    <w:rsid w:val="00D77F88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F8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F8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F8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F8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F8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F8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F8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F8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HRIV društvo s ograničenom odgovornošću za poroizvodnju, trgovinu i usluge</izvorni_sadrzaj>
    <derivirana_varijabla naziv="DomainObject.Predmet.ProtustrankaFormated_1">  HRIV društvo s ograničenom odgovornošću za poroizvodnju, trgovinu i usluge</derivirana_varijabla>
  </DomainObject.Predmet.ProtustrankaFormated>
  <DomainObject.Predmet.ProtustrankaFormatedOIB>
    <izvorni_sadrzaj>  HRIV društvo s ograničenom odgovornošću za poroizvodnju, trgovinu i usluge, OIB 31163727526</izvorni_sadrzaj>
    <derivirana_varijabla naziv="DomainObject.Predmet.ProtustrankaFormatedOIB_1">  HRIV društvo s ograničenom odgovornošću za poroizvodnju, trgovinu i usluge, OIB 31163727526</derivirana_varijabla>
  </DomainObject.Predmet.ProtustrankaFormatedOIB>
  <DomainObject.Predmet.ProtustrankaFormatedWithAdress>
    <izvorni_sadrzaj> HRIV društvo s ograničenom odgovornošću za poroizvodnju, trgovinu i usluge, Stjepana Radića 56A, 22000 Šibenik</izvorni_sadrzaj>
    <derivirana_varijabla naziv="DomainObject.Predmet.ProtustrankaFormatedWithAdress_1"> HRIV društvo s ograničenom odgovornošću za poroizvodnju, trgovinu i usluge, Stjepana Radića 56A, 22000 Šibenik</derivirana_varijabla>
  </DomainObject.Predmet.ProtustrankaFormatedWithAdress>
  <DomainObject.Predmet.ProtustrankaFormatedWithAdressOIB>
    <izvorni_sadrzaj> HRIV društvo s ograničenom odgovornošću za poroizvodnju, trgovinu i usluge, OIB 31163727526, Stjepana Radića 56A, 22000 Šibenik</izvorni_sadrzaj>
    <derivirana_varijabla naziv="DomainObject.Predmet.ProtustrankaFormatedWithAdressOIB_1"> HRIV društvo s ograničenom odgovornošću za poroizvodnju, trgovinu i usluge, OIB 31163727526, Stjepana Radića 56A, 22000 Šibenik</derivirana_varijabla>
  </DomainObject.Predmet.ProtustrankaFormatedWithAdressOIB>
  <DomainObject.Predmet.ProtustrankaWithAdress>
    <izvorni_sadrzaj>HRIV društvo s ograničenom odgovornošću za poroizvodnju, trgovinu i usluge Stjepana Radića 56A, 22000 Šibenik</izvorni_sadrzaj>
    <derivirana_varijabla naziv="DomainObject.Predmet.ProtustrankaWithAdress_1">HRIV društvo s ograničenom odgovornošću za poroizvodnju, trgovinu i usluge Stjepana Radića 56A, 22000 Šibenik</derivirana_varijabla>
  </DomainObject.Predmet.ProtustrankaWithAdress>
  <DomainObject.Predmet.ProtustrankaWithAdressOIB>
    <izvorni_sadrzaj>HRIV društvo s ograničenom odgovornošću za poroizvodnju, trgovinu i usluge, OIB 31163727526, Stjepana Radića 56A, 22000 Šibenik</izvorni_sadrzaj>
    <derivirana_varijabla naziv="DomainObject.Predmet.ProtustrankaWithAdressOIB_1">HRIV društvo s ograničenom odgovornošću za poroizvodnju, trgovinu i usluge, OIB 31163727526, Stjepana Radića 56A, 22000 Šibenik</derivirana_varijabla>
  </DomainObject.Predmet.ProtustrankaWithAdressOIB>
  <DomainObject.Predmet.ProtustrankaNazivFormated>
    <izvorni_sadrzaj>HRIV društvo s ograničenom odgovornošću za poroizvodnju, trgovinu i usluge</izvorni_sadrzaj>
    <derivirana_varijabla naziv="DomainObject.Predmet.ProtustrankaNazivFormated_1">HRIV društvo s ograničenom odgovornošću za poroizvodnju, trgovinu i usluge</derivirana_varijabla>
  </DomainObject.Predmet.ProtustrankaNazivFormated>
  <DomainObject.Predmet.ProtustrankaNazivFormatedOIB>
    <izvorni_sadrzaj>HRIV društvo s ograničenom odgovornošću za poroizvodnju, trgovinu i usluge, OIB 31163727526</izvorni_sadrzaj>
    <derivirana_varijabla naziv="DomainObject.Predmet.ProtustrankaNazivFormatedOIB_1">HRIV društvo s ograničenom odgovornošću za poroizvodnju, trgovinu i usluge, OIB 31163727526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HRIV društvo s ograničenom odgovornošću za poroizvodnju, trgovinu i usluge</item>
    </izvorni_sadrzaj>
    <derivirana_varijabla naziv="DomainObject.Predmet.ProtuStrankaListFormated_1">
      <item>HRIV društvo s ograničenom odgovornošću za poroizvodnju, trgovinu i usluge</item>
    </derivirana_varijabla>
  </DomainObject.Predmet.ProtuStrankaListFormated>
  <DomainObject.Predmet.ProtuStrankaListFormatedOIB>
    <izvorni_sadrzaj>
      <item>HRIV društvo s ograničenom odgovornošću za poroizvodnju, trgovinu i usluge, OIB 31163727526</item>
    </izvorni_sadrzaj>
    <derivirana_varijabla naziv="DomainObject.Predmet.ProtuStrankaListFormatedOIB_1">
      <item>HRIV društvo s ograničenom odgovornošću za poroizvodnju, trgovinu i usluge, OIB 31163727526</item>
    </derivirana_varijabla>
  </DomainObject.Predmet.ProtuStrankaListFormatedOIB>
  <DomainObject.Predmet.ProtuStrankaListFormatedWithAdress>
    <izvorni_sadrzaj>
      <item>HRIV društvo s ograničenom odgovornošću za poroizvodnju, trgovinu i usluge, Stjepana Radića 56A, 22000 Šibenik</item>
    </izvorni_sadrzaj>
    <derivirana_varijabla naziv="DomainObject.Predmet.ProtuStrankaListFormatedWithAdress_1">
      <item>HRIV društvo s ograničenom odgovornošću za poroizvodnju, trgovinu i usluge, Stjepana Radića 56A, 22000 Šibenik</item>
    </derivirana_varijabla>
  </DomainObject.Predmet.ProtuStrankaListFormatedWithAdress>
  <DomainObject.Predmet.ProtuStrankaListFormatedWithAdressOIB>
    <izvorni_sadrzaj>
      <item>HRIV društvo s ograničenom odgovornošću za poroizvodnju, trgovinu i usluge, OIB 31163727526, Stjepana Radića 56A, 22000 Šibenik</item>
    </izvorni_sadrzaj>
    <derivirana_varijabla naziv="DomainObject.Predmet.ProtuStrankaListFormatedWithAdressOIB_1">
      <item>HRIV društvo s ograničenom odgovornošću za poroizvodnju, trgovinu i usluge, OIB 31163727526, Stjepana Radića 56A, 22000 Šibenik</item>
    </derivirana_varijabla>
  </DomainObject.Predmet.ProtuStrankaListFormatedWithAdressOIB>
  <DomainObject.Predmet.ProtuStrankaListNazivFormated>
    <izvorni_sadrzaj>
      <item>HRIV društvo s ograničenom odgovornošću za poroizvodnju, trgovinu i usluge</item>
    </izvorni_sadrzaj>
    <derivirana_varijabla naziv="DomainObject.Predmet.ProtuStrankaListNazivFormated_1">
      <item>HRIV društvo s ograničenom odgovornošću za poroizvodnju, trgovinu i usluge</item>
    </derivirana_varijabla>
  </DomainObject.Predmet.ProtuStrankaListNazivFormated>
  <DomainObject.Predmet.ProtuStrankaListNazivFormatedOIB>
    <izvorni_sadrzaj>
      <item>HRIV društvo s ograničenom odgovornošću za poroizvodnju, trgovinu i usluge, OIB 31163727526</item>
    </izvorni_sadrzaj>
    <derivirana_varijabla naziv="DomainObject.Predmet.ProtuStrankaListNazivFormatedOIB_1">
      <item>HRIV društvo s ograničenom odgovornošću za poroizvodnju, trgovinu i usluge, OIB 31163727526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HRIV društvo s ograničenom odgovornošću za poroizvodnju, trgovinu i usluge</izvorni_sadrzaj>
    <derivirana_varijabla naziv="DomainObject.Predmet.ProtustrankaIDrugi_1">HRIV društvo s ograničenom odgovornošću za poroizvodnju,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HRIV društvo s ograničenom odgovornošću za poroizvodnju, trgovinu i usluge, OIB 31163727526, Stjepana Radića 56A, 22000 Šibenik</izvorni_sadrzaj>
    <derivirana_varijabla naziv="DomainObject.Predmet.ProtustrankaIDrugiAdressOIB_1">HRIV društvo s ograničenom odgovornošću za poroizvodnju, trgovinu i usluge, OIB 31163727526, Stjepana Radića 56A,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HRIV društvo s ograničenom odgovornošću za poroizvodnju, trgovinu i usluge</item>
    </izvorni_sadrzaj>
    <derivirana_varijabla naziv="DomainObject.Predmet.SudioniciListNaziv_1">
      <item>FINA - Podružnica Šibenik</item>
      <item>HRIV društvo s ograničenom odgovornošću za poroizvodnju,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HRIV društvo s ograničenom odgovornošću za poroizvodnju, trgovinu i usluge, OIB 31163727526, Stjepana Radića 56A,22000 Šibenik</item>
    </izvorni_sadrzaj>
    <derivirana_varijabla naziv="DomainObject.Predmet.SudioniciListAdressOIB_1">
      <item>FINA - Podružnica Šibenik, OIB 85821130368, Perivoj L. Marune 1,22000 Šibenik</item>
      <item>HRIV društvo s ograničenom odgovornošću za poroizvodnju, trgovinu i usluge, OIB 31163727526,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31163727526</item>
    </izvorni_sadrzaj>
    <derivirana_varijabla naziv="DomainObject.Predmet.SudioniciListNazivOIB_1">
      <item>, OIB 85821130368</item>
      <item>, OIB 31163727526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2020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2018-03-22T10:35:00Z</dcterms:created>
  <dc:creator>Anamarija Kovačić Milković</dc:creator>
  <cp:lastModifiedBy>Anita Ivandić</cp:lastModifiedBy>
  <cp:lastPrinted>2018-03-22T10:34:00Z</cp:lastPrinted>
  <dcterms:modified xmlns:xsi="http://www.w3.org/2001/XMLSchema-instance" xsi:type="dcterms:W3CDTF">2018-03-22T13:32:00Z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(St-80-18-oglas-ŠIBENIK.docx)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