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6db954c" w14:paraId="6db954c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62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0BF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</w:p>
    <w:p w:rsidRDefault="00655D23" w:rsidP="00635EC5" w:rsidR="00655D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5D23" w:rsidP="00635EC5" w:rsidR="00655D23" w:rsidRPr="00655D23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655D23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>REPUBLIKA HRVATSKA</w:t>
      </w:r>
    </w:p>
    <w:p w:rsidRDefault="00655D23" w:rsidP="00635EC5" w:rsidR="00655D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ZLATNA POLJA d.o.o.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Bobovišća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Bobovišća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Milna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39326190768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347630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ZLATNA POLJA d.o.o.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Bobovišća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Bobovišća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Milna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39326190768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470BFB"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0BFB">
        <w:rPr>
          <w:rFonts w:cs="Times New Roman" w:eastAsia="Times New Roman" w:hAnsi="Times New Roman" w:ascii="Times New Roman"/>
          <w:sz w:val="24"/>
          <w:szCs w:val="24"/>
          <w:lang w:eastAsia="hr-HR"/>
        </w:rPr>
        <w:t>10:00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E531B1" w:rsidR="002509B7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2509B7" w:rsidRPr="00AE1A3A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2.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E531B1" w:rsidP="00E531B1" w:rsidR="00E531B1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E531B1" w:rsidP="00E531B1" w:rsidR="00BC0059" w:rsidRPr="00A30068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3. 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ZLATNA POLJA d.o.o.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Bobovišća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Bobovišća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Milna</w:t>
      </w:r>
      <w:proofErr w:type="spellEnd"/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140C9" w:rsidRP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>39326190768</w:t>
      </w:r>
      <w:r w:rsidR="00B140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anka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66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stavak 3.,6 i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 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655D23" w:rsidR="00C11D2F" w:rsidRPr="00C11D2F">
        <w:trPr>
          <w:trHeight w:val="91"/>
        </w:trPr>
        <w:tc>
          <w:tcPr>
            <w:tcW w:type="dxa" w:w="4242"/>
          </w:tcPr>
          <w:p w:rsidRDefault="004446F7" w:rsidP="002934F3" w:rsid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4446F7" w:rsidP="002934F3" w:rsidR="004446F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točnost </w:t>
            </w:r>
            <w:proofErr w:type="spellStart"/>
            <w:r>
              <w:rPr>
                <w:bCs/>
                <w:sz w:val="24"/>
                <w:szCs w:val="24"/>
              </w:rPr>
              <w:t>otpravka</w:t>
            </w:r>
            <w:proofErr w:type="spellEnd"/>
            <w:r>
              <w:rPr>
                <w:bCs/>
                <w:sz w:val="24"/>
                <w:szCs w:val="24"/>
              </w:rPr>
              <w:t>-ovlašteni službenik</w:t>
            </w:r>
          </w:p>
          <w:p w:rsidRDefault="004446F7" w:rsidP="002934F3" w:rsidR="004446F7" w:rsidRP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Ivana </w:t>
            </w:r>
            <w:proofErr w:type="spellStart"/>
            <w:r>
              <w:rPr>
                <w:bCs/>
                <w:sz w:val="24"/>
                <w:szCs w:val="24"/>
              </w:rPr>
              <w:t>Hajder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0D9" w:rsidR="00CB10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46F7" w:rsidR="004446F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566895" w:rsidR="004446F7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6F7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446F7"/>
    <w:rsid w:val="00470BFB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55D23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40C9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31B1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4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F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6F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6F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6F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4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F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6F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6F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6F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Stpn-62/2016</izvorni_sadrzaj>
    <derivirana_varijabla naziv="DomainObject.Predmet.OznakaBroj_1">Stpn-62/2016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POLJA, društvo s ograničenom odgovornošću za proizvodnju i trgovinu</izvorni_sadrzaj>
    <derivirana_varijabla naziv="DomainObject.Predmet.StrankaFormated_1">  ZLATNA POLJA, društvo s ograničenom odgovornošću za proizvodnju i trgovinu</derivirana_varijabla>
  </DomainObject.Predmet.StrankaFormated>
  <DomainObject.Predmet.StrankaFormatedOIB>
    <izvorni_sadrzaj>  ZLATNA POLJA, društvo s ograničenom odgovornošću za proizvodnju i trgovinu, OIB 39326190768</izvorni_sadrzaj>
    <derivirana_varijabla naziv="DomainObject.Predmet.StrankaFormatedOIB_1">  ZLATNA POLJA, društvo s ograničenom odgovornošću za proizvodnju i trgovinu, OIB 39326190768</derivirana_varijabla>
  </DomainObject.Predmet.StrankaFormatedOIB>
  <DomainObject.Predmet.StrankaFormatedWithAdress>
    <izvorni_sadrzaj> ZLATNA POLJA, društvo s ograničenom odgovornošću za proizvodnju i trgovinu, Bobovišća bb, 21404 Bobovišća</izvorni_sadrzaj>
    <derivirana_varijabla naziv="DomainObject.Predmet.StrankaFormatedWithAdress_1"> ZLATNA POLJA, društvo s ograničenom odgovornošću za proizvodnju i trgovinu, Bobovišća bb, 21404 Bobovišća</derivirana_varijabla>
  </DomainObject.Predmet.StrankaFormatedWithAdress>
  <DomainObject.Predmet.StrankaFormatedWithAdressOIB>
    <izvorni_sadrzaj> ZLATNA POLJA, društvo s ograničenom odgovornošću za proizvodnju i trgovinu, OIB 39326190768, Bobovišća bb, 21404 Bobovišća</izvorni_sadrzaj>
    <derivirana_varijabla naziv="DomainObject.Predmet.StrankaFormatedWithAdressOIB_1"> ZLATNA POLJA, društvo s ograničenom odgovornošću za proizvodnju i trgovinu, OIB 39326190768, Bobovišća bb, 21404 Bobovišća</derivirana_varijabla>
  </DomainObject.Predmet.StrankaFormatedWithAdressOIB>
  <DomainObject.Predmet.StrankaWithAdress>
    <izvorni_sadrzaj>ZLATNA POLJA, društvo s ograničenom odgovornošću za proizvodnju i trgovinu Bobovišća bb,21404 Bobovišća</izvorni_sadrzaj>
    <derivirana_varijabla naziv="DomainObject.Predmet.StrankaWithAdress_1">ZLATNA POLJA, društvo s ograničenom odgovornošću za proizvodnju i trgovinu Bobovišća bb,21404 Bobovišća</derivirana_varijabla>
  </DomainObject.Predmet.StrankaWithAdress>
  <DomainObject.Predmet.StrankaWithAdressOIB>
    <izvorni_sadrzaj>ZLATNA POLJA, društvo s ograničenom odgovornošću za proizvodnju i trgovinu, OIB 39326190768, Bobovišća bb,21404 Bobovišća</izvorni_sadrzaj>
    <derivirana_varijabla naziv="DomainObject.Predmet.StrankaWithAdressOIB_1">ZLATNA POLJA, društvo s ograničenom odgovornošću za proizvodnju i trgovinu, OIB 39326190768, Bobovišća bb,21404 Bobovišća</derivirana_varijabla>
  </DomainObject.Predmet.StrankaWithAdressOIB>
  <DomainObject.Predmet.StrankaNazivFormated>
    <izvorni_sadrzaj>ZLATNA POLJA, društvo s ograničenom odgovornošću za proizvodnju i trgovinu</izvorni_sadrzaj>
    <derivirana_varijabla naziv="DomainObject.Predmet.StrankaNazivFormated_1">ZLATNA POLJA, društvo s ograničenom odgovornošću za proizvodnju i trgovinu</derivirana_varijabla>
  </DomainObject.Predmet.StrankaNazivFormated>
  <DomainObject.Predmet.StrankaNazivFormatedOIB>
    <izvorni_sadrzaj>ZLATNA POLJA, društvo s ograničenom odgovornošću za proizvodnju i trgovinu, OIB 39326190768</izvorni_sadrzaj>
    <derivirana_varijabla naziv="DomainObject.Predmet.StrankaNazivFormatedOIB_1">ZLATNA POLJA, društvo s ograničenom odgovornošću za proizvodnju i trgovinu, OIB 39326190768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Stečajni i likvidacijski odjel</izvorni_sadrzaj>
    <derivirana_varijabla naziv="DomainObject.Predmet.UstrojstvenaJedinicaVodi.Naziv_1">Stečajni i likvidacijski odjel</derivirana_varijabla>
  </DomainObject.Predmet.UstrojstvenaJedinicaVodi.Naziv>
  <DomainObject.Predmet.UstrojstvenaJedinicaVodi.Oznaka>
    <izvorni_sadrzaj>St i L odjel</izvorni_sadrzaj>
    <derivirana_varijabla naziv="DomainObject.Predmet.UstrojstvenaJedinicaVodi.Oznaka_1">St i L odjel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ZLATNA POLJA, društvo s ograničenom odgovornošću za proizvodnju i trgovinu</item>
    </izvorni_sadrzaj>
    <derivirana_varijabla naziv="DomainObject.Predmet.StrankaListFormated_1">
      <item>ZLATNA POLJA, društvo s ograničenom odgovornošću za proizvodnju i trgovinu</item>
    </derivirana_varijabla>
  </DomainObject.Predmet.StrankaListFormated>
  <DomainObject.Predmet.StrankaListFormatedOIB>
    <izvorni_sadrzaj>
      <item>ZLATNA POLJA, društvo s ograničenom odgovornošću za proizvodnju i trgovinu, OIB 39326190768</item>
    </izvorni_sadrzaj>
    <derivirana_varijabla naziv="DomainObject.Predmet.StrankaListFormatedOIB_1">
      <item>ZLATNA POLJA, društvo s ograničenom odgovornošću za proizvodnju i trgovinu, OIB 39326190768</item>
    </derivirana_varijabla>
  </DomainObject.Predmet.StrankaListFormatedOIB>
  <DomainObject.Predmet.StrankaListFormatedWithAdress>
    <izvorni_sadrzaj>
      <item>ZLATNA POLJA, društvo s ograničenom odgovornošću za proizvodnju i trgovinu, Bobovišća bb, 21404 Bobovišća</item>
    </izvorni_sadrzaj>
    <derivirana_varijabla naziv="DomainObject.Predmet.StrankaListFormatedWithAdress_1">
      <item>ZLATNA POLJA, društvo s ograničenom odgovornošću za proizvodnju i trgovinu, Bobovišća bb, 21404 Bobovišća</item>
    </derivirana_varijabla>
  </DomainObject.Predmet.StrankaListFormatedWithAdress>
  <DomainObject.Predmet.StrankaListFormatedWithAdressOIB>
    <izvorni_sadrzaj>
      <item>ZLATNA POLJA, društvo s ograničenom odgovornošću za proizvodnju i trgovinu, OIB 39326190768, Bobovišća bb, 21404 Bobovišća</item>
    </izvorni_sadrzaj>
    <derivirana_varijabla naziv="DomainObject.Predmet.StrankaListFormatedWithAdressOIB_1">
      <item>ZLATNA POLJA, društvo s ograničenom odgovornošću za proizvodnju i trgovinu, OIB 39326190768, Bobovišća bb, 21404 Bobovišća</item>
    </derivirana_varijabla>
  </DomainObject.Predmet.StrankaListFormatedWithAdressOIB>
  <DomainObject.Predmet.StrankaListNazivFormated>
    <izvorni_sadrzaj>
      <item>ZLATNA POLJA, društvo s ograničenom odgovornošću za proizvodnju i trgovinu</item>
    </izvorni_sadrzaj>
    <derivirana_varijabla naziv="DomainObject.Predmet.StrankaListNazivFormated_1">
      <item>ZLATNA POLJA, društvo s ograničenom odgovornošću za proizvodnju i trgovinu</item>
    </derivirana_varijabla>
  </DomainObject.Predmet.StrankaListNazivFormated>
  <DomainObject.Predmet.StrankaListNazivFormatedOIB>
    <izvorni_sadrzaj>
      <item>ZLATNA POLJA, društvo s ograničenom odgovornošću za proizvodnju i trgovinu, OIB 39326190768</item>
    </izvorni_sadrzaj>
    <derivirana_varijabla naziv="DomainObject.Predmet.StrankaListNazivFormatedOIB_1">
      <item>ZLATNA POLJA, društvo s ograničenom odgovornošću za proizvodnju i trgovinu, OIB 39326190768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ZLATNA POLJA, društvo s ograničenom odgovornošću za proizvodnju i trgovinu</izvorni_sadrzaj>
    <derivirana_varijabla naziv="DomainObject.Predmet.StrankaIDrugi_1">ZLATNA POLJA,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ZLATNA POLJA, društvo s ograničenom odgovornošću za proizvodnju i trgovinu, OIB 39326190768, Bobovišća bb, 21404 Bobovišća</izvorni_sadrzaj>
    <derivirana_varijabla naziv="DomainObject.Predmet.StrankaIDrugiAdressOIB_1">ZLATNA POLJA, društvo s ograničenom odgovornošću za proizvodnju i trgovinu, OIB 39326190768, Bobovišća bb, 21404 Bobovišća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POLJA, društvo s ograničenom odgovornošću za proizvodnju i trgovinu</item>
    </izvorni_sadrzaj>
    <derivirana_varijabla naziv="DomainObject.Predmet.SudioniciListNaziv_1">
      <item>ZLATNA POLJA, društvo s ograničenom odgovornošću za proizvodnju i trgovinu</item>
    </derivirana_varijabla>
  </DomainObject.Predmet.SudioniciListNaziv>
  <DomainObject.Predmet.SudioniciListAdressOIB>
    <izvorni_sadrzaj>
      <item>ZLATNA POLJA, društvo s ograničenom odgovornošću za proizvodnju i trgovinu, OIB 39326190768, Bobovišća bb,21404 Bobovišća</item>
    </izvorni_sadrzaj>
    <derivirana_varijabla naziv="DomainObject.Predmet.SudioniciListAdressOIB_1">
      <item>ZLATNA POLJA, društvo s ograničenom odgovornošću za proizvodnju i trgovinu, OIB 39326190768, Bobovišća bb,21404 Bobovišća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39326190768</item>
    </izvorni_sadrzaj>
    <derivirana_varijabla naziv="DomainObject.Predmet.SudioniciListNazivOIB_1">
      <item>, OIB 39326190768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A9D0A-A3BE-4AE6-9DA5-04BF8807A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213</properties:Words>
  <properties:Characters>1277</properties:Characters>
  <properties:Lines>44</properties:Lines>
  <properties:Paragraphs>20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2018-07-27T09:49:00Z</cp:lastPrinted>
  <dcterms:modified xmlns:xsi="http://www.w3.org/2001/XMLSchema-instance" xsi:type="dcterms:W3CDTF">2018-07-27T09:49:00Z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