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7cda" w14:paraId="2907cda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974A5D">
        <w:t>7</w:t>
      </w:r>
      <w:r w:rsidR="00957467">
        <w:t>28</w:t>
      </w:r>
      <w:r w:rsidR="001D7548">
        <w:t>/18</w:t>
      </w:r>
      <w:r w:rsidR="00D76812">
        <w:t>-</w:t>
      </w:r>
      <w:r w:rsidR="0000523E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F554DA">
        <w:t>GRAĐEVINSKI RADOVI JERGOVIĆ j.d.o.o. Sisak, Slovenski trg 4, OIB: 03605125618, MBS: 081006460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554DA">
        <w:t>GRAĐEVINSKI RADOVI JERGOVIĆ j.d.o.o. Sisak, Slovenski trg 4, OIB: 03605125618, MBS: 081006460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A5DE9">
        <w:t>20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3A5DE9">
        <w:t>0,</w:t>
      </w:r>
      <w:r w:rsidR="00F554DA">
        <w:t>40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F554DA">
        <w:t xml:space="preserve">Snježana Sudarević, Osijek, </w:t>
      </w:r>
      <w:r w:rsidR="0000523E">
        <w:t>K. A. Stepinca 35, OIB: 83030278680.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3A5DE9">
        <w:t xml:space="preserve">26. </w:t>
      </w:r>
      <w:r w:rsidR="00F554DA">
        <w:t>siječnja</w:t>
      </w:r>
      <w:r w:rsidR="00040F40">
        <w:t xml:space="preserve"> 201</w:t>
      </w:r>
      <w:r w:rsidR="00F554DA">
        <w:t>8</w:t>
      </w:r>
      <w:r w:rsidR="00040F40">
        <w:t>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F554DA">
        <w:t>GRAĐEVINSKI RADOVI JERGOVIĆ j.d.o.o. Sisak, Slovenski trg 4, OIB: 03605125618, MBS: 081006460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3A5DE9">
        <w:t>7</w:t>
      </w:r>
      <w:r w:rsidR="00F554DA">
        <w:t>28</w:t>
      </w:r>
      <w:r w:rsidR="00046F88">
        <w:t>/1</w:t>
      </w:r>
      <w:r w:rsidR="00A322BC">
        <w:t>8</w:t>
      </w:r>
      <w:r w:rsidR="0000523E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3A5DE9">
        <w:t>2</w:t>
      </w:r>
      <w:r w:rsidR="00F554DA">
        <w:t>4</w:t>
      </w:r>
      <w:r w:rsidR="003A5DE9">
        <w:t>.</w:t>
      </w:r>
      <w:r w:rsidR="00F554DA">
        <w:t>1</w:t>
      </w:r>
      <w:r w:rsidR="00A322BC">
        <w:t>.201</w:t>
      </w:r>
      <w:r w:rsidR="00F554DA">
        <w:t>8</w:t>
      </w:r>
      <w:r>
        <w:t xml:space="preserve">. g. u Očevidniku redoslijedu osnova za plaćanje ima evidentirane neizvršene osnove za plaćanje u neprekinutom razdoblju od 120 dana u ukupnom iznosu od </w:t>
      </w:r>
      <w:r w:rsidR="00F554DA">
        <w:t>14.209,67</w:t>
      </w:r>
      <w:r w:rsidR="003A5DE9">
        <w:t xml:space="preserve"> kn</w:t>
      </w:r>
      <w:r>
        <w:t xml:space="preserve"> u koji iznos je uračunata kamata i naknada FINE za provedbu ovrhe na novčanim sredstvima te da dužnik ima </w:t>
      </w:r>
      <w:r w:rsidR="00040F4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00523E">
        <w:t xml:space="preserve">Snježana Sudarević, Osijek, K. A. Stepinca 35, OIB: 83030278680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3A5DE9">
        <w:t>20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0A0" w:rsidR="00D030A0">
      <w:r>
        <w:separator/>
      </w:r>
    </w:p>
  </w:endnote>
  <w:endnote w:id="0" w:type="continuationSeparator">
    <w:p w:rsidRDefault="00D030A0" w:rsidR="00D03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0A0" w:rsidR="00D030A0">
      <w:r>
        <w:separator/>
      </w:r>
    </w:p>
  </w:footnote>
  <w:footnote w:id="0" w:type="continuationSeparator">
    <w:p w:rsidRDefault="00D030A0" w:rsidR="00D03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0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523E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5DE9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467"/>
    <w:rsid w:val="0095795B"/>
    <w:rsid w:val="00965A37"/>
    <w:rsid w:val="00974A5D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02C3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030A0"/>
    <w:rsid w:val="00D178DC"/>
    <w:rsid w:val="00D47883"/>
    <w:rsid w:val="00D50F85"/>
    <w:rsid w:val="00D515D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0DDD"/>
    <w:rsid w:val="00F1487A"/>
    <w:rsid w:val="00F1595D"/>
    <w:rsid w:val="00F554D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2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0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2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0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St-728/2018</izvorni_sadrzaj>
    <derivirana_varijabla naziv="DomainObject.Predmet.OznakaBroj_1">St-728/2018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GRAĐEVINSKI RADOVI JERGOVIĆ j.d.o.o.</izvorni_sadrzaj>
    <derivirana_varijabla naziv="DomainObject.Predmet.ProtustrankaFormated_1">  GRAĐEVINSKI RADOVI JERGOVIĆ j.d.o.o.</derivirana_varijabla>
  </DomainObject.Predmet.ProtustrankaFormated>
  <DomainObject.Predmet.ProtustrankaFormatedOIB>
    <izvorni_sadrzaj>  GRAĐEVINSKI RADOVI JERGOVIĆ j.d.o.o., OIB 03605125618</izvorni_sadrzaj>
    <derivirana_varijabla naziv="DomainObject.Predmet.ProtustrankaFormatedOIB_1">  GRAĐEVINSKI RADOVI JERGOVIĆ j.d.o.o., OIB 03605125618</derivirana_varijabla>
  </DomainObject.Predmet.ProtustrankaFormatedOIB>
  <DomainObject.Predmet.ProtustrankaFormatedWithAdress>
    <izvorni_sadrzaj> GRAĐEVINSKI RADOVI JERGOVIĆ j.d.o.o., Slovenski trg 4, 44000 Sisak</izvorni_sadrzaj>
    <derivirana_varijabla naziv="DomainObject.Predmet.ProtustrankaFormatedWithAdress_1"> GRAĐEVINSKI RADOVI JERGOVIĆ j.d.o.o., Slovenski trg 4, 44000 Sisak</derivirana_varijabla>
  </DomainObject.Predmet.ProtustrankaFormatedWithAdress>
  <DomainObject.Predmet.ProtustrankaFormatedWithAdressOIB>
    <izvorni_sadrzaj> GRAĐEVINSKI RADOVI JERGOVIĆ j.d.o.o., OIB 03605125618, Slovenski trg 4, 44000 Sisak</izvorni_sadrzaj>
    <derivirana_varijabla naziv="DomainObject.Predmet.ProtustrankaFormatedWithAdressOIB_1"> GRAĐEVINSKI RADOVI JERGOVIĆ j.d.o.o., OIB 03605125618, Slovenski trg 4, 44000 Sisak</derivirana_varijabla>
  </DomainObject.Predmet.ProtustrankaFormatedWithAdressOIB>
  <DomainObject.Predmet.ProtustrankaWithAdress>
    <izvorni_sadrzaj>GRAĐEVINSKI RADOVI JERGOVIĆ j.d.o.o. Slovenski trg 4, 44000 Sisak</izvorni_sadrzaj>
    <derivirana_varijabla naziv="DomainObject.Predmet.ProtustrankaWithAdress_1">GRAĐEVINSKI RADOVI JERGOVIĆ j.d.o.o. Slovenski trg 4, 44000 Sisak</derivirana_varijabla>
  </DomainObject.Predmet.ProtustrankaWithAdress>
  <DomainObject.Predmet.ProtustrankaWithAdressOIB>
    <izvorni_sadrzaj>GRAĐEVINSKI RADOVI JERGOVIĆ j.d.o.o., OIB 03605125618, Slovenski trg 4, 44000 Sisak</izvorni_sadrzaj>
    <derivirana_varijabla naziv="DomainObject.Predmet.ProtustrankaWithAdressOIB_1">GRAĐEVINSKI RADOVI JERGOVIĆ j.d.o.o., OIB 03605125618, Slovenski trg 4, 44000 Sisak</derivirana_varijabla>
  </DomainObject.Predmet.ProtustrankaWithAdressOIB>
  <DomainObject.Predmet.ProtustrankaNazivFormated>
    <izvorni_sadrzaj>GRAĐEVINSKI RADOVI JERGOVIĆ j.d.o.o.</izvorni_sadrzaj>
    <derivirana_varijabla naziv="DomainObject.Predmet.ProtustrankaNazivFormated_1">GRAĐEVINSKI RADOVI JERGOVIĆ j.d.o.o.</derivirana_varijabla>
  </DomainObject.Predmet.ProtustrankaNazivFormated>
  <DomainObject.Predmet.ProtustrankaNazivFormatedOIB>
    <izvorni_sadrzaj>GRAĐEVINSKI RADOVI JERGOVIĆ j.d.o.o., OIB 03605125618</izvorni_sadrzaj>
    <derivirana_varijabla naziv="DomainObject.Predmet.ProtustrankaNazivFormatedOIB_1">GRAĐEVINSKI RADOVI JERGOVIĆ j.d.o.o., OIB 03605125618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GRAĐEVINSKI RADOVI JERGOVIĆ j.d.o.o.</item>
    </izvorni_sadrzaj>
    <derivirana_varijabla naziv="DomainObject.Predmet.ProtuStrankaListFormated_1">
      <item>GRAĐEVINSKI RADOVI JERGOVIĆ j.d.o.o.</item>
    </derivirana_varijabla>
  </DomainObject.Predmet.ProtuStrankaListFormated>
  <DomainObject.Predmet.ProtuStrankaListFormatedOIB>
    <izvorni_sadrzaj>
      <item>GRAĐEVINSKI RADOVI JERGOVIĆ j.d.o.o., OIB 03605125618</item>
    </izvorni_sadrzaj>
    <derivirana_varijabla naziv="DomainObject.Predmet.ProtuStrankaListFormatedOIB_1">
      <item>GRAĐEVINSKI RADOVI JERGOVIĆ j.d.o.o., OIB 03605125618</item>
    </derivirana_varijabla>
  </DomainObject.Predmet.ProtuStrankaListFormatedOIB>
  <DomainObject.Predmet.ProtuStrankaListFormatedWithAdress>
    <izvorni_sadrzaj>
      <item>GRAĐEVINSKI RADOVI JERGOVIĆ j.d.o.o., Slovenski trg 4, 44000 Sisak</item>
    </izvorni_sadrzaj>
    <derivirana_varijabla naziv="DomainObject.Predmet.ProtuStrankaListFormatedWithAdress_1">
      <item>GRAĐEVINSKI RADOVI JERGOVIĆ j.d.o.o., Slovenski trg 4, 44000 Sisak</item>
    </derivirana_varijabla>
  </DomainObject.Predmet.ProtuStrankaListFormatedWithAdress>
  <DomainObject.Predmet.ProtuStrankaListFormatedWithAdressOIB>
    <izvorni_sadrzaj>
      <item>GRAĐEVINSKI RADOVI JERGOVIĆ j.d.o.o., OIB 03605125618, Slovenski trg 4, 44000 Sisak</item>
    </izvorni_sadrzaj>
    <derivirana_varijabla naziv="DomainObject.Predmet.ProtuStrankaListFormatedWithAdressOIB_1">
      <item>GRAĐEVINSKI RADOVI JERGOVIĆ j.d.o.o., OIB 03605125618, Slovenski trg 4, 44000 Sisak</item>
    </derivirana_varijabla>
  </DomainObject.Predmet.ProtuStrankaListFormatedWithAdressOIB>
  <DomainObject.Predmet.ProtuStrankaListNazivFormated>
    <izvorni_sadrzaj>
      <item>GRAĐEVINSKI RADOVI JERGOVIĆ j.d.o.o.</item>
    </izvorni_sadrzaj>
    <derivirana_varijabla naziv="DomainObject.Predmet.ProtuStrankaListNazivFormated_1">
      <item>GRAĐEVINSKI RADOVI JERGOVIĆ j.d.o.o.</item>
    </derivirana_varijabla>
  </DomainObject.Predmet.ProtuStrankaListNazivFormated>
  <DomainObject.Predmet.ProtuStrankaListNazivFormatedOIB>
    <izvorni_sadrzaj>
      <item>GRAĐEVINSKI RADOVI JERGOVIĆ j.d.o.o., OIB 03605125618</item>
    </izvorni_sadrzaj>
    <derivirana_varijabla naziv="DomainObject.Predmet.ProtuStrankaListNazivFormatedOIB_1">
      <item>GRAĐEVINSKI RADOVI JERGOVIĆ j.d.o.o., OIB 03605125618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GRAĐEVINSKI RADOVI JERGOVIĆ j.d.o.o.</izvorni_sadrzaj>
    <derivirana_varijabla naziv="DomainObject.Predmet.ProtustrankaIDrugi_1">GRAĐEVINSKI RADOVI JERGOVIĆ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GRAĐEVINSKI RADOVI JERGOVIĆ j.d.o.o., OIB 03605125618, Slovenski trg 4, 44000 Sisak</izvorni_sadrzaj>
    <derivirana_varijabla naziv="DomainObject.Predmet.ProtustrankaIDrugiAdressOIB_1">GRAĐEVINSKI RADOVI JERGOVIĆ j.d.o.o., OIB 03605125618, Slovenski trg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GRAĐEVINSKI RADOVI JERGOVIĆ j.d.o.o.</item>
      <item>FINA Regionalni centar Zagreb</item>
    </izvorni_sadrzaj>
    <derivirana_varijabla naziv="DomainObject.Predmet.SudioniciListNaziv_1">
      <item>GRAĐEVINSKI RADOVI JERGOVIĆ j.d.o.o.</item>
      <item>FINA Regionalni centar Zagreb</item>
    </derivirana_varijabla>
  </DomainObject.Predmet.SudioniciListNaziv>
  <DomainObject.Predmet.SudioniciListAdressOIB>
    <izvorni_sadrzaj>
      <item>GRAĐEVINSKI RADOVI JERGOVIĆ j.d.o.o., OIB 03605125618, Slovenski trg 4,44000 Sisak</item>
      <item>FINA Regionalni centar Zagreb, OIB 85821130368, Trg svibanjskih žrtava 1995. br. 1,10000 Zagreb</item>
    </izvorni_sadrzaj>
    <derivirana_varijabla naziv="DomainObject.Predmet.SudioniciListAdressOIB_1">
      <item>GRAĐEVINSKI RADOVI JERGOVIĆ j.d.o.o., OIB 03605125618, Slovenski trg 4,44000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03605125618</item>
      <item>, OIB 85821130368</item>
    </izvorni_sadrzaj>
    <derivirana_varijabla naziv="DomainObject.Predmet.SudioniciListNazivOIB_1">
      <item>, OIB 03605125618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D93A8-B263-4A02-9401-77759E834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451</properties:Words>
  <properties:Characters>2509</properties:Characters>
  <properties:Lines>105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2018-07-06T10:17:00Z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2018-07-06T10:19:00Z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St-728-18.docx)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