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f27b" w14:paraId="902f27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E0648B" w:rsidRPr="00E0648B">
        <w:t>IN TEKSTIL j.d.o.o. za trgovinu i djelatnost turističke agencije, Zadar, Zrinsko Frankopanska 14, OIB: 81916134010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D12C1">
        <w:t>23</w:t>
      </w:r>
      <w:r>
        <w:t>.</w:t>
      </w:r>
      <w:r w:rsidR="00B51EA5">
        <w:t xml:space="preserve"> </w:t>
      </w:r>
      <w:r w:rsidR="00A340EB">
        <w:t>kolovoza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340EB">
        <w:t>4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0648B" w:rsidRPr="00E0648B">
        <w:t>IN TEKSTIL j.d.o.o. za trgovinu i djelatnost turističke agencije, Zadar, Zrinsko Frankopanska 14, OIB: 81916134010</w:t>
      </w:r>
      <w:r w:rsidR="00990573">
        <w:t xml:space="preserve">, </w:t>
      </w:r>
      <w:r>
        <w:t xml:space="preserve">na temelju neizvršenih osnova za plaćanje iznosi </w:t>
      </w:r>
      <w:r w:rsidR="00E0648B">
        <w:t>23</w:t>
      </w:r>
      <w:r w:rsidR="00990573">
        <w:t>.</w:t>
      </w:r>
      <w:r w:rsidR="00E0648B">
        <w:t>357</w:t>
      </w:r>
      <w:r w:rsidR="008F2806">
        <w:t>,</w:t>
      </w:r>
      <w:r w:rsidR="00E0648B">
        <w:t>54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E0648B">
        <w:t>Ivo Storeli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340EB">
        <w:t>4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5019E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E0648B">
      <w:t>371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E0648B">
      <w:t>371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81463"/>
    <w:rsid w:val="00395D66"/>
    <w:rsid w:val="003D6394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19E5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12C1"/>
    <w:rsid w:val="005D6212"/>
    <w:rsid w:val="005F67DA"/>
    <w:rsid w:val="00611283"/>
    <w:rsid w:val="0063348D"/>
    <w:rsid w:val="006444A6"/>
    <w:rsid w:val="00672C9C"/>
    <w:rsid w:val="006A66B9"/>
    <w:rsid w:val="006E6B12"/>
    <w:rsid w:val="006F6C7A"/>
    <w:rsid w:val="00707A78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8B2836"/>
    <w:rsid w:val="008B6ED8"/>
    <w:rsid w:val="008F280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0648B"/>
    <w:rsid w:val="00E321A6"/>
    <w:rsid w:val="00E626FA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TEKSTIL j.d.o.o. za trgovinu i djelatnost turističke agencije</izvorni_sadrzaj>
    <derivirana_varijabla naziv="DomainObject.Predmet.ProtustrankaFormated_1">  IN TEKSTIL j.d.o.o. za trgovinu i djelatnost turističke agencije</derivirana_varijabla>
  </DomainObject.Predmet.ProtustrankaFormated>
  <DomainObject.Predmet.ProtustrankaFormatedOIB>
    <izvorni_sadrzaj>  IN TEKSTIL j.d.o.o. za trgovinu i djelatnost turističke agencije, OIB 81916134010</izvorni_sadrzaj>
    <derivirana_varijabla naziv="DomainObject.Predmet.ProtustrankaFormatedOIB_1">  IN TEKSTIL j.d.o.o. za trgovinu i djelatnost turističke agencije, OIB 81916134010</derivirana_varijabla>
  </DomainObject.Predmet.ProtustrankaFormatedOIB>
  <DomainObject.Predmet.ProtustrankaFormatedWithAdress>
    <izvorni_sadrzaj> IN TEKSTIL j.d.o.o. za trgovinu i djelatnost turističke agencije, Zrinsko Frankopanska 14, 23000 Zadar</izvorni_sadrzaj>
    <derivirana_varijabla naziv="DomainObject.Predmet.ProtustrankaFormatedWithAdress_1"> IN TEKSTIL j.d.o.o. za trgovinu i djelatnost turističke agencije, Zrinsko Frankopanska 14, 23000 Zadar</derivirana_varijabla>
  </DomainObject.Predmet.ProtustrankaFormatedWithAdress>
  <DomainObject.Predmet.ProtustrankaFormatedWithAdressOIB>
    <izvorni_sadrzaj> IN TEKSTIL j.d.o.o. za trgovinu i djelatnost turističke agencije, OIB 81916134010, Zrinsko Frankopanska 14, 23000 Zadar</izvorni_sadrzaj>
    <derivirana_varijabla naziv="DomainObject.Predmet.ProtustrankaFormatedWithAdressOIB_1"> IN TEKSTIL j.d.o.o. za trgovinu i djelatnost turističke agencije, OIB 81916134010, Zrinsko Frankopanska 14, 23000 Zadar</derivirana_varijabla>
  </DomainObject.Predmet.ProtustrankaFormatedWithAdressOIB>
  <DomainObject.Predmet.ProtustrankaWithAdress>
    <izvorni_sadrzaj>IN TEKSTIL j.d.o.o. za trgovinu i djelatnost turističke agencije Zrinsko Frankopanska 14, 23000 Zadar</izvorni_sadrzaj>
    <derivirana_varijabla naziv="DomainObject.Predmet.ProtustrankaWithAdress_1">IN TEKSTIL j.d.o.o. za trgovinu i djelatnost turističke agencije Zrinsko Frankopanska 14, 23000 Zadar</derivirana_varijabla>
  </DomainObject.Predmet.ProtustrankaWithAdress>
  <DomainObject.Predmet.ProtustrankaWithAdressOIB>
    <izvorni_sadrzaj>IN TEKSTIL j.d.o.o. za trgovinu i djelatnost turističke agencije, OIB 81916134010, Zrinsko Frankopanska 14, 23000 Zadar</izvorni_sadrzaj>
    <derivirana_varijabla naziv="DomainObject.Predmet.ProtustrankaWithAdressOIB_1">IN TEKSTIL j.d.o.o. za trgovinu i djelatnost turističke agencije, OIB 81916134010, Zrinsko Frankopanska 14, 23000 Zadar</derivirana_varijabla>
  </DomainObject.Predmet.ProtustrankaWithAdressOIB>
  <DomainObject.Predmet.ProtustrankaNazivFormated>
    <izvorni_sadrzaj>IN TEKSTIL j.d.o.o. za trgovinu i djelatnost turističke agencije</izvorni_sadrzaj>
    <derivirana_varijabla naziv="DomainObject.Predmet.ProtustrankaNazivFormated_1">IN TEKSTIL j.d.o.o. za trgovinu i djelatnost turističke agencije</derivirana_varijabla>
  </DomainObject.Predmet.ProtustrankaNazivFormated>
  <DomainObject.Predmet.ProtustrankaNazivFormatedOIB>
    <izvorni_sadrzaj>IN TEKSTIL j.d.o.o. za trgovinu i djelatnost turističke agencije, OIB 81916134010</izvorni_sadrzaj>
    <derivirana_varijabla naziv="DomainObject.Predmet.ProtustrankaNazivFormatedOIB_1">IN TEKSTIL j.d.o.o. za trgovinu i djelatnost turističke agencije, OIB 81916134010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 TEKSTIL j.d.o.o. za trgovinu i djelatnost turističke agencije</item>
    </izvorni_sadrzaj>
    <derivirana_varijabla naziv="DomainObject.Predmet.ProtuStrankaListFormated_1">
      <item>IN TEKSTIL j.d.o.o. za trgovinu i djelatnost turističke agencije</item>
    </derivirana_varijabla>
  </DomainObject.Predmet.ProtuStrankaListFormated>
  <DomainObject.Predmet.ProtuStrankaListFormatedOIB>
    <izvorni_sadrzaj>
      <item>IN TEKSTIL j.d.o.o. za trgovinu i djelatnost turističke agencije, OIB 81916134010</item>
    </izvorni_sadrzaj>
    <derivirana_varijabla naziv="DomainObject.Predmet.ProtuStrankaListFormatedOIB_1">
      <item>IN TEKSTIL j.d.o.o. za trgovinu i djelatnost turističke agencije, OIB 81916134010</item>
    </derivirana_varijabla>
  </DomainObject.Predmet.ProtuStrankaListFormatedOIB>
  <DomainObject.Predmet.ProtuStrankaListFormatedWithAdress>
    <izvorni_sadrzaj>
      <item>IN TEKSTIL j.d.o.o. za trgovinu i djelatnost turističke agencije, Zrinsko Frankopanska 14, 23000 Zadar</item>
    </izvorni_sadrzaj>
    <derivirana_varijabla naziv="DomainObject.Predmet.ProtuStrankaListFormatedWithAdress_1">
      <item>IN TEKSTIL j.d.o.o. za trgovinu i djelatnost turističke agencije, Zrinsko Frankopanska 14, 23000 Zadar</item>
    </derivirana_varijabla>
  </DomainObject.Predmet.ProtuStrankaListFormatedWithAdress>
  <DomainObject.Predmet.ProtuStrankaListFormatedWithAdressOIB>
    <izvorni_sadrzaj>
      <item>IN TEKSTIL j.d.o.o. za trgovinu i djelatnost turističke agencije, OIB 81916134010, Zrinsko Frankopanska 14, 23000 Zadar</item>
    </izvorni_sadrzaj>
    <derivirana_varijabla naziv="DomainObject.Predmet.ProtuStrankaListFormatedWithAdressOIB_1">
      <item>IN TEKSTIL j.d.o.o. za trgovinu i djelatnost turističke agencije, OIB 81916134010, Zrinsko Frankopanska 14, 23000 Zadar</item>
    </derivirana_varijabla>
  </DomainObject.Predmet.ProtuStrankaListFormatedWithAdressOIB>
  <DomainObject.Predmet.ProtuStrankaListNazivFormated>
    <izvorni_sadrzaj>
      <item>IN TEKSTIL j.d.o.o. za trgovinu i djelatnost turističke agencije</item>
    </izvorni_sadrzaj>
    <derivirana_varijabla naziv="DomainObject.Predmet.ProtuStrankaListNazivFormated_1">
      <item>IN TEKSTIL j.d.o.o. za trgovinu i djelatnost turističke agencije</item>
    </derivirana_varijabla>
  </DomainObject.Predmet.ProtuStrankaListNazivFormated>
  <DomainObject.Predmet.ProtuStrankaListNazivFormatedOIB>
    <izvorni_sadrzaj>
      <item>IN TEKSTIL j.d.o.o. za trgovinu i djelatnost turističke agencije, OIB 81916134010</item>
    </izvorni_sadrzaj>
    <derivirana_varijabla naziv="DomainObject.Predmet.ProtuStrankaListNazivFormatedOIB_1">
      <item>IN TEKSTIL j.d.o.o. za trgovinu i djelatnost turističke agencije, OIB 81916134010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 TEKSTIL j.d.o.o. za trgovinu i djelatnost turističke agencije</izvorni_sadrzaj>
    <derivirana_varijabla naziv="DomainObject.Predmet.ProtustrankaIDrugi_1">IN TEKSTIL j.d.o.o. za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 TEKSTIL j.d.o.o. za trgovinu i djelatnost turističke agencije, OIB 81916134010, Zrinsko Frankopanska 14, 23000 Zadar</izvorni_sadrzaj>
    <derivirana_varijabla naziv="DomainObject.Predmet.ProtustrankaIDrugiAdressOIB_1">IN TEKSTIL j.d.o.o. za trgovinu i djelatnost turističke agencije, OIB 81916134010, Zrinsko Frankopanska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 TEKSTIL j.d.o.o. za trgovinu i djelatnost turističke agencije</item>
    </izvorni_sadrzaj>
    <derivirana_varijabla naziv="DomainObject.Predmet.SudioniciListNaziv_1">
      <item>fina</item>
      <item>IN TEKSTIL j.d.o.o. za trgovinu i djelatnost turističke agencije</item>
    </derivirana_varijabla>
  </DomainObject.Predmet.SudioniciListNaziv>
  <DomainObject.Predmet.SudioniciListAdressOIB>
    <izvorni_sadrzaj>
      <item>fina, OIB 85821130368</item>
      <item>IN TEKSTIL j.d.o.o. za trgovinu i djelatnost turističke agencije, OIB 81916134010, Zrinsko Frankopanska 14,23000 Zadar</item>
    </izvorni_sadrzaj>
    <derivirana_varijabla naziv="DomainObject.Predmet.SudioniciListAdressOIB_1">
      <item>fina, OIB 85821130368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81916134010</item>
    </izvorni_sadrzaj>
    <derivirana_varijabla naziv="DomainObject.Predmet.SudioniciListNazivOIB_1">
      <item>, OIB 85821130368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07860-590B-4FAD-9014-F5BB76E0D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2057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2017-09-04T08:07:00Z</dcterms:created>
  <dc:creator>Tina Grgas</dc:creator>
  <cp:lastModifiedBy>wsadmin</cp:lastModifiedBy>
  <cp:lastPrinted>2017-09-04T08:08:00Z</cp:lastPrinted>
  <dcterms:modified xmlns:xsi="http://www.w3.org/2001/XMLSchema-instance" xsi:type="dcterms:W3CDTF">2017-09-04T12:09:00Z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