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71BF1" w:rsidP="00071BF1" w:rsidRDefault="00680EEA" w14:paraId="d274d65" w14:textId="d274d65">
      <w:pPr>
        <w:pStyle w:val="Bezproreda"/>
        <w:ind w:left="284"/>
        <w:jc w:val="both"/>
        <w15:collapsed w:val="false"/>
        <w:rPr>
          <w:rFonts w:ascii="Courier New" w:hAnsi="Courier New" w:cs="Courier New"/>
        </w:rPr>
      </w:pPr>
      <w:bookmarkStart w:name="_GoBack" w:id="0"/>
      <w:bookmarkEnd w:id="0"/>
      <w:r>
        <w:rPr>
          <w:rFonts w:ascii="Courier New" w:hAnsi="Courier New" w:cs="Courier New"/>
        </w:rPr>
        <w:t>EUROS  d.o.o. u stečaju, OIB:32627974284</w:t>
      </w:r>
    </w:p>
    <w:p w:rsidR="00680EEA" w:rsidP="00071BF1" w:rsidRDefault="00B11CEC">
      <w:pPr>
        <w:pStyle w:val="Bezproreda"/>
        <w:ind w:left="284"/>
        <w:jc w:val="both"/>
        <w:rPr>
          <w:rFonts w:ascii="Courier New" w:hAnsi="Courier New" w:cs="Courier New"/>
        </w:rPr>
      </w:pPr>
      <w:r>
        <w:rPr>
          <w:rFonts w:ascii="Courier New" w:hAnsi="Courier New" w:cs="Courier New"/>
        </w:rPr>
        <w:t>10370 Sesvete, Jelkove</w:t>
      </w:r>
      <w:r w:rsidR="00680EEA">
        <w:rPr>
          <w:rFonts w:ascii="Courier New" w:hAnsi="Courier New" w:cs="Courier New"/>
        </w:rPr>
        <w:t>čka 5b.</w:t>
      </w:r>
    </w:p>
    <w:p w:rsidR="00680EEA" w:rsidP="00071BF1" w:rsidRDefault="00680EEA">
      <w:pPr>
        <w:pStyle w:val="Bezproreda"/>
        <w:ind w:left="-284" w:firstLine="568"/>
        <w:jc w:val="both"/>
        <w:rPr>
          <w:rFonts w:ascii="Courier New" w:hAnsi="Courier New" w:cs="Courier New"/>
        </w:rPr>
      </w:pPr>
      <w:r>
        <w:rPr>
          <w:rFonts w:ascii="Courier New" w:hAnsi="Courier New" w:cs="Courier New"/>
        </w:rPr>
        <w:t xml:space="preserve">Stečajni upravitelj                    </w:t>
      </w: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Posl.broj:46.St-4376/16</w:t>
      </w:r>
    </w:p>
    <w:p w:rsidR="00680EEA" w:rsidP="00680EEA" w:rsidRDefault="00680EEA">
      <w:pPr>
        <w:pStyle w:val="Bezproreda"/>
        <w:ind w:left="-284"/>
        <w:jc w:val="both"/>
        <w:rPr>
          <w:rFonts w:ascii="Courier New" w:hAnsi="Courier New" w:cs="Courier New"/>
        </w:rPr>
      </w:pPr>
    </w:p>
    <w:p w:rsidR="00680EEA" w:rsidP="00071BF1" w:rsidRDefault="00680EEA">
      <w:pPr>
        <w:pStyle w:val="Bezproreda"/>
        <w:ind w:left="-284" w:firstLine="568"/>
        <w:jc w:val="both"/>
        <w:rPr>
          <w:rFonts w:ascii="Courier New" w:hAnsi="Courier New" w:cs="Courier New"/>
        </w:rPr>
      </w:pPr>
      <w:r>
        <w:rPr>
          <w:rFonts w:ascii="Courier New" w:hAnsi="Courier New" w:cs="Courier New"/>
        </w:rPr>
        <w:t>Ured stečajnog upravitelja</w:t>
      </w:r>
    </w:p>
    <w:p w:rsidR="00680EEA" w:rsidP="00071BF1" w:rsidRDefault="00680EEA">
      <w:pPr>
        <w:pStyle w:val="Bezproreda"/>
        <w:ind w:left="284"/>
        <w:jc w:val="both"/>
        <w:rPr>
          <w:rFonts w:ascii="Courier New" w:hAnsi="Courier New" w:cs="Courier New"/>
        </w:rPr>
      </w:pPr>
      <w:r>
        <w:rPr>
          <w:rFonts w:ascii="Courier New" w:hAnsi="Courier New" w:cs="Courier New"/>
        </w:rPr>
        <w:t>Ul.Slobode 20., 10310 Ivanić-Grad</w:t>
      </w:r>
    </w:p>
    <w:p w:rsidR="00B11CEC" w:rsidP="00B11CEC" w:rsidRDefault="00680EEA">
      <w:pPr>
        <w:pStyle w:val="Bezproreda"/>
        <w:ind w:left="284"/>
        <w:jc w:val="both"/>
        <w:rPr>
          <w:rFonts w:ascii="Courier New" w:hAnsi="Courier New" w:cs="Courier New"/>
        </w:rPr>
      </w:pPr>
      <w:r>
        <w:rPr>
          <w:rFonts w:ascii="Courier New" w:hAnsi="Courier New" w:cs="Courier New"/>
        </w:rPr>
        <w:t>Tel/fax 01 28 88 393</w:t>
      </w:r>
    </w:p>
    <w:p w:rsidR="00680EEA" w:rsidP="00B11CEC" w:rsidRDefault="00680EEA">
      <w:pPr>
        <w:pStyle w:val="Bezproreda"/>
        <w:ind w:left="284"/>
        <w:jc w:val="both"/>
        <w:rPr>
          <w:rFonts w:ascii="Courier New" w:hAnsi="Courier New" w:cs="Courier New"/>
        </w:rPr>
      </w:pPr>
      <w:r>
        <w:rPr>
          <w:rFonts w:ascii="Courier New" w:hAnsi="Courier New" w:cs="Courier New"/>
        </w:rPr>
        <w:t>Mob.091 516 84 04, 098 495 681</w:t>
      </w:r>
    </w:p>
    <w:p w:rsidR="00680EEA" w:rsidP="00680EEA" w:rsidRDefault="00680EEA">
      <w:pPr>
        <w:pStyle w:val="Bezproreda"/>
        <w:ind w:left="-284"/>
        <w:jc w:val="both"/>
        <w:rPr>
          <w:rFonts w:ascii="Courier New" w:hAnsi="Courier New" w:cs="Courier New"/>
        </w:rPr>
      </w:pP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Trgovački sud u Zagrebu</w:t>
      </w: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Amruševa 2/II</w:t>
      </w: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10000 Zagreb</w:t>
      </w: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Stečajni sudac</w:t>
      </w:r>
    </w:p>
    <w:p w:rsidR="00680EEA" w:rsidP="00071BF1" w:rsidRDefault="00071BF1">
      <w:pPr>
        <w:pStyle w:val="Bezproreda"/>
        <w:ind w:left="284"/>
        <w:jc w:val="both"/>
        <w:rPr>
          <w:rFonts w:ascii="Courier New" w:hAnsi="Courier New" w:cs="Courier New"/>
        </w:rPr>
      </w:pPr>
      <w:r>
        <w:rPr>
          <w:rFonts w:ascii="Courier New" w:hAnsi="Courier New" w:cs="Courier New"/>
        </w:rPr>
        <w:t xml:space="preserve"> </w:t>
      </w:r>
      <w:r w:rsidR="00680EEA">
        <w:rPr>
          <w:rFonts w:ascii="Courier New" w:hAnsi="Courier New" w:cs="Courier New"/>
        </w:rPr>
        <w:t>Ivanić-Grad, 19.08.2019.</w:t>
      </w:r>
    </w:p>
    <w:p w:rsidR="00680EEA" w:rsidP="00680EEA" w:rsidRDefault="00680EEA">
      <w:pPr>
        <w:pStyle w:val="Bezproreda"/>
        <w:ind w:left="-284"/>
        <w:jc w:val="both"/>
        <w:rPr>
          <w:rFonts w:ascii="Courier New" w:hAnsi="Courier New" w:cs="Courier New"/>
        </w:rPr>
      </w:pPr>
    </w:p>
    <w:p w:rsidR="00680EEA" w:rsidP="00680EEA" w:rsidRDefault="00680EEA">
      <w:pPr>
        <w:pStyle w:val="Bezproreda"/>
        <w:ind w:left="-284"/>
        <w:jc w:val="both"/>
        <w:rPr>
          <w:rFonts w:ascii="Courier New" w:hAnsi="Courier New" w:cs="Courier New"/>
        </w:rPr>
      </w:pP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P O P I S</w:t>
      </w:r>
    </w:p>
    <w:p w:rsidR="00680EEA" w:rsidP="00680EEA" w:rsidRDefault="00680EEA">
      <w:pPr>
        <w:pStyle w:val="Bezproreda"/>
        <w:ind w:left="-284"/>
        <w:jc w:val="both"/>
        <w:rPr>
          <w:rFonts w:ascii="Courier New" w:hAnsi="Courier New" w:cs="Courier New"/>
        </w:rPr>
      </w:pPr>
    </w:p>
    <w:p w:rsidR="00680EEA" w:rsidP="00680EEA" w:rsidRDefault="00680EEA">
      <w:pPr>
        <w:pStyle w:val="Bezproreda"/>
        <w:ind w:left="-284"/>
        <w:jc w:val="both"/>
        <w:rPr>
          <w:rFonts w:ascii="Courier New" w:hAnsi="Courier New" w:cs="Courier New"/>
        </w:rPr>
      </w:pPr>
      <w:r>
        <w:rPr>
          <w:rFonts w:ascii="Courier New" w:hAnsi="Courier New" w:cs="Courier New"/>
        </w:rPr>
        <w:t xml:space="preserve">         primljenih Prijava tražbina stečajnih vjerovnika</w:t>
      </w:r>
    </w:p>
    <w:p w:rsidR="00AA6DB5" w:rsidP="00680EEA" w:rsidRDefault="00680EEA">
      <w:pPr>
        <w:pStyle w:val="Bezproreda"/>
        <w:ind w:left="-284"/>
        <w:jc w:val="both"/>
        <w:rPr>
          <w:rFonts w:ascii="Courier New" w:hAnsi="Courier New" w:cs="Courier New"/>
        </w:rPr>
      </w:pPr>
      <w:r>
        <w:rPr>
          <w:rFonts w:ascii="Courier New" w:hAnsi="Courier New" w:cs="Courier New"/>
        </w:rPr>
        <w:t xml:space="preserve">         za EUROS d.o.o. u stečaju </w:t>
      </w:r>
      <w:r w:rsidR="00AA6DB5">
        <w:rPr>
          <w:rFonts w:ascii="Courier New" w:hAnsi="Courier New" w:cs="Courier New"/>
        </w:rPr>
        <w:t>za trgovinu, zastupanje</w:t>
      </w:r>
    </w:p>
    <w:p w:rsidR="00AA6DB5" w:rsidP="00680EEA" w:rsidRDefault="00AA6DB5">
      <w:pPr>
        <w:pStyle w:val="Bezproreda"/>
        <w:ind w:left="-284"/>
        <w:jc w:val="both"/>
        <w:rPr>
          <w:rFonts w:ascii="Courier New" w:hAnsi="Courier New" w:cs="Courier New"/>
        </w:rPr>
      </w:pPr>
      <w:r>
        <w:rPr>
          <w:rFonts w:ascii="Courier New" w:hAnsi="Courier New" w:cs="Courier New"/>
        </w:rPr>
        <w:t xml:space="preserve">         i prijevoz, OIB:32627974284, 10370 Sesvete, </w:t>
      </w:r>
    </w:p>
    <w:p w:rsidR="00AA6DB5" w:rsidP="00680EEA" w:rsidRDefault="00AA6DB5">
      <w:pPr>
        <w:pStyle w:val="Bezproreda"/>
        <w:ind w:left="-284"/>
        <w:jc w:val="both"/>
        <w:rPr>
          <w:rFonts w:ascii="Courier New" w:hAnsi="Courier New" w:cs="Courier New"/>
        </w:rPr>
      </w:pPr>
      <w:r>
        <w:rPr>
          <w:rFonts w:ascii="Courier New" w:hAnsi="Courier New" w:cs="Courier New"/>
        </w:rPr>
        <w:t xml:space="preserve">      </w:t>
      </w:r>
      <w:r w:rsidR="00D308C7">
        <w:rPr>
          <w:rFonts w:ascii="Courier New" w:hAnsi="Courier New" w:cs="Courier New"/>
        </w:rPr>
        <w:t xml:space="preserve">   Jelkove</w:t>
      </w:r>
      <w:r>
        <w:rPr>
          <w:rFonts w:ascii="Courier New" w:hAnsi="Courier New" w:cs="Courier New"/>
        </w:rPr>
        <w:t xml:space="preserve">čka 5b. do zakonskog roka sukladno  </w:t>
      </w:r>
    </w:p>
    <w:p w:rsidR="00071BF1" w:rsidP="00AA6DB5" w:rsidRDefault="00AA6DB5">
      <w:pPr>
        <w:pStyle w:val="Bezproreda"/>
        <w:jc w:val="both"/>
        <w:rPr>
          <w:rFonts w:ascii="Courier New" w:hAnsi="Courier New" w:cs="Courier New"/>
        </w:rPr>
      </w:pPr>
      <w:r>
        <w:rPr>
          <w:rFonts w:ascii="Courier New" w:hAnsi="Courier New" w:cs="Courier New"/>
        </w:rPr>
        <w:t xml:space="preserve">             čl. 222. SZ-a /NN 71/15 i 104/17/</w:t>
      </w:r>
    </w:p>
    <w:p w:rsidR="00071BF1" w:rsidP="00071BF1" w:rsidRDefault="00071BF1">
      <w:pPr>
        <w:pStyle w:val="Bezproreda"/>
        <w:ind w:left="-284"/>
        <w:jc w:val="both"/>
        <w:rPr>
          <w:rFonts w:ascii="Courier New" w:hAnsi="Courier New" w:cs="Courier New"/>
        </w:rPr>
      </w:pPr>
    </w:p>
    <w:p w:rsidR="00071BF1" w:rsidP="00071BF1" w:rsidRDefault="00071BF1">
      <w:pPr>
        <w:pStyle w:val="Bezproreda"/>
        <w:ind w:left="284"/>
        <w:jc w:val="both"/>
        <w:rPr>
          <w:rFonts w:ascii="Courier New" w:hAnsi="Courier New" w:cs="Courier New"/>
        </w:rPr>
      </w:pPr>
      <w:r>
        <w:rPr>
          <w:rFonts w:ascii="Courier New" w:hAnsi="Courier New" w:cs="Courier New"/>
        </w:rPr>
        <w:t xml:space="preserve">  </w:t>
      </w:r>
    </w:p>
    <w:p w:rsidR="00071BF1" w:rsidP="00071BF1" w:rsidRDefault="00071BF1">
      <w:pPr>
        <w:pStyle w:val="Bezproreda"/>
        <w:ind w:left="284"/>
        <w:jc w:val="both"/>
        <w:rPr>
          <w:rFonts w:ascii="Courier New" w:hAnsi="Courier New" w:cs="Courier New"/>
        </w:rPr>
      </w:pPr>
      <w:r>
        <w:rPr>
          <w:rFonts w:ascii="Courier New" w:hAnsi="Courier New" w:cs="Courier New"/>
        </w:rPr>
        <w:t>Sukladno čl.222.</w:t>
      </w:r>
      <w:r w:rsidR="00F900CD">
        <w:rPr>
          <w:rFonts w:ascii="Courier New" w:hAnsi="Courier New" w:cs="Courier New"/>
        </w:rPr>
        <w:t xml:space="preserve"> SZ-a u nastavku daje se P</w:t>
      </w:r>
      <w:r>
        <w:rPr>
          <w:rFonts w:ascii="Courier New" w:hAnsi="Courier New" w:cs="Courier New"/>
        </w:rPr>
        <w:t>regled primljenih Prijava tražbina do određenog roka za održavanje Ispitnog ročišta utvrđenog R</w:t>
      </w:r>
      <w:r w:rsidR="00F900CD">
        <w:rPr>
          <w:rFonts w:ascii="Courier New" w:hAnsi="Courier New" w:cs="Courier New"/>
        </w:rPr>
        <w:t>ješenjem o otvaranju stečaja na</w:t>
      </w:r>
      <w:r>
        <w:rPr>
          <w:rFonts w:ascii="Courier New" w:hAnsi="Courier New" w:cs="Courier New"/>
        </w:rPr>
        <w:t>d dužnikom EUROS d.</w:t>
      </w:r>
      <w:r w:rsidR="00B11CEC">
        <w:rPr>
          <w:rFonts w:ascii="Courier New" w:hAnsi="Courier New" w:cs="Courier New"/>
        </w:rPr>
        <w:t>o.o. u stečaju iz Sesveta a koje</w:t>
      </w:r>
      <w:r>
        <w:rPr>
          <w:rFonts w:ascii="Courier New" w:hAnsi="Courier New" w:cs="Courier New"/>
        </w:rPr>
        <w:t xml:space="preserve"> su sastav</w:t>
      </w:r>
      <w:r w:rsidR="00F900CD">
        <w:rPr>
          <w:rFonts w:ascii="Courier New" w:hAnsi="Courier New" w:cs="Courier New"/>
        </w:rPr>
        <w:t>n</w:t>
      </w:r>
      <w:r>
        <w:rPr>
          <w:rFonts w:ascii="Courier New" w:hAnsi="Courier New" w:cs="Courier New"/>
        </w:rPr>
        <w:t xml:space="preserve">i dio </w:t>
      </w:r>
      <w:r w:rsidR="00F900CD">
        <w:rPr>
          <w:rFonts w:ascii="Courier New" w:hAnsi="Courier New" w:cs="Courier New"/>
        </w:rPr>
        <w:t>rubriciranog spisa.</w:t>
      </w:r>
    </w:p>
    <w:p w:rsidR="00F900CD" w:rsidP="00071BF1" w:rsidRDefault="00F900CD">
      <w:pPr>
        <w:pStyle w:val="Bezproreda"/>
        <w:ind w:left="284"/>
        <w:jc w:val="both"/>
        <w:rPr>
          <w:rFonts w:ascii="Courier New" w:hAnsi="Courier New" w:cs="Courier New"/>
        </w:rPr>
      </w:pPr>
      <w:r>
        <w:rPr>
          <w:rFonts w:ascii="Courier New" w:hAnsi="Courier New" w:cs="Courier New"/>
        </w:rPr>
        <w:t>Rješenjem od dana 11.srpnja 2019.g. Naslovni sud razriješio je prvo imenovanog stečajnog upravitelja D.Š. i istim Rješenjem imenovana sam za stečajnog upravitelja.</w:t>
      </w:r>
    </w:p>
    <w:p w:rsidR="00F900CD" w:rsidP="00071BF1" w:rsidRDefault="00F900CD">
      <w:pPr>
        <w:pStyle w:val="Bezproreda"/>
        <w:ind w:left="284"/>
        <w:jc w:val="both"/>
        <w:rPr>
          <w:rFonts w:ascii="Courier New" w:hAnsi="Courier New" w:cs="Courier New"/>
        </w:rPr>
      </w:pPr>
      <w:r>
        <w:rPr>
          <w:rFonts w:ascii="Courier New" w:hAnsi="Courier New" w:cs="Courier New"/>
        </w:rPr>
        <w:t>Nakon tog dana, pa do izrade predmetnog Izvješća. nisam preuzela niti primila nikakvu dokumentaciju kako od razriješenog stečajnog upravitelja tako niti od ranijeg direktora dužnika EUROS d.o.o. iz Sesveta.</w:t>
      </w:r>
    </w:p>
    <w:p w:rsidR="00F900CD" w:rsidP="00071BF1" w:rsidRDefault="00F900CD">
      <w:pPr>
        <w:pStyle w:val="Bezproreda"/>
        <w:ind w:left="284"/>
        <w:jc w:val="both"/>
        <w:rPr>
          <w:rFonts w:ascii="Courier New" w:hAnsi="Courier New" w:cs="Courier New"/>
        </w:rPr>
      </w:pPr>
      <w:r>
        <w:rPr>
          <w:rFonts w:ascii="Courier New" w:hAnsi="Courier New" w:cs="Courier New"/>
        </w:rPr>
        <w:t>Slijedom navedenog niže navedeni Pregled sastavljen je temeljem stanja sudskog spisa na dan izrade istog.</w:t>
      </w:r>
    </w:p>
    <w:p w:rsidR="00071BF1" w:rsidP="00AA6DB5" w:rsidRDefault="00071BF1">
      <w:pPr>
        <w:pStyle w:val="Bezproreda"/>
        <w:jc w:val="both"/>
        <w:rPr>
          <w:rFonts w:ascii="Courier New" w:hAnsi="Courier New" w:cs="Courier New"/>
        </w:rPr>
      </w:pPr>
    </w:p>
    <w:p w:rsidR="00AA6DB5" w:rsidP="00F900CD" w:rsidRDefault="00AA6DB5">
      <w:pPr>
        <w:pStyle w:val="Bezproreda"/>
        <w:pBdr>
          <w:top w:val="single" w:color="auto" w:sz="4" w:space="1"/>
        </w:pBdr>
        <w:ind w:left="284"/>
        <w:jc w:val="both"/>
        <w:rPr>
          <w:rFonts w:ascii="Courier New" w:hAnsi="Courier New" w:cs="Courier New"/>
        </w:rPr>
      </w:pPr>
      <w:r>
        <w:rPr>
          <w:rFonts w:ascii="Courier New" w:hAnsi="Courier New" w:cs="Courier New"/>
        </w:rPr>
        <w:t>Red. Naziv, adresa steč.vjerovnika,</w:t>
      </w:r>
      <w:r w:rsidR="00F900CD">
        <w:rPr>
          <w:rFonts w:ascii="Courier New" w:hAnsi="Courier New" w:cs="Courier New"/>
        </w:rPr>
        <w:t xml:space="preserve">  </w:t>
      </w:r>
      <w:r>
        <w:rPr>
          <w:rFonts w:ascii="Courier New" w:hAnsi="Courier New" w:cs="Courier New"/>
        </w:rPr>
        <w:t xml:space="preserve">Osnov tražbine </w:t>
      </w:r>
      <w:r w:rsidR="00F900CD">
        <w:rPr>
          <w:rFonts w:ascii="Courier New" w:hAnsi="Courier New" w:cs="Courier New"/>
        </w:rPr>
        <w:t xml:space="preserve">  </w:t>
      </w:r>
      <w:r>
        <w:rPr>
          <w:rFonts w:ascii="Courier New" w:hAnsi="Courier New" w:cs="Courier New"/>
        </w:rPr>
        <w:t xml:space="preserve"> Iznos u kn</w:t>
      </w:r>
    </w:p>
    <w:p w:rsidR="00071BF1" w:rsidP="00071BF1" w:rsidRDefault="00071BF1">
      <w:pPr>
        <w:pStyle w:val="Bezproreda"/>
        <w:ind w:left="284"/>
        <w:jc w:val="both"/>
        <w:rPr>
          <w:rFonts w:ascii="Courier New" w:hAnsi="Courier New" w:cs="Courier New"/>
        </w:rPr>
      </w:pPr>
      <w:r>
        <w:rPr>
          <w:rFonts w:ascii="Courier New" w:hAnsi="Courier New" w:cs="Courier New"/>
        </w:rPr>
        <w:t xml:space="preserve">br.  OIB </w:t>
      </w:r>
    </w:p>
    <w:p w:rsidR="00680EEA" w:rsidP="00F05B83" w:rsidRDefault="00F05B83">
      <w:pPr>
        <w:pStyle w:val="Bezproreda"/>
        <w:numPr>
          <w:ilvl w:val="0"/>
          <w:numId w:val="1"/>
        </w:numPr>
        <w:pBdr>
          <w:top w:val="single" w:color="auto" w:sz="4" w:space="1"/>
        </w:pBdr>
        <w:jc w:val="both"/>
        <w:rPr>
          <w:rFonts w:ascii="Courier New" w:hAnsi="Courier New" w:cs="Courier New"/>
        </w:rPr>
      </w:pPr>
      <w:r>
        <w:rPr>
          <w:rFonts w:ascii="Courier New" w:hAnsi="Courier New" w:cs="Courier New"/>
        </w:rPr>
        <w:t xml:space="preserve">RH, Ministarstvo financija, PU </w:t>
      </w:r>
      <w:r w:rsidR="00FD77C1">
        <w:rPr>
          <w:rFonts w:ascii="Courier New" w:hAnsi="Courier New" w:cs="Courier New"/>
        </w:rPr>
        <w:t xml:space="preserve"> Izlisti PU,Podnesak</w:t>
      </w:r>
      <w:r w:rsidR="00D308C7">
        <w:rPr>
          <w:rFonts w:ascii="Courier New" w:hAnsi="Courier New" w:cs="Courier New"/>
        </w:rPr>
        <w:t>,</w:t>
      </w:r>
    </w:p>
    <w:p w:rsidR="00F05B83" w:rsidP="00F05B83" w:rsidRDefault="00B11CEC">
      <w:pPr>
        <w:pStyle w:val="Bezproreda"/>
        <w:ind w:left="644"/>
        <w:jc w:val="both"/>
        <w:rPr>
          <w:rFonts w:ascii="Courier New" w:hAnsi="Courier New" w:cs="Courier New"/>
        </w:rPr>
      </w:pPr>
      <w:r>
        <w:rPr>
          <w:rFonts w:ascii="Courier New" w:hAnsi="Courier New" w:cs="Courier New"/>
        </w:rPr>
        <w:t>z</w:t>
      </w:r>
      <w:r w:rsidR="00F05B83">
        <w:rPr>
          <w:rFonts w:ascii="Courier New" w:hAnsi="Courier New" w:cs="Courier New"/>
        </w:rPr>
        <w:t>astupana po ŽDO u Zagrebu</w:t>
      </w:r>
      <w:r w:rsidR="00F47215">
        <w:rPr>
          <w:rFonts w:ascii="Courier New" w:hAnsi="Courier New" w:cs="Courier New"/>
        </w:rPr>
        <w:t xml:space="preserve">      Prijave PDV,Ovršna</w:t>
      </w:r>
    </w:p>
    <w:p w:rsidR="00F47215" w:rsidP="00D261BD" w:rsidRDefault="00F47215">
      <w:pPr>
        <w:pStyle w:val="Bezproreda"/>
        <w:ind w:left="644"/>
        <w:jc w:val="both"/>
        <w:rPr>
          <w:rFonts w:ascii="Courier New" w:hAnsi="Courier New" w:cs="Courier New"/>
        </w:rPr>
      </w:pPr>
      <w:r>
        <w:rPr>
          <w:rFonts w:ascii="Courier New" w:hAnsi="Courier New" w:cs="Courier New"/>
        </w:rPr>
        <w:t>OIB:18683136487                 rješenja,Članar</w:t>
      </w:r>
      <w:r w:rsidR="00D261BD">
        <w:rPr>
          <w:rFonts w:ascii="Courier New" w:hAnsi="Courier New" w:cs="Courier New"/>
        </w:rPr>
        <w:t xml:space="preserve">.HGK  </w:t>
      </w:r>
      <w:r>
        <w:rPr>
          <w:rFonts w:ascii="Courier New" w:hAnsi="Courier New" w:cs="Courier New"/>
        </w:rPr>
        <w:t>805.599,25</w:t>
      </w:r>
    </w:p>
    <w:p w:rsidR="00F47215" w:rsidP="00F47215" w:rsidRDefault="00F47215">
      <w:pPr>
        <w:pStyle w:val="Bezproreda"/>
        <w:ind w:left="284"/>
        <w:jc w:val="both"/>
        <w:rPr>
          <w:rFonts w:ascii="Courier New" w:hAnsi="Courier New" w:cs="Courier New"/>
        </w:rPr>
      </w:pPr>
      <w:r>
        <w:rPr>
          <w:rFonts w:ascii="Courier New" w:hAnsi="Courier New" w:cs="Courier New"/>
        </w:rPr>
        <w:t xml:space="preserve">2.Agencija </w:t>
      </w:r>
      <w:r w:rsidR="00D308C7">
        <w:rPr>
          <w:rFonts w:ascii="Courier New" w:hAnsi="Courier New" w:cs="Courier New"/>
        </w:rPr>
        <w:t>za osiguranje radničkih Rješenja</w:t>
      </w:r>
      <w:r>
        <w:rPr>
          <w:rFonts w:ascii="Courier New" w:hAnsi="Courier New" w:cs="Courier New"/>
        </w:rPr>
        <w:t>:0479-2/13-</w:t>
      </w:r>
    </w:p>
    <w:p w:rsidR="00F47215" w:rsidP="00F47215" w:rsidRDefault="00B11CEC">
      <w:pPr>
        <w:pStyle w:val="Bezproreda"/>
        <w:ind w:left="284"/>
        <w:jc w:val="both"/>
        <w:rPr>
          <w:rFonts w:ascii="Courier New" w:hAnsi="Courier New" w:cs="Courier New"/>
        </w:rPr>
      </w:pPr>
      <w:r>
        <w:rPr>
          <w:rFonts w:ascii="Courier New" w:hAnsi="Courier New" w:cs="Courier New"/>
        </w:rPr>
        <w:t xml:space="preserve">  t</w:t>
      </w:r>
      <w:r w:rsidR="00F47215">
        <w:rPr>
          <w:rFonts w:ascii="Courier New" w:hAnsi="Courier New" w:cs="Courier New"/>
        </w:rPr>
        <w:t>ražbin</w:t>
      </w:r>
      <w:r w:rsidR="00D308C7">
        <w:rPr>
          <w:rFonts w:ascii="Courier New" w:hAnsi="Courier New" w:cs="Courier New"/>
        </w:rPr>
        <w:t>a, Zagreb,Frankopanska 11. 15/2,</w:t>
      </w:r>
      <w:r w:rsidR="00F47215">
        <w:rPr>
          <w:rFonts w:ascii="Courier New" w:hAnsi="Courier New" w:cs="Courier New"/>
        </w:rPr>
        <w:t xml:space="preserve"> izvršno 28. </w:t>
      </w:r>
    </w:p>
    <w:p w:rsidR="00F47215" w:rsidP="00F47215" w:rsidRDefault="00F47215">
      <w:pPr>
        <w:pStyle w:val="Bezproreda"/>
        <w:ind w:left="284"/>
        <w:jc w:val="both"/>
        <w:rPr>
          <w:rFonts w:ascii="Courier New" w:hAnsi="Courier New" w:cs="Courier New"/>
        </w:rPr>
      </w:pPr>
      <w:r>
        <w:rPr>
          <w:rFonts w:ascii="Courier New" w:hAnsi="Courier New" w:cs="Courier New"/>
        </w:rPr>
        <w:t xml:space="preserve">  OIB:04323472109                  </w:t>
      </w:r>
      <w:r w:rsidR="00D261BD">
        <w:rPr>
          <w:rFonts w:ascii="Courier New" w:hAnsi="Courier New" w:cs="Courier New"/>
        </w:rPr>
        <w:t>12.2015.              21.303,80</w:t>
      </w:r>
    </w:p>
    <w:p w:rsidR="00D261BD" w:rsidP="00F47215" w:rsidRDefault="00D261BD">
      <w:pPr>
        <w:pStyle w:val="Bezproreda"/>
        <w:ind w:left="284"/>
        <w:jc w:val="both"/>
        <w:rPr>
          <w:rFonts w:ascii="Courier New" w:hAnsi="Courier New" w:cs="Courier New"/>
        </w:rPr>
      </w:pPr>
      <w:r>
        <w:rPr>
          <w:rFonts w:ascii="Courier New" w:hAnsi="Courier New" w:cs="Courier New"/>
        </w:rPr>
        <w:t>3.ERSTE&amp;STEIERMARISCHE BANK</w:t>
      </w:r>
      <w:r w:rsidR="00D308C7">
        <w:rPr>
          <w:rFonts w:ascii="Courier New" w:hAnsi="Courier New" w:cs="Courier New"/>
        </w:rPr>
        <w:t xml:space="preserve"> d.d.   Izvadak iz poslov.15.489.243,49</w:t>
      </w:r>
    </w:p>
    <w:p w:rsidR="00D261BD" w:rsidP="00F47215" w:rsidRDefault="00D261BD">
      <w:pPr>
        <w:pStyle w:val="Bezproreda"/>
        <w:ind w:left="284"/>
        <w:jc w:val="both"/>
        <w:rPr>
          <w:rFonts w:ascii="Courier New" w:hAnsi="Courier New" w:cs="Courier New"/>
        </w:rPr>
      </w:pPr>
      <w:r>
        <w:rPr>
          <w:rFonts w:ascii="Courier New" w:hAnsi="Courier New" w:cs="Courier New"/>
        </w:rPr>
        <w:t xml:space="preserve">  Jadranski trg 3A, Rijeka         knjiga, ovršna </w:t>
      </w:r>
    </w:p>
    <w:p w:rsidR="00D261BD" w:rsidP="00F47215" w:rsidRDefault="00D261BD">
      <w:pPr>
        <w:pStyle w:val="Bezproreda"/>
        <w:ind w:left="284"/>
        <w:jc w:val="both"/>
        <w:rPr>
          <w:rFonts w:ascii="Courier New" w:hAnsi="Courier New" w:cs="Courier New"/>
        </w:rPr>
      </w:pPr>
      <w:r>
        <w:rPr>
          <w:rFonts w:ascii="Courier New" w:hAnsi="Courier New" w:cs="Courier New"/>
        </w:rPr>
        <w:t xml:space="preserve">  OIB:23057039320                  rješenja</w:t>
      </w:r>
    </w:p>
    <w:p w:rsidR="004C4080" w:rsidP="004C4080" w:rsidRDefault="00D261BD">
      <w:pPr>
        <w:pStyle w:val="Bezproreda"/>
        <w:ind w:left="284"/>
        <w:jc w:val="both"/>
        <w:rPr>
          <w:rFonts w:ascii="Courier New" w:hAnsi="Courier New" w:cs="Courier New"/>
        </w:rPr>
      </w:pPr>
      <w:r>
        <w:rPr>
          <w:rFonts w:ascii="Courier New" w:hAnsi="Courier New" w:cs="Courier New"/>
        </w:rPr>
        <w:t xml:space="preserve">4.VABTEC MZT d.d. Skopje, Gazi </w:t>
      </w:r>
      <w:r w:rsidR="004C4080">
        <w:rPr>
          <w:rFonts w:ascii="Courier New" w:hAnsi="Courier New" w:cs="Courier New"/>
        </w:rPr>
        <w:t xml:space="preserve">    Presuda TS Zagreb  1.147.307,70</w:t>
      </w:r>
    </w:p>
    <w:p w:rsidR="004C4080" w:rsidP="004C4080" w:rsidRDefault="00D261BD">
      <w:pPr>
        <w:pStyle w:val="Bezproreda"/>
        <w:ind w:left="284"/>
        <w:jc w:val="both"/>
        <w:rPr>
          <w:rFonts w:ascii="Courier New" w:hAnsi="Courier New" w:cs="Courier New"/>
        </w:rPr>
      </w:pPr>
      <w:r>
        <w:rPr>
          <w:rFonts w:ascii="Courier New" w:hAnsi="Courier New" w:cs="Courier New"/>
        </w:rPr>
        <w:t xml:space="preserve">  Baba, Pere Nekov 12a</w:t>
      </w:r>
      <w:r w:rsidR="004C4080">
        <w:rPr>
          <w:rFonts w:ascii="Courier New" w:hAnsi="Courier New" w:cs="Courier New"/>
        </w:rPr>
        <w:t>, Makedo-    98 P-890/15,žalbs</w:t>
      </w:r>
    </w:p>
    <w:p w:rsidR="004C4080" w:rsidP="00F47215" w:rsidRDefault="004C4080">
      <w:pPr>
        <w:pStyle w:val="Bezproreda"/>
        <w:ind w:left="284"/>
        <w:jc w:val="both"/>
        <w:rPr>
          <w:rFonts w:ascii="Courier New" w:hAnsi="Courier New" w:cs="Courier New"/>
        </w:rPr>
      </w:pPr>
      <w:r>
        <w:rPr>
          <w:rFonts w:ascii="Courier New" w:hAnsi="Courier New" w:cs="Courier New"/>
        </w:rPr>
        <w:t xml:space="preserve">  Nija, OIB:90800275138            Računi, obrač.kta</w:t>
      </w:r>
    </w:p>
    <w:p w:rsidR="004C4080" w:rsidP="00FD77C1" w:rsidRDefault="00FD77C1">
      <w:pPr>
        <w:pStyle w:val="Bezproreda"/>
        <w:pBdr>
          <w:top w:val="single" w:color="auto" w:sz="4" w:space="1"/>
        </w:pBdr>
        <w:ind w:left="284"/>
        <w:jc w:val="both"/>
        <w:rPr>
          <w:rFonts w:ascii="Courier New" w:hAnsi="Courier New" w:cs="Courier New"/>
        </w:rPr>
      </w:pPr>
      <w:r>
        <w:rPr>
          <w:rFonts w:ascii="Courier New" w:hAnsi="Courier New" w:cs="Courier New"/>
        </w:rPr>
        <w:t xml:space="preserve">                         Str. - 1 -</w:t>
      </w:r>
    </w:p>
    <w:p w:rsidR="00D261BD" w:rsidP="00FD77C1" w:rsidRDefault="00FD77C1">
      <w:pPr>
        <w:pStyle w:val="Bezproreda"/>
        <w:ind w:left="284"/>
        <w:jc w:val="both"/>
        <w:rPr>
          <w:rFonts w:ascii="Courier New" w:hAnsi="Courier New" w:cs="Courier New"/>
        </w:rPr>
      </w:pPr>
      <w:r>
        <w:rPr>
          <w:rFonts w:ascii="Courier New" w:hAnsi="Courier New" w:cs="Courier New"/>
        </w:rPr>
        <w:lastRenderedPageBreak/>
        <w:t>5.</w:t>
      </w:r>
      <w:r w:rsidR="00054946">
        <w:rPr>
          <w:rFonts w:ascii="Courier New" w:hAnsi="Courier New" w:cs="Courier New"/>
        </w:rPr>
        <w:t>INDUDTRIE RIUNITE ODOLESI I.R.O. Računi prijevod      908.321,60</w:t>
      </w:r>
    </w:p>
    <w:p w:rsidR="00054946" w:rsidP="00FD77C1" w:rsidRDefault="00054946">
      <w:pPr>
        <w:pStyle w:val="Bezproreda"/>
        <w:ind w:left="284"/>
        <w:jc w:val="both"/>
        <w:rPr>
          <w:rFonts w:ascii="Courier New" w:hAnsi="Courier New" w:cs="Courier New"/>
        </w:rPr>
      </w:pPr>
      <w:r>
        <w:rPr>
          <w:rFonts w:ascii="Courier New" w:hAnsi="Courier New" w:cs="Courier New"/>
        </w:rPr>
        <w:t xml:space="preserve">  S.P.A. OIB:08265635857, Italija  OVRV-56/15, kte</w:t>
      </w:r>
    </w:p>
    <w:p w:rsidR="00054946" w:rsidP="00FD77C1" w:rsidRDefault="00054946">
      <w:pPr>
        <w:pStyle w:val="Bezproreda"/>
        <w:ind w:left="284"/>
        <w:jc w:val="both"/>
        <w:rPr>
          <w:rFonts w:ascii="Courier New" w:hAnsi="Courier New" w:cs="Courier New"/>
        </w:rPr>
      </w:pPr>
      <w:r>
        <w:rPr>
          <w:rFonts w:ascii="Courier New" w:hAnsi="Courier New" w:cs="Courier New"/>
        </w:rPr>
        <w:t xml:space="preserve">  25076 Odolo, Via Brescia 12.</w:t>
      </w:r>
    </w:p>
    <w:p w:rsidR="00284BD6" w:rsidP="00284BD6" w:rsidRDefault="00284BD6">
      <w:pPr>
        <w:pStyle w:val="Bezproreda"/>
        <w:ind w:left="284"/>
        <w:jc w:val="both"/>
        <w:rPr>
          <w:rFonts w:ascii="Courier New" w:hAnsi="Courier New" w:cs="Courier New"/>
        </w:rPr>
      </w:pPr>
      <w:r>
        <w:rPr>
          <w:rFonts w:ascii="Courier New" w:hAnsi="Courier New" w:cs="Courier New"/>
        </w:rPr>
        <w:t>6.Stahl-und Walzwerk MarienhUtte   Presuda 11Cg         679.559,49</w:t>
      </w:r>
    </w:p>
    <w:p w:rsidR="00284BD6" w:rsidP="00284BD6" w:rsidRDefault="00284BD6">
      <w:pPr>
        <w:pStyle w:val="Bezproreda"/>
        <w:jc w:val="both"/>
        <w:rPr>
          <w:rFonts w:ascii="Courier New" w:hAnsi="Courier New" w:cs="Courier New"/>
        </w:rPr>
      </w:pPr>
      <w:r>
        <w:rPr>
          <w:rFonts w:ascii="Courier New" w:hAnsi="Courier New" w:cs="Courier New"/>
        </w:rPr>
        <w:t xml:space="preserve">    GmbH, OIB:77910383310, Austria   105/15g prijevod    </w:t>
      </w:r>
    </w:p>
    <w:p w:rsidR="00284BD6" w:rsidP="00FD77C1" w:rsidRDefault="00284BD6">
      <w:pPr>
        <w:pStyle w:val="Bezproreda"/>
        <w:ind w:left="284"/>
        <w:jc w:val="both"/>
        <w:rPr>
          <w:rFonts w:ascii="Courier New" w:hAnsi="Courier New" w:cs="Courier New"/>
        </w:rPr>
      </w:pPr>
      <w:r>
        <w:rPr>
          <w:rFonts w:ascii="Courier New" w:hAnsi="Courier New" w:cs="Courier New"/>
        </w:rPr>
        <w:t xml:space="preserve">  Sudbahnstrasse 11, 8020 Graz</w:t>
      </w:r>
    </w:p>
    <w:p w:rsidR="00284BD6" w:rsidP="00284BD6" w:rsidRDefault="00284BD6">
      <w:pPr>
        <w:pStyle w:val="Bezproreda"/>
        <w:ind w:left="284"/>
        <w:jc w:val="both"/>
        <w:rPr>
          <w:rFonts w:ascii="Courier New" w:hAnsi="Courier New" w:cs="Courier New"/>
        </w:rPr>
      </w:pPr>
      <w:r>
        <w:rPr>
          <w:rFonts w:ascii="Courier New" w:hAnsi="Courier New" w:cs="Courier New"/>
        </w:rPr>
        <w:t>7.STROJOPROMET-ZAGREB d.o.o.       Otvorene stavke       88.796,54</w:t>
      </w:r>
    </w:p>
    <w:p w:rsidR="00284BD6" w:rsidP="00FD77C1" w:rsidRDefault="00284BD6">
      <w:pPr>
        <w:pStyle w:val="Bezproreda"/>
        <w:ind w:left="284"/>
        <w:jc w:val="both"/>
        <w:rPr>
          <w:rFonts w:ascii="Courier New" w:hAnsi="Courier New" w:cs="Courier New"/>
        </w:rPr>
      </w:pPr>
      <w:r>
        <w:rPr>
          <w:rFonts w:ascii="Courier New" w:hAnsi="Courier New" w:cs="Courier New"/>
        </w:rPr>
        <w:t xml:space="preserve">  OIB97994010225, zagrebačka 6.    Računi, obračun</w:t>
      </w:r>
    </w:p>
    <w:p w:rsidR="00284BD6" w:rsidP="00FD77C1" w:rsidRDefault="00284BD6">
      <w:pPr>
        <w:pStyle w:val="Bezproreda"/>
        <w:ind w:left="284"/>
        <w:jc w:val="both"/>
        <w:rPr>
          <w:rFonts w:ascii="Courier New" w:hAnsi="Courier New" w:cs="Courier New"/>
        </w:rPr>
      </w:pPr>
      <w:r>
        <w:rPr>
          <w:rFonts w:ascii="Courier New" w:hAnsi="Courier New" w:cs="Courier New"/>
        </w:rPr>
        <w:t xml:space="preserve">  10292 Šenkovec                   kamata</w:t>
      </w:r>
    </w:p>
    <w:p w:rsidR="007953BA" w:rsidP="00FD77C1" w:rsidRDefault="007953BA">
      <w:pPr>
        <w:pStyle w:val="Bezproreda"/>
        <w:ind w:left="284"/>
        <w:jc w:val="both"/>
        <w:rPr>
          <w:rFonts w:ascii="Courier New" w:hAnsi="Courier New" w:cs="Courier New"/>
        </w:rPr>
      </w:pPr>
      <w:r>
        <w:rPr>
          <w:rFonts w:ascii="Courier New" w:hAnsi="Courier New" w:cs="Courier New"/>
        </w:rPr>
        <w:t>8.RETEL d.o.o., Zagreb, Sveti      OVRV-429/16,          11.678,60</w:t>
      </w:r>
      <w:r w:rsidR="0081183B">
        <w:rPr>
          <w:rFonts w:ascii="Courier New" w:hAnsi="Courier New" w:cs="Courier New"/>
        </w:rPr>
        <w:t xml:space="preserve"> ,</w:t>
      </w:r>
    </w:p>
    <w:p w:rsidR="007953BA" w:rsidP="00FD77C1" w:rsidRDefault="007953BA">
      <w:pPr>
        <w:pStyle w:val="Bezproreda"/>
        <w:ind w:left="284"/>
        <w:jc w:val="both"/>
        <w:rPr>
          <w:rFonts w:ascii="Courier New" w:hAnsi="Courier New" w:cs="Courier New"/>
        </w:rPr>
      </w:pPr>
      <w:r>
        <w:rPr>
          <w:rFonts w:ascii="Courier New" w:hAnsi="Courier New" w:cs="Courier New"/>
        </w:rPr>
        <w:t xml:space="preserve">  Duh 2-10., OIB:75715390821       pravomoćno</w:t>
      </w:r>
    </w:p>
    <w:p w:rsidR="007953BA" w:rsidP="00FD77C1" w:rsidRDefault="007953BA">
      <w:pPr>
        <w:pStyle w:val="Bezproreda"/>
        <w:ind w:left="284"/>
        <w:jc w:val="both"/>
        <w:rPr>
          <w:rFonts w:ascii="Courier New" w:hAnsi="Courier New" w:cs="Courier New"/>
        </w:rPr>
      </w:pPr>
      <w:r>
        <w:rPr>
          <w:rFonts w:ascii="Courier New" w:hAnsi="Courier New" w:cs="Courier New"/>
        </w:rPr>
        <w:t>9.VIPNET d.o.o., OIB:29524210204   Računi                 4.421,23</w:t>
      </w:r>
    </w:p>
    <w:p w:rsidR="007953BA" w:rsidP="00FD77C1" w:rsidRDefault="007953BA">
      <w:pPr>
        <w:pStyle w:val="Bezproreda"/>
        <w:ind w:left="284"/>
        <w:jc w:val="both"/>
        <w:rPr>
          <w:rFonts w:ascii="Courier New" w:hAnsi="Courier New" w:cs="Courier New"/>
        </w:rPr>
      </w:pPr>
      <w:r>
        <w:rPr>
          <w:rFonts w:ascii="Courier New" w:hAnsi="Courier New" w:cs="Courier New"/>
        </w:rPr>
        <w:t xml:space="preserve">  Vrtni put</w:t>
      </w:r>
      <w:r w:rsidR="00B17ED2">
        <w:rPr>
          <w:rFonts w:ascii="Courier New" w:hAnsi="Courier New" w:cs="Courier New"/>
        </w:rPr>
        <w:t xml:space="preserve"> 1. Zagreb</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8057A9">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 xml:space="preserve">  UKUPNO:                                            19.156.231,70</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Navedeni stečajni vjerovnici podnijeli su Prijave tražbina u propisanom roku i iste su razvrstane u pripadajuće isplatne redove</w:t>
      </w:r>
      <w:r w:rsidR="0081183B">
        <w:rPr>
          <w:rFonts w:ascii="Courier New" w:hAnsi="Courier New" w:cs="Courier New"/>
        </w:rPr>
        <w:t xml:space="preserve"> a djelomično </w:t>
      </w:r>
      <w:r w:rsidR="008057A9">
        <w:rPr>
          <w:rFonts w:ascii="Courier New" w:hAnsi="Courier New" w:cs="Courier New"/>
        </w:rPr>
        <w:t xml:space="preserve">i </w:t>
      </w:r>
      <w:r w:rsidR="0081183B">
        <w:rPr>
          <w:rFonts w:ascii="Courier New" w:hAnsi="Courier New" w:cs="Courier New"/>
        </w:rPr>
        <w:t>osporene</w:t>
      </w:r>
      <w:r>
        <w:rPr>
          <w:rFonts w:ascii="Courier New" w:hAnsi="Courier New" w:cs="Courier New"/>
        </w:rPr>
        <w:t>.</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Do dna izrade Izvješća nije primljena niti jedna Prijava stečajnih vjerovnika – bivših radnika stečajnog dužnika.</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Do dana izrade Izvješća nije primljena Prijava odnosno obavijest o postojanju izlučnog prava kod stečajnog dužnika.</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Do dana izrade Izvješća nije primljena Prijava odnosno obavijest o postojanju razlučnog prava kod stečajnog dužnika.</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 xml:space="preserve">                                              Stečajni upravitelj:</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r>
        <w:rPr>
          <w:rFonts w:ascii="Courier New" w:hAnsi="Courier New" w:cs="Courier New"/>
        </w:rPr>
        <w:t xml:space="preserve">                                            Marija Tomeš, mag.oec.</w:t>
      </w: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B17ED2" w:rsidP="00B17ED2" w:rsidRDefault="00B17ED2">
      <w:pPr>
        <w:pStyle w:val="Bezproreda"/>
        <w:pBdr>
          <w:top w:val="single" w:color="auto" w:sz="4" w:space="1"/>
          <w:bottom w:val="single" w:color="auto" w:sz="4" w:space="1"/>
        </w:pBdr>
        <w:ind w:left="284"/>
        <w:jc w:val="both"/>
        <w:rPr>
          <w:rFonts w:ascii="Courier New" w:hAnsi="Courier New" w:cs="Courier New"/>
        </w:rPr>
      </w:pPr>
    </w:p>
    <w:p w:rsidR="00665A8B" w:rsidP="00665A8B" w:rsidRDefault="00B17ED2">
      <w:pPr>
        <w:pStyle w:val="Bezproreda"/>
        <w:pBdr>
          <w:top w:val="single" w:color="auto" w:sz="4" w:space="1"/>
        </w:pBdr>
        <w:jc w:val="both"/>
        <w:rPr>
          <w:rFonts w:ascii="Courier New" w:hAnsi="Courier New" w:cs="Courier New"/>
        </w:rPr>
      </w:pPr>
      <w:r>
        <w:rPr>
          <w:rFonts w:ascii="Courier New" w:hAnsi="Courier New" w:cs="Courier New"/>
        </w:rPr>
        <w:t xml:space="preserve">                                Str. – 2 </w:t>
      </w:r>
      <w:r w:rsidR="00665A8B">
        <w:rPr>
          <w:rFonts w:ascii="Courier New" w:hAnsi="Courier New" w:cs="Courier New"/>
        </w:rPr>
        <w:t>–</w:t>
      </w:r>
    </w:p>
    <w:p w:rsidR="00665A8B" w:rsidP="00665A8B" w:rsidRDefault="00665A8B">
      <w:pPr>
        <w:pStyle w:val="Bezproreda"/>
        <w:pBdr>
          <w:top w:val="single" w:color="auto" w:sz="4" w:space="1"/>
        </w:pBdr>
        <w:jc w:val="both"/>
        <w:rPr>
          <w:rFonts w:ascii="Courier New" w:hAnsi="Courier New" w:cs="Courier New"/>
        </w:rPr>
      </w:pPr>
    </w:p>
    <w:p w:rsidR="00665A8B" w:rsidP="00665A8B" w:rsidRDefault="00665A8B">
      <w:pPr>
        <w:pStyle w:val="Bezproreda"/>
        <w:pBdr>
          <w:top w:val="single" w:color="auto" w:sz="4" w:space="1"/>
        </w:pBdr>
        <w:jc w:val="both"/>
        <w:rPr>
          <w:rFonts w:ascii="Courier New" w:hAnsi="Courier New" w:cs="Courier New"/>
        </w:rPr>
      </w:pPr>
    </w:p>
    <w:p w:rsidR="00665A8B" w:rsidP="00665A8B" w:rsidRDefault="00665A8B">
      <w:pPr>
        <w:pStyle w:val="Bezproreda"/>
        <w:pBdr>
          <w:top w:val="single" w:color="auto" w:sz="4" w:space="1"/>
        </w:pBdr>
        <w:jc w:val="both"/>
        <w:rPr>
          <w:rFonts w:ascii="Courier New" w:hAnsi="Courier New" w:cs="Courier New"/>
        </w:rPr>
      </w:pPr>
    </w:p>
    <w:p w:rsidR="00665A8B" w:rsidP="00665A8B" w:rsidRDefault="00665A8B">
      <w:pPr>
        <w:pStyle w:val="Bezproreda"/>
        <w:pBdr>
          <w:top w:val="single" w:color="auto" w:sz="4" w:space="1"/>
        </w:pBdr>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lastRenderedPageBreak/>
        <w:t>EUROS d.o.o. u stečaju, OIB:32627974284</w:t>
      </w:r>
    </w:p>
    <w:p w:rsidR="00665A8B" w:rsidP="00665A8B" w:rsidRDefault="00CC1707">
      <w:pPr>
        <w:pStyle w:val="Bezproreda"/>
        <w:ind w:left="284"/>
        <w:jc w:val="both"/>
        <w:rPr>
          <w:rFonts w:ascii="Courier New" w:hAnsi="Courier New" w:cs="Courier New"/>
        </w:rPr>
      </w:pPr>
      <w:r>
        <w:rPr>
          <w:rFonts w:ascii="Courier New" w:hAnsi="Courier New" w:cs="Courier New"/>
        </w:rPr>
        <w:t>1036</w:t>
      </w:r>
      <w:r w:rsidR="00665A8B">
        <w:rPr>
          <w:rFonts w:ascii="Courier New" w:hAnsi="Courier New" w:cs="Courier New"/>
        </w:rPr>
        <w:t>0 Sesvete, Jelkovečka 5b.</w:t>
      </w:r>
    </w:p>
    <w:p w:rsidR="00665A8B" w:rsidP="00665A8B" w:rsidRDefault="00665A8B">
      <w:pPr>
        <w:pStyle w:val="Bezproreda"/>
        <w:ind w:left="284"/>
        <w:jc w:val="both"/>
        <w:rPr>
          <w:rFonts w:ascii="Courier New" w:hAnsi="Courier New" w:cs="Courier New"/>
        </w:rPr>
      </w:pPr>
      <w:r>
        <w:rPr>
          <w:rFonts w:ascii="Courier New" w:hAnsi="Courier New" w:cs="Courier New"/>
        </w:rPr>
        <w:t>Stečajni upravitelj</w:t>
      </w:r>
    </w:p>
    <w:p w:rsidR="00665A8B" w:rsidP="00665A8B" w:rsidRDefault="00665A8B">
      <w:pPr>
        <w:pStyle w:val="Bezproreda"/>
        <w:ind w:left="284"/>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Posl.broj:46.St-4376/16</w:t>
      </w:r>
    </w:p>
    <w:p w:rsidR="00665A8B" w:rsidP="00665A8B" w:rsidRDefault="00665A8B">
      <w:pPr>
        <w:pStyle w:val="Bezproreda"/>
        <w:ind w:left="284"/>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t>Ured stečajnog upravitelja</w:t>
      </w:r>
    </w:p>
    <w:p w:rsidR="00665A8B" w:rsidP="00665A8B" w:rsidRDefault="00665A8B">
      <w:pPr>
        <w:pStyle w:val="Bezproreda"/>
        <w:ind w:left="284"/>
        <w:jc w:val="both"/>
        <w:rPr>
          <w:rFonts w:ascii="Courier New" w:hAnsi="Courier New" w:cs="Courier New"/>
        </w:rPr>
      </w:pPr>
      <w:r>
        <w:rPr>
          <w:rFonts w:ascii="Courier New" w:hAnsi="Courier New" w:cs="Courier New"/>
        </w:rPr>
        <w:t>Ul.Slobode 20., 10310 Ivanić-Grad</w:t>
      </w:r>
    </w:p>
    <w:p w:rsidR="00665A8B" w:rsidP="00665A8B" w:rsidRDefault="00665A8B">
      <w:pPr>
        <w:pStyle w:val="Bezproreda"/>
        <w:ind w:left="284"/>
        <w:jc w:val="both"/>
        <w:rPr>
          <w:rFonts w:ascii="Courier New" w:hAnsi="Courier New" w:cs="Courier New"/>
        </w:rPr>
      </w:pPr>
      <w:r>
        <w:rPr>
          <w:rFonts w:ascii="Courier New" w:hAnsi="Courier New" w:cs="Courier New"/>
        </w:rPr>
        <w:t>Tel/fax 01 28 88 393</w:t>
      </w:r>
    </w:p>
    <w:p w:rsidR="00665A8B" w:rsidP="00665A8B" w:rsidRDefault="00665A8B">
      <w:pPr>
        <w:pStyle w:val="Bezproreda"/>
        <w:ind w:left="284"/>
        <w:jc w:val="both"/>
        <w:rPr>
          <w:rFonts w:ascii="Courier New" w:hAnsi="Courier New" w:cs="Courier New"/>
        </w:rPr>
      </w:pPr>
      <w:r>
        <w:rPr>
          <w:rFonts w:ascii="Courier New" w:hAnsi="Courier New" w:cs="Courier New"/>
        </w:rPr>
        <w:t>Mob.091 516 84 04, 098 496 681</w:t>
      </w:r>
    </w:p>
    <w:p w:rsidR="00665A8B" w:rsidP="00665A8B" w:rsidRDefault="00665A8B">
      <w:pPr>
        <w:pStyle w:val="Bezproreda"/>
        <w:ind w:left="284"/>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Trgovački sud u Zagrebu</w:t>
      </w: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Amruševa 2/II</w:t>
      </w: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10000 Zagreb</w:t>
      </w: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Stečajni sudac</w:t>
      </w:r>
    </w:p>
    <w:p w:rsidR="00665A8B" w:rsidP="00665A8B" w:rsidRDefault="00665A8B">
      <w:pPr>
        <w:pStyle w:val="Bezproreda"/>
        <w:ind w:left="284"/>
        <w:jc w:val="both"/>
        <w:rPr>
          <w:rFonts w:ascii="Courier New" w:hAnsi="Courier New" w:cs="Courier New"/>
        </w:rPr>
      </w:pPr>
      <w:r>
        <w:rPr>
          <w:rFonts w:ascii="Courier New" w:hAnsi="Courier New" w:cs="Courier New"/>
        </w:rPr>
        <w:t>Ivanić-Grad, 20.08.2019,</w:t>
      </w:r>
    </w:p>
    <w:p w:rsidR="00665A8B" w:rsidP="00665A8B" w:rsidRDefault="00665A8B">
      <w:pPr>
        <w:pStyle w:val="Bezproreda"/>
        <w:ind w:left="284"/>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w:t>
      </w:r>
      <w:r w:rsidR="0014435F">
        <w:rPr>
          <w:rFonts w:ascii="Courier New" w:hAnsi="Courier New" w:cs="Courier New"/>
        </w:rPr>
        <w:t xml:space="preserve"> </w:t>
      </w:r>
      <w:r>
        <w:rPr>
          <w:rFonts w:ascii="Courier New" w:hAnsi="Courier New" w:cs="Courier New"/>
        </w:rPr>
        <w:t xml:space="preserve"> P O P I S   P R E D M E T A  S T E Č A J N E   M A S E</w:t>
      </w:r>
    </w:p>
    <w:p w:rsidR="00665A8B" w:rsidP="00665A8B" w:rsidRDefault="00665A8B">
      <w:pPr>
        <w:pStyle w:val="Bezproreda"/>
        <w:ind w:left="284"/>
        <w:jc w:val="both"/>
        <w:rPr>
          <w:rFonts w:ascii="Courier New" w:hAnsi="Courier New" w:cs="Courier New"/>
        </w:rPr>
      </w:pP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w:t>
      </w:r>
      <w:r w:rsidR="0014435F">
        <w:rPr>
          <w:rFonts w:ascii="Courier New" w:hAnsi="Courier New" w:cs="Courier New"/>
        </w:rPr>
        <w:t xml:space="preserve">  </w:t>
      </w:r>
      <w:r>
        <w:rPr>
          <w:rFonts w:ascii="Courier New" w:hAnsi="Courier New" w:cs="Courier New"/>
        </w:rPr>
        <w:t xml:space="preserve"> temeljem podataka i dokumentacije pribavljene od državnih</w:t>
      </w:r>
    </w:p>
    <w:p w:rsidR="00665A8B" w:rsidP="00665A8B" w:rsidRDefault="00665A8B">
      <w:pPr>
        <w:pStyle w:val="Bezproreda"/>
        <w:ind w:left="284"/>
        <w:jc w:val="both"/>
        <w:rPr>
          <w:rFonts w:ascii="Courier New" w:hAnsi="Courier New" w:cs="Courier New"/>
        </w:rPr>
      </w:pPr>
      <w:r>
        <w:rPr>
          <w:rFonts w:ascii="Courier New" w:hAnsi="Courier New" w:cs="Courier New"/>
        </w:rPr>
        <w:t xml:space="preserve">   </w:t>
      </w:r>
      <w:r w:rsidR="0014435F">
        <w:rPr>
          <w:rFonts w:ascii="Courier New" w:hAnsi="Courier New" w:cs="Courier New"/>
        </w:rPr>
        <w:t xml:space="preserve">  </w:t>
      </w:r>
      <w:r>
        <w:rPr>
          <w:rFonts w:ascii="Courier New" w:hAnsi="Courier New" w:cs="Courier New"/>
        </w:rPr>
        <w:t>organa i institucija i stanja sudskog spisa za EUROS d.o.o.</w:t>
      </w:r>
    </w:p>
    <w:p w:rsidR="0032172E" w:rsidP="00665A8B" w:rsidRDefault="00665A8B">
      <w:pPr>
        <w:pStyle w:val="Bezproreda"/>
        <w:ind w:left="284"/>
        <w:jc w:val="both"/>
        <w:rPr>
          <w:rFonts w:ascii="Courier New" w:hAnsi="Courier New" w:cs="Courier New"/>
        </w:rPr>
      </w:pPr>
      <w:r>
        <w:rPr>
          <w:rFonts w:ascii="Courier New" w:hAnsi="Courier New" w:cs="Courier New"/>
        </w:rPr>
        <w:t xml:space="preserve">   </w:t>
      </w:r>
      <w:r w:rsidR="0014435F">
        <w:rPr>
          <w:rFonts w:ascii="Courier New" w:hAnsi="Courier New" w:cs="Courier New"/>
        </w:rPr>
        <w:t xml:space="preserve">  </w:t>
      </w:r>
      <w:r>
        <w:rPr>
          <w:rFonts w:ascii="Courier New" w:hAnsi="Courier New" w:cs="Courier New"/>
        </w:rPr>
        <w:t>u stečaju, OIB:32627974284</w:t>
      </w:r>
      <w:r w:rsidR="00CC1707">
        <w:rPr>
          <w:rFonts w:ascii="Courier New" w:hAnsi="Courier New" w:cs="Courier New"/>
        </w:rPr>
        <w:t>, Jelkovečka 5b., 1036</w:t>
      </w:r>
      <w:r w:rsidR="0032172E">
        <w:rPr>
          <w:rFonts w:ascii="Courier New" w:hAnsi="Courier New" w:cs="Courier New"/>
        </w:rPr>
        <w:t>0 Sesvete</w:t>
      </w:r>
    </w:p>
    <w:p w:rsidR="0032172E" w:rsidP="00665A8B" w:rsidRDefault="0014435F">
      <w:pPr>
        <w:pStyle w:val="Bezproreda"/>
        <w:ind w:left="284"/>
        <w:jc w:val="both"/>
        <w:rPr>
          <w:rFonts w:ascii="Courier New" w:hAnsi="Courier New" w:cs="Courier New"/>
        </w:rPr>
      </w:pPr>
      <w:r>
        <w:rPr>
          <w:rFonts w:ascii="Courier New" w:hAnsi="Courier New" w:cs="Courier New"/>
        </w:rPr>
        <w:t xml:space="preserve">             sukladno</w:t>
      </w:r>
      <w:r w:rsidR="0032172E">
        <w:rPr>
          <w:rFonts w:ascii="Courier New" w:hAnsi="Courier New" w:cs="Courier New"/>
        </w:rPr>
        <w:t xml:space="preserve"> čl.221. SZ-a /NN71/15 i 104/17/</w:t>
      </w:r>
    </w:p>
    <w:p w:rsidR="0032172E" w:rsidP="00665A8B" w:rsidRDefault="0032172E">
      <w:pPr>
        <w:pStyle w:val="Bezproreda"/>
        <w:ind w:left="284"/>
        <w:jc w:val="both"/>
        <w:rPr>
          <w:rFonts w:ascii="Courier New" w:hAnsi="Courier New" w:cs="Courier New"/>
        </w:rPr>
      </w:pPr>
    </w:p>
    <w:p w:rsidR="0032172E" w:rsidP="00665A8B" w:rsidRDefault="0032172E">
      <w:pPr>
        <w:pStyle w:val="Bezproreda"/>
        <w:ind w:left="284"/>
        <w:jc w:val="both"/>
        <w:rPr>
          <w:rFonts w:ascii="Courier New" w:hAnsi="Courier New" w:cs="Courier New"/>
        </w:rPr>
      </w:pPr>
      <w:r>
        <w:rPr>
          <w:rFonts w:ascii="Courier New" w:hAnsi="Courier New" w:cs="Courier New"/>
        </w:rPr>
        <w:t>Sukladno čl.221. SZ-a u nastavku d</w:t>
      </w:r>
      <w:r w:rsidR="0014435F">
        <w:rPr>
          <w:rFonts w:ascii="Courier New" w:hAnsi="Courier New" w:cs="Courier New"/>
        </w:rPr>
        <w:t xml:space="preserve">aje se Pregled predmeta </w:t>
      </w:r>
      <w:r>
        <w:rPr>
          <w:rFonts w:ascii="Courier New" w:hAnsi="Courier New" w:cs="Courier New"/>
        </w:rPr>
        <w:t xml:space="preserve"> stečajne mase za stečajnog dužnika EUROS d.o.o. u stečaju za trgovinu, zastupanje i prijevo</w:t>
      </w:r>
      <w:r w:rsidR="00CC1707">
        <w:rPr>
          <w:rFonts w:ascii="Courier New" w:hAnsi="Courier New" w:cs="Courier New"/>
        </w:rPr>
        <w:t>z iz Sesveta, Jelkovečka 5b. OIB</w:t>
      </w:r>
      <w:r>
        <w:rPr>
          <w:rFonts w:ascii="Courier New" w:hAnsi="Courier New" w:cs="Courier New"/>
        </w:rPr>
        <w:t>:32627974284.</w:t>
      </w:r>
    </w:p>
    <w:p w:rsidR="00B17ED2" w:rsidP="00665A8B" w:rsidRDefault="0032172E">
      <w:pPr>
        <w:pStyle w:val="Bezproreda"/>
        <w:ind w:left="284"/>
        <w:jc w:val="both"/>
        <w:rPr>
          <w:rFonts w:ascii="Courier New" w:hAnsi="Courier New" w:cs="Courier New"/>
        </w:rPr>
      </w:pPr>
      <w:r>
        <w:rPr>
          <w:rFonts w:ascii="Courier New" w:hAnsi="Courier New" w:cs="Courier New"/>
        </w:rPr>
        <w:t>Trgovački sud u Zagrebu Rješenjem Posl.broj:St-</w:t>
      </w:r>
      <w:r w:rsidR="00DE605C">
        <w:rPr>
          <w:rFonts w:ascii="Courier New" w:hAnsi="Courier New" w:cs="Courier New"/>
        </w:rPr>
        <w:t>4376/16 dana 12.04.2018.g. otvorio je stečajni postupak nad dužnikom EUROS d.o.o. iz Sesv</w:t>
      </w:r>
      <w:r w:rsidR="0014435F">
        <w:rPr>
          <w:rFonts w:ascii="Courier New" w:hAnsi="Courier New" w:cs="Courier New"/>
        </w:rPr>
        <w:t>eta i imenovao D.</w:t>
      </w:r>
      <w:r w:rsidR="00DE605C">
        <w:rPr>
          <w:rFonts w:ascii="Courier New" w:hAnsi="Courier New" w:cs="Courier New"/>
        </w:rPr>
        <w:t>Š. za stečajnog upravitelja, koji je Rješenjem</w:t>
      </w:r>
      <w:r w:rsidR="0014435F">
        <w:rPr>
          <w:rFonts w:ascii="Courier New" w:hAnsi="Courier New" w:cs="Courier New"/>
        </w:rPr>
        <w:t xml:space="preserve"> dana</w:t>
      </w:r>
      <w:r w:rsidR="00DE605C">
        <w:rPr>
          <w:rFonts w:ascii="Courier New" w:hAnsi="Courier New" w:cs="Courier New"/>
        </w:rPr>
        <w:t xml:space="preserve"> 11.srpnja 2019.g.</w:t>
      </w:r>
      <w:r w:rsidR="0014435F">
        <w:rPr>
          <w:rFonts w:ascii="Courier New" w:hAnsi="Courier New" w:cs="Courier New"/>
        </w:rPr>
        <w:t xml:space="preserve"> razriješen</w:t>
      </w:r>
      <w:r w:rsidR="00B17ED2">
        <w:rPr>
          <w:rFonts w:ascii="Courier New" w:hAnsi="Courier New" w:cs="Courier New"/>
        </w:rPr>
        <w:t xml:space="preserve"> </w:t>
      </w:r>
      <w:r w:rsidR="0014435F">
        <w:rPr>
          <w:rFonts w:ascii="Courier New" w:hAnsi="Courier New" w:cs="Courier New"/>
        </w:rPr>
        <w:t>i</w:t>
      </w:r>
      <w:r w:rsidR="00DE605C">
        <w:rPr>
          <w:rFonts w:ascii="Courier New" w:hAnsi="Courier New" w:cs="Courier New"/>
        </w:rPr>
        <w:t xml:space="preserve"> imenovana</w:t>
      </w:r>
      <w:r w:rsidR="0014435F">
        <w:rPr>
          <w:rFonts w:ascii="Courier New" w:hAnsi="Courier New" w:cs="Courier New"/>
        </w:rPr>
        <w:t xml:space="preserve"> sam</w:t>
      </w:r>
      <w:r w:rsidR="00DE605C">
        <w:rPr>
          <w:rFonts w:ascii="Courier New" w:hAnsi="Courier New" w:cs="Courier New"/>
        </w:rPr>
        <w:t xml:space="preserve"> za stečajnog upravitelja. </w:t>
      </w:r>
    </w:p>
    <w:p w:rsidR="00BD7809" w:rsidP="00665A8B" w:rsidRDefault="00CA25B6">
      <w:pPr>
        <w:pStyle w:val="Bezproreda"/>
        <w:ind w:left="284"/>
        <w:jc w:val="both"/>
        <w:rPr>
          <w:rFonts w:ascii="Courier New" w:hAnsi="Courier New" w:cs="Courier New"/>
        </w:rPr>
      </w:pPr>
      <w:r>
        <w:rPr>
          <w:rFonts w:ascii="Courier New" w:hAnsi="Courier New" w:cs="Courier New"/>
        </w:rPr>
        <w:t>1.Nakon navedenog pa do dana izrade Izvješća nisam preuzela niti primila dokumentaciju kako od razriješenog stečajnog upravitelja tako niti od ranijeg direktora dužnika EUROS d.o.o. iz Sesveta. Za izradu predmetnog izvješća prvenstveno je korišteno  stanje sudskog spisa</w:t>
      </w:r>
      <w:r w:rsidR="00CC1707">
        <w:rPr>
          <w:rFonts w:ascii="Courier New" w:hAnsi="Courier New" w:cs="Courier New"/>
        </w:rPr>
        <w:t>,</w:t>
      </w:r>
      <w:r w:rsidR="004B4639">
        <w:rPr>
          <w:rFonts w:ascii="Courier New" w:hAnsi="Courier New" w:cs="Courier New"/>
        </w:rPr>
        <w:t xml:space="preserve"> pribavljena dokumentacija od državnih organa i institucija</w:t>
      </w:r>
      <w:r w:rsidR="00BD7809">
        <w:rPr>
          <w:rFonts w:ascii="Courier New" w:hAnsi="Courier New" w:cs="Courier New"/>
        </w:rPr>
        <w:t>.</w:t>
      </w:r>
    </w:p>
    <w:p w:rsidR="00812589" w:rsidP="00665A8B" w:rsidRDefault="00BD7809">
      <w:pPr>
        <w:pStyle w:val="Bezproreda"/>
        <w:ind w:left="284"/>
        <w:jc w:val="both"/>
        <w:rPr>
          <w:rFonts w:ascii="Courier New" w:hAnsi="Courier New" w:cs="Courier New"/>
        </w:rPr>
      </w:pPr>
      <w:r>
        <w:rPr>
          <w:rFonts w:ascii="Courier New" w:hAnsi="Courier New" w:cs="Courier New"/>
        </w:rPr>
        <w:t>2.</w:t>
      </w:r>
      <w:r w:rsidR="00CA25B6">
        <w:rPr>
          <w:rFonts w:ascii="Courier New" w:hAnsi="Courier New" w:cs="Courier New"/>
        </w:rPr>
        <w:t xml:space="preserve"> </w:t>
      </w:r>
      <w:r w:rsidR="00812589">
        <w:rPr>
          <w:rFonts w:ascii="Courier New" w:hAnsi="Courier New" w:cs="Courier New"/>
        </w:rPr>
        <w:t>Na temelju Uvjerenja Broj:</w:t>
      </w:r>
      <w:r w:rsidR="00CC1707">
        <w:rPr>
          <w:rFonts w:ascii="Courier New" w:hAnsi="Courier New" w:cs="Courier New"/>
        </w:rPr>
        <w:t>HOO</w:t>
      </w:r>
      <w:r w:rsidR="004B4639">
        <w:rPr>
          <w:rFonts w:ascii="Courier New" w:hAnsi="Courier New" w:cs="Courier New"/>
        </w:rPr>
        <w:t>22-U-00127-</w:t>
      </w:r>
      <w:r w:rsidR="00CC1707">
        <w:rPr>
          <w:rFonts w:ascii="Courier New" w:hAnsi="Courier New" w:cs="Courier New"/>
        </w:rPr>
        <w:t>19 od dana 21.08.2019.g. Stanice</w:t>
      </w:r>
      <w:r w:rsidR="00812589">
        <w:rPr>
          <w:rFonts w:ascii="Courier New" w:hAnsi="Courier New" w:cs="Courier New"/>
        </w:rPr>
        <w:t xml:space="preserve"> za tehnički pregled motornih vozila </w:t>
      </w:r>
      <w:r w:rsidR="004B4639">
        <w:rPr>
          <w:rFonts w:ascii="Courier New" w:hAnsi="Courier New" w:cs="Courier New"/>
        </w:rPr>
        <w:t>STP „AUTOMEHANIKA SERVISI“ Zagreb</w:t>
      </w:r>
      <w:r w:rsidR="00812589">
        <w:rPr>
          <w:rFonts w:ascii="Courier New" w:hAnsi="Courier New" w:cs="Courier New"/>
        </w:rPr>
        <w:t>, Ul.kralja Zvonimira 25.</w:t>
      </w:r>
      <w:r w:rsidR="004B4639">
        <w:rPr>
          <w:rFonts w:ascii="Courier New" w:hAnsi="Courier New" w:cs="Courier New"/>
        </w:rPr>
        <w:t xml:space="preserve"> proizlazi</w:t>
      </w:r>
      <w:r w:rsidR="00812589">
        <w:rPr>
          <w:rFonts w:ascii="Courier New" w:hAnsi="Courier New" w:cs="Courier New"/>
        </w:rPr>
        <w:t xml:space="preserve"> da stečajni dužnik nije evidentiran kao vlasnik motornih vozila  te isti ne raspolaže pokretninama te vrste.</w:t>
      </w:r>
    </w:p>
    <w:p w:rsidR="0014435F" w:rsidP="00665A8B" w:rsidRDefault="00812589">
      <w:pPr>
        <w:pStyle w:val="Bezproreda"/>
        <w:ind w:left="284"/>
        <w:jc w:val="both"/>
        <w:rPr>
          <w:rFonts w:ascii="Courier New" w:hAnsi="Courier New" w:cs="Courier New"/>
        </w:rPr>
      </w:pPr>
      <w:r>
        <w:rPr>
          <w:rFonts w:ascii="Courier New" w:hAnsi="Courier New" w:cs="Courier New"/>
        </w:rPr>
        <w:t>3. Na temelju podnesenog zahtjeva Državnoj geodets</w:t>
      </w:r>
      <w:r w:rsidR="003F0864">
        <w:rPr>
          <w:rFonts w:ascii="Courier New" w:hAnsi="Courier New" w:cs="Courier New"/>
        </w:rPr>
        <w:t>koj upravi RH, S</w:t>
      </w:r>
      <w:r>
        <w:rPr>
          <w:rFonts w:ascii="Courier New" w:hAnsi="Courier New" w:cs="Courier New"/>
        </w:rPr>
        <w:t>redišnji ured Zagreb primili smo Uvjerenje Klasa:932-01/19-02/11702, Urbroj:541-05-02-02/9-19-2</w:t>
      </w:r>
      <w:r w:rsidR="004B4639">
        <w:rPr>
          <w:rFonts w:ascii="Courier New" w:hAnsi="Courier New" w:cs="Courier New"/>
        </w:rPr>
        <w:t xml:space="preserve"> od</w:t>
      </w:r>
      <w:r w:rsidR="003F0864">
        <w:rPr>
          <w:rFonts w:ascii="Courier New" w:hAnsi="Courier New" w:cs="Courier New"/>
        </w:rPr>
        <w:t xml:space="preserve"> 06.08.2019.g. iz kojega proizlazi da prema stanju podataka upisanih u službene evidencije nositelja prava na nekretninama koja se odnosi na područje Republike Hrvatske stečajni dužnik nije upisan u katastarski operat. Pretraga je izvršena po OIB-u.</w:t>
      </w:r>
    </w:p>
    <w:p w:rsidR="007445E4" w:rsidP="007445E4" w:rsidRDefault="003F0864">
      <w:pPr>
        <w:pStyle w:val="Bezproreda"/>
        <w:pBdr>
          <w:bottom w:val="single" w:color="auto" w:sz="4" w:space="1"/>
        </w:pBdr>
        <w:ind w:left="284"/>
        <w:jc w:val="both"/>
        <w:rPr>
          <w:rFonts w:ascii="Courier New" w:hAnsi="Courier New" w:cs="Courier New"/>
        </w:rPr>
      </w:pPr>
      <w:r>
        <w:rPr>
          <w:rFonts w:ascii="Courier New" w:hAnsi="Courier New" w:cs="Courier New"/>
        </w:rPr>
        <w:t>4.</w:t>
      </w:r>
      <w:r w:rsidR="004B4639">
        <w:rPr>
          <w:rFonts w:ascii="Courier New" w:hAnsi="Courier New" w:cs="Courier New"/>
        </w:rPr>
        <w:t>Na temelju zahtjeva upućenog Središnje klirinško depozitarnom društvu d.d. Zagreb primljena je Obavijest</w:t>
      </w:r>
      <w:r w:rsidR="007445E4">
        <w:rPr>
          <w:rFonts w:ascii="Courier New" w:hAnsi="Courier New" w:cs="Courier New"/>
        </w:rPr>
        <w:t xml:space="preserve">   Broj:O-13379/19-5Ak da stečajni dužnik nije upisan kao vlasnik/nositelj računa pa tako </w:t>
      </w:r>
    </w:p>
    <w:p w:rsidR="007445E4" w:rsidP="00665A8B" w:rsidRDefault="007445E4">
      <w:pPr>
        <w:pStyle w:val="Bezproreda"/>
        <w:ind w:left="284"/>
        <w:jc w:val="both"/>
        <w:rPr>
          <w:rFonts w:ascii="Courier New" w:hAnsi="Courier New" w:cs="Courier New"/>
        </w:rPr>
      </w:pPr>
      <w:r>
        <w:rPr>
          <w:rFonts w:ascii="Courier New" w:hAnsi="Courier New" w:cs="Courier New"/>
        </w:rPr>
        <w:t xml:space="preserve">                          Str. – 1 -</w:t>
      </w:r>
    </w:p>
    <w:p w:rsidR="007445E4" w:rsidP="00665A8B" w:rsidRDefault="007445E4">
      <w:pPr>
        <w:pStyle w:val="Bezproreda"/>
        <w:ind w:left="284"/>
        <w:jc w:val="both"/>
        <w:rPr>
          <w:rFonts w:ascii="Courier New" w:hAnsi="Courier New" w:cs="Courier New"/>
        </w:rPr>
      </w:pPr>
      <w:r>
        <w:rPr>
          <w:rFonts w:ascii="Courier New" w:hAnsi="Courier New" w:cs="Courier New"/>
        </w:rPr>
        <w:lastRenderedPageBreak/>
        <w:t>nije niti imatelj vrijednosnih papira za koje se vode podaci u SKDD-u odnosno isti nema imovine s toga osnova.</w:t>
      </w:r>
    </w:p>
    <w:p w:rsidR="007445E4" w:rsidP="00665A8B" w:rsidRDefault="007445E4">
      <w:pPr>
        <w:pStyle w:val="Bezproreda"/>
        <w:ind w:left="284"/>
        <w:jc w:val="both"/>
        <w:rPr>
          <w:rFonts w:ascii="Courier New" w:hAnsi="Courier New" w:cs="Courier New"/>
        </w:rPr>
      </w:pPr>
    </w:p>
    <w:p w:rsidR="007445E4" w:rsidP="007445E4" w:rsidRDefault="007445E4">
      <w:pPr>
        <w:pStyle w:val="Bezproreda"/>
        <w:numPr>
          <w:ilvl w:val="0"/>
          <w:numId w:val="2"/>
        </w:numPr>
        <w:jc w:val="both"/>
        <w:rPr>
          <w:rFonts w:ascii="Courier New" w:hAnsi="Courier New" w:cs="Courier New"/>
        </w:rPr>
      </w:pPr>
      <w:r>
        <w:rPr>
          <w:rFonts w:ascii="Courier New" w:hAnsi="Courier New" w:cs="Courier New"/>
        </w:rPr>
        <w:t>STEČAJNA MASA IZRAŽENA U NOVČANOM OBLIKU</w:t>
      </w:r>
    </w:p>
    <w:p w:rsidR="00CC1707" w:rsidP="007445E4" w:rsidRDefault="00CC1707">
      <w:pPr>
        <w:pStyle w:val="Bezproreda"/>
        <w:ind w:left="284"/>
        <w:jc w:val="both"/>
        <w:rPr>
          <w:rFonts w:ascii="Courier New" w:hAnsi="Courier New" w:cs="Courier New"/>
        </w:rPr>
      </w:pPr>
    </w:p>
    <w:p w:rsidR="00162B19" w:rsidP="007445E4" w:rsidRDefault="007445E4">
      <w:pPr>
        <w:pStyle w:val="Bezproreda"/>
        <w:ind w:left="284"/>
        <w:jc w:val="both"/>
        <w:rPr>
          <w:rFonts w:ascii="Courier New" w:hAnsi="Courier New" w:cs="Courier New"/>
        </w:rPr>
      </w:pPr>
      <w:r>
        <w:rPr>
          <w:rFonts w:ascii="Courier New" w:hAnsi="Courier New" w:cs="Courier New"/>
        </w:rPr>
        <w:t>Prijedlog za pokretanje stečajnog postupka nad EUROS d.o.o. podnijela je FINA Zagreb jer je trans</w:t>
      </w:r>
      <w:r w:rsidR="009451DE">
        <w:rPr>
          <w:rFonts w:ascii="Courier New" w:hAnsi="Courier New" w:cs="Courier New"/>
        </w:rPr>
        <w:t>akcijski račun  dužnika bio u neprekidno</w:t>
      </w:r>
      <w:r>
        <w:rPr>
          <w:rFonts w:ascii="Courier New" w:hAnsi="Courier New" w:cs="Courier New"/>
        </w:rPr>
        <w:t>j blokadi više od 120dana</w:t>
      </w:r>
      <w:r w:rsidR="009451DE">
        <w:rPr>
          <w:rFonts w:ascii="Courier New" w:hAnsi="Courier New" w:cs="Courier New"/>
        </w:rPr>
        <w:t xml:space="preserve"> i imao  je evidentirane   neizvršene osnove za plaćanje u  razdoblju dužem od 60 dana koje je trebao na temelju valjanih osnova za  plaćanje bez daljnjega pristanka dužnika naplatiti s bilo koje</w:t>
      </w:r>
      <w:r w:rsidR="00CC1707">
        <w:rPr>
          <w:rFonts w:ascii="Courier New" w:hAnsi="Courier New" w:cs="Courier New"/>
        </w:rPr>
        <w:t>g</w:t>
      </w:r>
      <w:r w:rsidR="009451DE">
        <w:rPr>
          <w:rFonts w:ascii="Courier New" w:hAnsi="Courier New" w:cs="Courier New"/>
        </w:rPr>
        <w:t xml:space="preserve"> od njegovih računa</w:t>
      </w:r>
      <w:r w:rsidR="00162B19">
        <w:rPr>
          <w:rFonts w:ascii="Courier New" w:hAnsi="Courier New" w:cs="Courier New"/>
        </w:rPr>
        <w:t>.</w:t>
      </w:r>
    </w:p>
    <w:p w:rsidR="007445E4" w:rsidP="007445E4" w:rsidRDefault="00CC1707">
      <w:pPr>
        <w:pStyle w:val="Bezproreda"/>
        <w:ind w:left="284"/>
        <w:jc w:val="both"/>
        <w:rPr>
          <w:rFonts w:ascii="Courier New" w:hAnsi="Courier New" w:cs="Courier New"/>
        </w:rPr>
      </w:pPr>
      <w:r>
        <w:rPr>
          <w:rFonts w:ascii="Courier New" w:hAnsi="Courier New" w:cs="Courier New"/>
        </w:rPr>
        <w:t>Slijedom navedenog steč.dužnik nema</w:t>
      </w:r>
      <w:r w:rsidR="00162B19">
        <w:rPr>
          <w:rFonts w:ascii="Courier New" w:hAnsi="Courier New" w:cs="Courier New"/>
        </w:rPr>
        <w:t xml:space="preserve"> novčana sredstva na transakcijskom računu te ona iznose </w:t>
      </w:r>
      <w:r w:rsidR="009451DE">
        <w:rPr>
          <w:rFonts w:ascii="Courier New" w:hAnsi="Courier New" w:cs="Courier New"/>
        </w:rPr>
        <w:t xml:space="preserve"> </w:t>
      </w:r>
      <w:r w:rsidR="00162B19">
        <w:rPr>
          <w:rFonts w:ascii="Courier New" w:hAnsi="Courier New" w:cs="Courier New"/>
        </w:rPr>
        <w:t xml:space="preserve">                     0,00kn.</w:t>
      </w:r>
    </w:p>
    <w:p w:rsidR="00162B19" w:rsidP="007445E4" w:rsidRDefault="00162B19">
      <w:pPr>
        <w:pStyle w:val="Bezproreda"/>
        <w:ind w:left="284"/>
        <w:jc w:val="both"/>
        <w:rPr>
          <w:rFonts w:ascii="Courier New" w:hAnsi="Courier New" w:cs="Courier New"/>
        </w:rPr>
      </w:pPr>
    </w:p>
    <w:p w:rsidR="00162B19" w:rsidP="00162B19" w:rsidRDefault="00162B19">
      <w:pPr>
        <w:pStyle w:val="Bezproreda"/>
        <w:numPr>
          <w:ilvl w:val="0"/>
          <w:numId w:val="2"/>
        </w:numPr>
        <w:jc w:val="both"/>
        <w:rPr>
          <w:rFonts w:ascii="Courier New" w:hAnsi="Courier New" w:cs="Courier New"/>
        </w:rPr>
      </w:pPr>
      <w:r>
        <w:rPr>
          <w:rFonts w:ascii="Courier New" w:hAnsi="Courier New" w:cs="Courier New"/>
        </w:rPr>
        <w:t>POKRETNINE I NEKRETNINE</w:t>
      </w:r>
    </w:p>
    <w:p w:rsidR="00162B19" w:rsidP="00162B19" w:rsidRDefault="00162B19">
      <w:pPr>
        <w:pStyle w:val="Bezproreda"/>
        <w:ind w:left="284"/>
        <w:jc w:val="both"/>
        <w:rPr>
          <w:rFonts w:ascii="Courier New" w:hAnsi="Courier New" w:cs="Courier New"/>
        </w:rPr>
      </w:pPr>
    </w:p>
    <w:p w:rsidR="00162B19" w:rsidP="00162B19" w:rsidRDefault="00162B19">
      <w:pPr>
        <w:pStyle w:val="Bezproreda"/>
        <w:ind w:left="284"/>
        <w:jc w:val="both"/>
        <w:rPr>
          <w:rFonts w:ascii="Courier New" w:hAnsi="Courier New" w:cs="Courier New"/>
        </w:rPr>
      </w:pPr>
      <w:r>
        <w:rPr>
          <w:rFonts w:ascii="Courier New" w:hAnsi="Courier New" w:cs="Courier New"/>
        </w:rPr>
        <w:t>Na temelju pribavljene valjane dokumentacije od Stanice za tehnički pregled 2AUTOMEHANIKA SERVISI“ Zagreb i Državne geodetske uprave, Središnji ured Zagreb stečajni dužnik ne raspolaže pokretninama niti nekretninama te se procjenjuje vrijednost ove imovine u iznosu od                                       0,00kn.</w:t>
      </w:r>
    </w:p>
    <w:p w:rsidR="008A054B" w:rsidP="00162B19" w:rsidRDefault="00CC1707">
      <w:pPr>
        <w:pStyle w:val="Bezproreda"/>
        <w:ind w:left="284"/>
        <w:jc w:val="both"/>
        <w:rPr>
          <w:rFonts w:ascii="Courier New" w:hAnsi="Courier New" w:cs="Courier New"/>
        </w:rPr>
      </w:pPr>
      <w:r>
        <w:rPr>
          <w:rFonts w:ascii="Courier New" w:hAnsi="Courier New" w:cs="Courier New"/>
        </w:rPr>
        <w:t>Pribavljena Analitička bruto B</w:t>
      </w:r>
      <w:r w:rsidR="00162B19">
        <w:rPr>
          <w:rFonts w:ascii="Courier New" w:hAnsi="Courier New" w:cs="Courier New"/>
        </w:rPr>
        <w:t>ilanca na dan 31.12.2018.g. od RH, MF, PU, Područni ured Zagreb, Ispostava Sesvete</w:t>
      </w:r>
      <w:r w:rsidR="008A054B">
        <w:rPr>
          <w:rFonts w:ascii="Courier New" w:hAnsi="Courier New" w:cs="Courier New"/>
        </w:rPr>
        <w:t xml:space="preserve"> iskazana stanja za navedenu imovinu potvrđuju da dužnik nema evidentiran</w:t>
      </w:r>
      <w:r>
        <w:rPr>
          <w:rFonts w:ascii="Courier New" w:hAnsi="Courier New" w:cs="Courier New"/>
        </w:rPr>
        <w:t>u</w:t>
      </w:r>
      <w:r w:rsidR="008A054B">
        <w:rPr>
          <w:rFonts w:ascii="Courier New" w:hAnsi="Courier New" w:cs="Courier New"/>
        </w:rPr>
        <w:t xml:space="preserve"> takovu imovinu.</w:t>
      </w:r>
    </w:p>
    <w:p w:rsidR="008A054B" w:rsidP="00162B19" w:rsidRDefault="008A054B">
      <w:pPr>
        <w:pStyle w:val="Bezproreda"/>
        <w:ind w:left="284"/>
        <w:jc w:val="both"/>
        <w:rPr>
          <w:rFonts w:ascii="Courier New" w:hAnsi="Courier New" w:cs="Courier New"/>
        </w:rPr>
      </w:pPr>
      <w:r>
        <w:rPr>
          <w:rFonts w:ascii="Courier New" w:hAnsi="Courier New" w:cs="Courier New"/>
        </w:rPr>
        <w:t>Također, iz pribavljene Bilance procjenjuje se da dužnik nema kancelarijski namještaj niti zalihe trgovačke robe.</w:t>
      </w:r>
    </w:p>
    <w:p w:rsidR="008A054B" w:rsidP="00162B19" w:rsidRDefault="008A054B">
      <w:pPr>
        <w:pStyle w:val="Bezproreda"/>
        <w:ind w:left="284"/>
        <w:jc w:val="both"/>
        <w:rPr>
          <w:rFonts w:ascii="Courier New" w:hAnsi="Courier New" w:cs="Courier New"/>
        </w:rPr>
      </w:pPr>
    </w:p>
    <w:p w:rsidR="008A054B" w:rsidP="008A054B" w:rsidRDefault="008A054B">
      <w:pPr>
        <w:pStyle w:val="Bezproreda"/>
        <w:numPr>
          <w:ilvl w:val="0"/>
          <w:numId w:val="2"/>
        </w:numPr>
        <w:jc w:val="both"/>
        <w:rPr>
          <w:rFonts w:ascii="Courier New" w:hAnsi="Courier New" w:cs="Courier New"/>
        </w:rPr>
      </w:pPr>
      <w:r>
        <w:rPr>
          <w:rFonts w:ascii="Courier New" w:hAnsi="Courier New" w:cs="Courier New"/>
        </w:rPr>
        <w:t>POTRAŽIVANJA DUŽNIKOVIH DUŽNIKA – sudski postupci u tijeku</w:t>
      </w:r>
    </w:p>
    <w:p w:rsidR="008A054B" w:rsidP="008A054B" w:rsidRDefault="008A054B">
      <w:pPr>
        <w:pStyle w:val="Bezproreda"/>
        <w:ind w:left="284"/>
        <w:jc w:val="both"/>
        <w:rPr>
          <w:rFonts w:ascii="Courier New" w:hAnsi="Courier New" w:cs="Courier New"/>
        </w:rPr>
      </w:pPr>
    </w:p>
    <w:p w:rsidR="00E36093" w:rsidP="008A054B" w:rsidRDefault="008A054B">
      <w:pPr>
        <w:pStyle w:val="Bezproreda"/>
        <w:ind w:left="284"/>
        <w:jc w:val="both"/>
        <w:rPr>
          <w:rFonts w:ascii="Courier New" w:hAnsi="Courier New" w:cs="Courier New"/>
        </w:rPr>
      </w:pPr>
      <w:r>
        <w:rPr>
          <w:rFonts w:ascii="Courier New" w:hAnsi="Courier New" w:cs="Courier New"/>
        </w:rPr>
        <w:t xml:space="preserve">Iz </w:t>
      </w:r>
      <w:r w:rsidR="00E7129A">
        <w:rPr>
          <w:rFonts w:ascii="Courier New" w:hAnsi="Courier New" w:cs="Courier New"/>
        </w:rPr>
        <w:t xml:space="preserve">podataka </w:t>
      </w:r>
      <w:r>
        <w:rPr>
          <w:rFonts w:ascii="Courier New" w:hAnsi="Courier New" w:cs="Courier New"/>
        </w:rPr>
        <w:t>pribavljene Analiti</w:t>
      </w:r>
      <w:r w:rsidR="00E7129A">
        <w:rPr>
          <w:rFonts w:ascii="Courier New" w:hAnsi="Courier New" w:cs="Courier New"/>
        </w:rPr>
        <w:t>čke bruto bilance na dan</w:t>
      </w:r>
      <w:r>
        <w:rPr>
          <w:rFonts w:ascii="Courier New" w:hAnsi="Courier New" w:cs="Courier New"/>
        </w:rPr>
        <w:t xml:space="preserve"> 31.12.2018.g kao i uvida u sudski spis </w:t>
      </w:r>
      <w:r w:rsidR="005C4DD5">
        <w:rPr>
          <w:rFonts w:ascii="Courier New" w:hAnsi="Courier New" w:cs="Courier New"/>
        </w:rPr>
        <w:t xml:space="preserve">proizlazi da </w:t>
      </w:r>
      <w:r w:rsidR="00E36093">
        <w:rPr>
          <w:rFonts w:ascii="Courier New" w:hAnsi="Courier New" w:cs="Courier New"/>
        </w:rPr>
        <w:t xml:space="preserve">je </w:t>
      </w:r>
      <w:r w:rsidR="005C4DD5">
        <w:rPr>
          <w:rFonts w:ascii="Courier New" w:hAnsi="Courier New" w:cs="Courier New"/>
        </w:rPr>
        <w:t>steč.dužnik imao poteškoća u naplati potraživanja od svojih dužnika</w:t>
      </w:r>
      <w:r w:rsidR="00E36093">
        <w:rPr>
          <w:rFonts w:ascii="Courier New" w:hAnsi="Courier New" w:cs="Courier New"/>
        </w:rPr>
        <w:t>-</w:t>
      </w:r>
      <w:r w:rsidR="00CC1707">
        <w:rPr>
          <w:rFonts w:ascii="Courier New" w:hAnsi="Courier New" w:cs="Courier New"/>
        </w:rPr>
        <w:t>kupaca koja</w:t>
      </w:r>
      <w:r w:rsidR="00E36093">
        <w:rPr>
          <w:rFonts w:ascii="Courier New" w:hAnsi="Courier New" w:cs="Courier New"/>
        </w:rPr>
        <w:t xml:space="preserve"> su ukupno</w:t>
      </w:r>
      <w:r w:rsidR="005C4DD5">
        <w:rPr>
          <w:rFonts w:ascii="Courier New" w:hAnsi="Courier New" w:cs="Courier New"/>
        </w:rPr>
        <w:t xml:space="preserve"> iznos</w:t>
      </w:r>
      <w:r w:rsidR="00E36093">
        <w:rPr>
          <w:rFonts w:ascii="Courier New" w:hAnsi="Courier New" w:cs="Courier New"/>
        </w:rPr>
        <w:t>il</w:t>
      </w:r>
      <w:r w:rsidR="00CC1707">
        <w:rPr>
          <w:rFonts w:ascii="Courier New" w:hAnsi="Courier New" w:cs="Courier New"/>
        </w:rPr>
        <w:t>a</w:t>
      </w:r>
      <w:r w:rsidR="005C4DD5">
        <w:rPr>
          <w:rFonts w:ascii="Courier New" w:hAnsi="Courier New" w:cs="Courier New"/>
        </w:rPr>
        <w:t xml:space="preserve"> 10.277.109,54kn</w:t>
      </w:r>
      <w:r w:rsidR="00E36093">
        <w:rPr>
          <w:rFonts w:ascii="Courier New" w:hAnsi="Courier New" w:cs="Courier New"/>
        </w:rPr>
        <w:t>.</w:t>
      </w:r>
      <w:r w:rsidR="00CC1707">
        <w:rPr>
          <w:rFonts w:ascii="Courier New" w:hAnsi="Courier New" w:cs="Courier New"/>
        </w:rPr>
        <w:t xml:space="preserve"> Navedeni iznos indentič</w:t>
      </w:r>
      <w:r w:rsidR="00F175D1">
        <w:rPr>
          <w:rFonts w:ascii="Courier New" w:hAnsi="Courier New" w:cs="Courier New"/>
        </w:rPr>
        <w:t xml:space="preserve">an je stanju na dan 01.01.2018.g. </w:t>
      </w:r>
    </w:p>
    <w:p w:rsidR="000510A1" w:rsidP="008A054B" w:rsidRDefault="000510A1">
      <w:pPr>
        <w:pStyle w:val="Bezproreda"/>
        <w:ind w:left="284"/>
        <w:jc w:val="both"/>
        <w:rPr>
          <w:rFonts w:ascii="Courier New" w:hAnsi="Courier New" w:cs="Courier New"/>
        </w:rPr>
      </w:pPr>
    </w:p>
    <w:p w:rsidR="00CC1707" w:rsidP="008A054B" w:rsidRDefault="00E36093">
      <w:pPr>
        <w:pStyle w:val="Bezproreda"/>
        <w:ind w:left="284"/>
        <w:jc w:val="both"/>
        <w:rPr>
          <w:rFonts w:ascii="Courier New" w:hAnsi="Courier New" w:cs="Courier New"/>
        </w:rPr>
      </w:pPr>
      <w:r>
        <w:rPr>
          <w:rFonts w:ascii="Courier New" w:hAnsi="Courier New" w:cs="Courier New"/>
        </w:rPr>
        <w:t xml:space="preserve">Iz priloga Tablice </w:t>
      </w:r>
      <w:r w:rsidR="00CC1707">
        <w:rPr>
          <w:rFonts w:ascii="Courier New" w:hAnsi="Courier New" w:cs="Courier New"/>
        </w:rPr>
        <w:t xml:space="preserve"> potraživanja koja prileži u sudskom spisu vidljivo je da su</w:t>
      </w:r>
      <w:r w:rsidR="000510A1">
        <w:rPr>
          <w:rFonts w:ascii="Courier New" w:hAnsi="Courier New" w:cs="Courier New"/>
        </w:rPr>
        <w:t xml:space="preserve"> to slijedeći</w:t>
      </w:r>
      <w:r w:rsidR="00CC1707">
        <w:rPr>
          <w:rFonts w:ascii="Courier New" w:hAnsi="Courier New" w:cs="Courier New"/>
        </w:rPr>
        <w:t xml:space="preserve"> dužnikovi dužnici i to:</w:t>
      </w:r>
    </w:p>
    <w:p w:rsidR="008502D8" w:rsidP="008A054B" w:rsidRDefault="008502D8">
      <w:pPr>
        <w:pStyle w:val="Bezproreda"/>
        <w:ind w:left="284"/>
        <w:jc w:val="both"/>
        <w:rPr>
          <w:rFonts w:ascii="Courier New" w:hAnsi="Courier New" w:cs="Courier New"/>
        </w:rPr>
      </w:pPr>
      <w:r>
        <w:rPr>
          <w:rFonts w:ascii="Courier New" w:hAnsi="Courier New" w:cs="Courier New"/>
        </w:rPr>
        <w:t>1.DIZALA OTIMUS d.o.o         Trebež 9.  Zagreb         27.500,00</w:t>
      </w:r>
    </w:p>
    <w:p w:rsidR="008502D8" w:rsidP="008A054B" w:rsidRDefault="008502D8">
      <w:pPr>
        <w:pStyle w:val="Bezproreda"/>
        <w:ind w:left="284"/>
        <w:jc w:val="both"/>
        <w:rPr>
          <w:rFonts w:ascii="Courier New" w:hAnsi="Courier New" w:cs="Courier New"/>
        </w:rPr>
      </w:pPr>
      <w:r>
        <w:rPr>
          <w:rFonts w:ascii="Courier New" w:hAnsi="Courier New" w:cs="Courier New"/>
        </w:rPr>
        <w:t>2.ARMIRAČ MONTAŽA d.o.o       Varaždin               8.514.586,01</w:t>
      </w:r>
    </w:p>
    <w:p w:rsidR="008502D8" w:rsidP="008A054B" w:rsidRDefault="008502D8">
      <w:pPr>
        <w:pStyle w:val="Bezproreda"/>
        <w:ind w:left="284"/>
        <w:jc w:val="both"/>
        <w:rPr>
          <w:rFonts w:ascii="Courier New" w:hAnsi="Courier New" w:cs="Courier New"/>
        </w:rPr>
      </w:pPr>
      <w:r>
        <w:rPr>
          <w:rFonts w:ascii="Courier New" w:hAnsi="Courier New" w:cs="Courier New"/>
        </w:rPr>
        <w:t>3.MEĐIMURJE BETON d.o.o.      ZR.Frankop. Čakovec       31.444,80</w:t>
      </w:r>
    </w:p>
    <w:p w:rsidR="008502D8" w:rsidP="008A054B" w:rsidRDefault="008502D8">
      <w:pPr>
        <w:pStyle w:val="Bezproreda"/>
        <w:ind w:left="284"/>
        <w:jc w:val="both"/>
        <w:rPr>
          <w:rFonts w:ascii="Courier New" w:hAnsi="Courier New" w:cs="Courier New"/>
        </w:rPr>
      </w:pPr>
      <w:r>
        <w:rPr>
          <w:rFonts w:ascii="Courier New" w:hAnsi="Courier New" w:cs="Courier New"/>
        </w:rPr>
        <w:t>4.TŽV GREDELJ d.o.o.u stečaju Vukomeračka 69,Zagreb  1.681.078,73</w:t>
      </w:r>
    </w:p>
    <w:p w:rsidR="00162B19" w:rsidP="000510A1" w:rsidRDefault="008502D8">
      <w:pPr>
        <w:pStyle w:val="Bezproreda"/>
        <w:pBdr>
          <w:bottom w:val="single" w:color="auto" w:sz="4" w:space="1"/>
        </w:pBdr>
        <w:ind w:left="284"/>
        <w:jc w:val="both"/>
        <w:rPr>
          <w:rFonts w:ascii="Courier New" w:hAnsi="Courier New" w:cs="Courier New"/>
        </w:rPr>
      </w:pPr>
      <w:r>
        <w:rPr>
          <w:rFonts w:ascii="Courier New" w:hAnsi="Courier New" w:cs="Courier New"/>
        </w:rPr>
        <w:t>5.VIDIKOVAC d.o.o</w:t>
      </w:r>
      <w:r w:rsidR="00162B19">
        <w:rPr>
          <w:rFonts w:ascii="Courier New" w:hAnsi="Courier New" w:cs="Courier New"/>
        </w:rPr>
        <w:t xml:space="preserve">  </w:t>
      </w:r>
      <w:r w:rsidR="000510A1">
        <w:rPr>
          <w:rFonts w:ascii="Courier New" w:hAnsi="Courier New" w:cs="Courier New"/>
        </w:rPr>
        <w:t xml:space="preserve">           A.B.Bušića 26. Dvor      250.000,00</w:t>
      </w:r>
    </w:p>
    <w:p w:rsidR="007445E4" w:rsidP="00665A8B" w:rsidRDefault="000510A1">
      <w:pPr>
        <w:pStyle w:val="Bezproreda"/>
        <w:ind w:left="284"/>
        <w:jc w:val="both"/>
        <w:rPr>
          <w:rFonts w:ascii="Courier New" w:hAnsi="Courier New" w:cs="Courier New"/>
        </w:rPr>
      </w:pPr>
      <w:r>
        <w:rPr>
          <w:rFonts w:ascii="Courier New" w:hAnsi="Courier New" w:cs="Courier New"/>
        </w:rPr>
        <w:t xml:space="preserve">   Ukupno                                           10.504.609,54</w:t>
      </w:r>
    </w:p>
    <w:p w:rsidR="000510A1" w:rsidP="00665A8B" w:rsidRDefault="000510A1">
      <w:pPr>
        <w:pStyle w:val="Bezproreda"/>
        <w:ind w:left="284"/>
        <w:jc w:val="both"/>
        <w:rPr>
          <w:rFonts w:ascii="Courier New" w:hAnsi="Courier New" w:cs="Courier New"/>
        </w:rPr>
      </w:pPr>
    </w:p>
    <w:p w:rsidR="000510A1" w:rsidP="00665A8B" w:rsidRDefault="000510A1">
      <w:pPr>
        <w:pStyle w:val="Bezproreda"/>
        <w:ind w:left="284"/>
        <w:jc w:val="both"/>
        <w:rPr>
          <w:rFonts w:ascii="Courier New" w:hAnsi="Courier New" w:cs="Courier New"/>
        </w:rPr>
      </w:pPr>
      <w:r>
        <w:rPr>
          <w:rFonts w:ascii="Courier New" w:hAnsi="Courier New" w:cs="Courier New"/>
        </w:rPr>
        <w:t>Nema se saznanje da li se vode i koji sudski postupci za naplatu dugova po računima, kreditu i pozajmici</w:t>
      </w:r>
      <w:r w:rsidR="009E6084">
        <w:rPr>
          <w:rFonts w:ascii="Courier New" w:hAnsi="Courier New" w:cs="Courier New"/>
        </w:rPr>
        <w:t xml:space="preserve"> nevedenih društava</w:t>
      </w:r>
      <w:r>
        <w:rPr>
          <w:rFonts w:ascii="Courier New" w:hAnsi="Courier New" w:cs="Courier New"/>
        </w:rPr>
        <w:t>.</w:t>
      </w:r>
    </w:p>
    <w:p w:rsidR="000510A1" w:rsidP="00665A8B" w:rsidRDefault="000510A1">
      <w:pPr>
        <w:pStyle w:val="Bezproreda"/>
        <w:ind w:left="284"/>
        <w:jc w:val="both"/>
        <w:rPr>
          <w:rFonts w:ascii="Courier New" w:hAnsi="Courier New" w:cs="Courier New"/>
        </w:rPr>
      </w:pPr>
      <w:r>
        <w:rPr>
          <w:rFonts w:ascii="Courier New" w:hAnsi="Courier New" w:cs="Courier New"/>
        </w:rPr>
        <w:t xml:space="preserve">Poznato je da je kod </w:t>
      </w:r>
      <w:r w:rsidR="009E6084">
        <w:rPr>
          <w:rFonts w:ascii="Courier New" w:hAnsi="Courier New" w:cs="Courier New"/>
        </w:rPr>
        <w:t xml:space="preserve">dužnikovog </w:t>
      </w:r>
      <w:r>
        <w:rPr>
          <w:rFonts w:ascii="Courier New" w:hAnsi="Courier New" w:cs="Courier New"/>
        </w:rPr>
        <w:t>dužnika TŽV Gredelj d.o.o. u stečaju u tijeku stečajni postupak, prihvaćen je stečajni</w:t>
      </w:r>
      <w:r w:rsidR="009E6084">
        <w:rPr>
          <w:rFonts w:ascii="Courier New" w:hAnsi="Courier New" w:cs="Courier New"/>
        </w:rPr>
        <w:t xml:space="preserve"> plan i da</w:t>
      </w:r>
      <w:r>
        <w:rPr>
          <w:rFonts w:ascii="Courier New" w:hAnsi="Courier New" w:cs="Courier New"/>
        </w:rPr>
        <w:t xml:space="preserve"> dužnik obavlja proizvodnu djelatnost u stečaju.</w:t>
      </w:r>
    </w:p>
    <w:p w:rsidR="009E6084" w:rsidP="009E6084" w:rsidRDefault="000510A1">
      <w:pPr>
        <w:pStyle w:val="Bezproreda"/>
        <w:pBdr>
          <w:bottom w:val="single" w:color="auto" w:sz="4" w:space="1"/>
        </w:pBdr>
        <w:ind w:left="284"/>
        <w:jc w:val="both"/>
        <w:rPr>
          <w:rFonts w:ascii="Courier New" w:hAnsi="Courier New" w:cs="Courier New"/>
        </w:rPr>
      </w:pPr>
      <w:r>
        <w:rPr>
          <w:rFonts w:ascii="Courier New" w:hAnsi="Courier New" w:cs="Courier New"/>
        </w:rPr>
        <w:t xml:space="preserve">Međutim zbog kratkog roka i ne predaje knjigovodstvene dokumentacije </w:t>
      </w:r>
      <w:r w:rsidR="009E6084">
        <w:rPr>
          <w:rFonts w:ascii="Courier New" w:hAnsi="Courier New" w:cs="Courier New"/>
        </w:rPr>
        <w:t>nisam u mogućnosti procijeniti uspjeh u naplati istih.</w:t>
      </w:r>
    </w:p>
    <w:p w:rsidR="009E6084" w:rsidP="009E6084" w:rsidRDefault="009E6084">
      <w:pPr>
        <w:pStyle w:val="Bezproreda"/>
        <w:ind w:left="284"/>
        <w:jc w:val="both"/>
        <w:rPr>
          <w:rFonts w:ascii="Courier New" w:hAnsi="Courier New" w:cs="Courier New"/>
        </w:rPr>
      </w:pPr>
      <w:r>
        <w:rPr>
          <w:rFonts w:ascii="Courier New" w:hAnsi="Courier New" w:cs="Courier New"/>
        </w:rPr>
        <w:t xml:space="preserve">                              Str. – 2 -</w:t>
      </w:r>
    </w:p>
    <w:p w:rsidR="009E6084" w:rsidP="009E6084" w:rsidRDefault="009E6084">
      <w:pPr>
        <w:pStyle w:val="Bezproreda"/>
        <w:jc w:val="both"/>
        <w:rPr>
          <w:rFonts w:ascii="Courier New" w:hAnsi="Courier New" w:cs="Courier New"/>
        </w:rPr>
      </w:pPr>
      <w:r>
        <w:rPr>
          <w:rFonts w:ascii="Courier New" w:hAnsi="Courier New" w:cs="Courier New"/>
        </w:rPr>
        <w:t xml:space="preserve"> </w:t>
      </w:r>
    </w:p>
    <w:p w:rsidR="009E6084" w:rsidP="00665A8B" w:rsidRDefault="009E6084">
      <w:pPr>
        <w:pStyle w:val="Bezproreda"/>
        <w:ind w:left="284"/>
        <w:jc w:val="both"/>
        <w:rPr>
          <w:rFonts w:ascii="Courier New" w:hAnsi="Courier New" w:cs="Courier New"/>
        </w:rPr>
      </w:pPr>
      <w:r>
        <w:rPr>
          <w:rFonts w:ascii="Courier New" w:hAnsi="Courier New" w:cs="Courier New"/>
        </w:rPr>
        <w:lastRenderedPageBreak/>
        <w:t>Valja napomenuti, da je ARMIRAČ MONTAŽA d.o.o. iz Varaždina povezano društvu za koju je pokrenuti stečajni postupak.  VIDIKOVAC d.o.o. iz Dvora također je jedno od povezanih društava.</w:t>
      </w:r>
    </w:p>
    <w:p w:rsidR="009E6084" w:rsidP="00665A8B" w:rsidRDefault="009E6084">
      <w:pPr>
        <w:pStyle w:val="Bezproreda"/>
        <w:ind w:left="284"/>
        <w:jc w:val="both"/>
        <w:rPr>
          <w:rFonts w:ascii="Courier New" w:hAnsi="Courier New" w:cs="Courier New"/>
        </w:rPr>
      </w:pPr>
    </w:p>
    <w:p w:rsidR="000510A1" w:rsidP="00665A8B" w:rsidRDefault="009E6084">
      <w:pPr>
        <w:pStyle w:val="Bezproreda"/>
        <w:ind w:left="284"/>
        <w:jc w:val="both"/>
        <w:rPr>
          <w:rFonts w:ascii="Courier New" w:hAnsi="Courier New" w:cs="Courier New"/>
        </w:rPr>
      </w:pPr>
      <w:r>
        <w:rPr>
          <w:rFonts w:ascii="Courier New" w:hAnsi="Courier New" w:cs="Courier New"/>
        </w:rPr>
        <w:t xml:space="preserve">U nastavku postupka biti će neophodno uz poduzimanje potrebnih mjera da se pribavi valjana knjigovodstvena i druga dokumentacija </w:t>
      </w:r>
      <w:r w:rsidR="00103EFF">
        <w:rPr>
          <w:rFonts w:ascii="Courier New" w:hAnsi="Courier New" w:cs="Courier New"/>
        </w:rPr>
        <w:t>radi naplate dugovanja dužnikovih dužnika.</w:t>
      </w: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r>
        <w:rPr>
          <w:rFonts w:ascii="Courier New" w:hAnsi="Courier New" w:cs="Courier New"/>
        </w:rPr>
        <w:t>Slijedom navedenog stanje predmeta stečajne mase iznosi kako slijedi:</w:t>
      </w:r>
    </w:p>
    <w:p w:rsidR="00103EFF" w:rsidP="00665A8B" w:rsidRDefault="00103EFF">
      <w:pPr>
        <w:pStyle w:val="Bezproreda"/>
        <w:ind w:left="284"/>
        <w:jc w:val="both"/>
        <w:rPr>
          <w:rFonts w:ascii="Courier New" w:hAnsi="Courier New" w:cs="Courier New"/>
        </w:rPr>
      </w:pPr>
    </w:p>
    <w:p w:rsidR="00103EFF" w:rsidP="00103EFF" w:rsidRDefault="00103EFF">
      <w:pPr>
        <w:pStyle w:val="Bezproreda"/>
        <w:numPr>
          <w:ilvl w:val="0"/>
          <w:numId w:val="3"/>
        </w:numPr>
        <w:jc w:val="both"/>
        <w:rPr>
          <w:rFonts w:ascii="Courier New" w:hAnsi="Courier New" w:cs="Courier New"/>
        </w:rPr>
      </w:pPr>
      <w:r>
        <w:rPr>
          <w:rFonts w:ascii="Courier New" w:hAnsi="Courier New" w:cs="Courier New"/>
        </w:rPr>
        <w:t>Stanje na transakcijskom računu na dan 20.08.2019.iznosi  0,00kn</w:t>
      </w:r>
    </w:p>
    <w:p w:rsidR="00103EFF" w:rsidP="00665A8B" w:rsidRDefault="00103EFF">
      <w:pPr>
        <w:pStyle w:val="Bezproreda"/>
        <w:ind w:left="284"/>
        <w:jc w:val="both"/>
        <w:rPr>
          <w:rFonts w:ascii="Courier New" w:hAnsi="Courier New" w:cs="Courier New"/>
        </w:rPr>
      </w:pPr>
    </w:p>
    <w:p w:rsidR="00103EFF" w:rsidP="00103EFF" w:rsidRDefault="00103EFF">
      <w:pPr>
        <w:pStyle w:val="Bezproreda"/>
        <w:numPr>
          <w:ilvl w:val="0"/>
          <w:numId w:val="3"/>
        </w:numPr>
        <w:jc w:val="both"/>
        <w:rPr>
          <w:rFonts w:ascii="Courier New" w:hAnsi="Courier New" w:cs="Courier New"/>
        </w:rPr>
      </w:pPr>
      <w:r>
        <w:rPr>
          <w:rFonts w:ascii="Courier New" w:hAnsi="Courier New" w:cs="Courier New"/>
        </w:rPr>
        <w:t xml:space="preserve">Očekivani priliv novčanih sredstava temeljem naprijed </w:t>
      </w:r>
    </w:p>
    <w:p w:rsidR="00103EFF" w:rsidP="00103EFF" w:rsidRDefault="00103EFF">
      <w:pPr>
        <w:pStyle w:val="Bezproreda"/>
        <w:jc w:val="both"/>
        <w:rPr>
          <w:rFonts w:ascii="Courier New" w:hAnsi="Courier New" w:cs="Courier New"/>
        </w:rPr>
      </w:pPr>
      <w:r>
        <w:rPr>
          <w:rFonts w:ascii="Courier New" w:hAnsi="Courier New" w:cs="Courier New"/>
        </w:rPr>
        <w:t xml:space="preserve">    navedenog stanje iznosi                                    0,00kn</w:t>
      </w:r>
    </w:p>
    <w:p w:rsidR="00103EFF" w:rsidP="00103EFF" w:rsidRDefault="00103EFF">
      <w:pPr>
        <w:pStyle w:val="Bezproreda"/>
        <w:jc w:val="both"/>
        <w:rPr>
          <w:rFonts w:ascii="Courier New" w:hAnsi="Courier New" w:cs="Courier New"/>
        </w:rPr>
      </w:pPr>
    </w:p>
    <w:p w:rsidR="00103EFF" w:rsidP="00103EFF" w:rsidRDefault="00103EFF">
      <w:pPr>
        <w:pStyle w:val="Bezproreda"/>
        <w:pBdr>
          <w:bottom w:val="single" w:color="auto" w:sz="4" w:space="1"/>
        </w:pBdr>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r>
        <w:rPr>
          <w:rFonts w:ascii="Courier New" w:hAnsi="Courier New" w:cs="Courier New"/>
        </w:rPr>
        <w:t xml:space="preserve">                                          Stečajni upravitelj:</w:t>
      </w:r>
    </w:p>
    <w:p w:rsidR="00103EFF" w:rsidP="00665A8B" w:rsidRDefault="00103EFF">
      <w:pPr>
        <w:pStyle w:val="Bezproreda"/>
        <w:ind w:left="284"/>
        <w:jc w:val="both"/>
        <w:rPr>
          <w:rFonts w:ascii="Courier New" w:hAnsi="Courier New" w:cs="Courier New"/>
        </w:rPr>
      </w:pPr>
      <w:r>
        <w:rPr>
          <w:rFonts w:ascii="Courier New" w:hAnsi="Courier New" w:cs="Courier New"/>
        </w:rPr>
        <w:t xml:space="preserve">                                          Marija Tomeš, mag.oec.</w:t>
      </w: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665A8B" w:rsidRDefault="00103EFF">
      <w:pPr>
        <w:pStyle w:val="Bezproreda"/>
        <w:ind w:left="284"/>
        <w:jc w:val="both"/>
        <w:rPr>
          <w:rFonts w:ascii="Courier New" w:hAnsi="Courier New" w:cs="Courier New"/>
        </w:rPr>
      </w:pPr>
    </w:p>
    <w:p w:rsidR="00103EFF" w:rsidP="00103EFF" w:rsidRDefault="00103EFF">
      <w:pPr>
        <w:pStyle w:val="Bezproreda"/>
        <w:pBdr>
          <w:top w:val="single" w:color="auto" w:sz="4" w:space="1"/>
        </w:pBdr>
        <w:ind w:left="284"/>
        <w:jc w:val="both"/>
        <w:rPr>
          <w:rFonts w:ascii="Courier New" w:hAnsi="Courier New" w:cs="Courier New"/>
        </w:rPr>
      </w:pPr>
      <w:r>
        <w:rPr>
          <w:rFonts w:ascii="Courier New" w:hAnsi="Courier New" w:cs="Courier New"/>
        </w:rPr>
        <w:t xml:space="preserve">                               Str. – 3 </w:t>
      </w:r>
      <w:r w:rsidR="00B87D25">
        <w:rPr>
          <w:rFonts w:ascii="Courier New" w:hAnsi="Courier New" w:cs="Courier New"/>
        </w:rPr>
        <w:t>–</w:t>
      </w:r>
    </w:p>
    <w:p w:rsidR="00B87D25" w:rsidP="00103EFF" w:rsidRDefault="00B87D25">
      <w:pPr>
        <w:pStyle w:val="Bezproreda"/>
        <w:pBdr>
          <w:top w:val="single" w:color="auto" w:sz="4" w:space="1"/>
        </w:pBdr>
        <w:ind w:left="284"/>
        <w:jc w:val="both"/>
        <w:rPr>
          <w:rFonts w:ascii="Courier New" w:hAnsi="Courier New" w:cs="Courier New"/>
        </w:rPr>
      </w:pPr>
    </w:p>
    <w:p w:rsidR="009D3D94" w:rsidP="00103EFF" w:rsidRDefault="009D3D94">
      <w:pPr>
        <w:pStyle w:val="Bezproreda"/>
        <w:pBdr>
          <w:top w:val="single" w:color="auto" w:sz="4" w:space="1"/>
        </w:pBdr>
        <w:ind w:left="284"/>
        <w:jc w:val="both"/>
        <w:rPr>
          <w:rFonts w:ascii="Courier New" w:hAnsi="Courier New" w:cs="Courier New"/>
        </w:rPr>
      </w:pPr>
    </w:p>
    <w:p w:rsidR="009D3D94" w:rsidP="00103EFF" w:rsidRDefault="009D3D94">
      <w:pPr>
        <w:pStyle w:val="Bezproreda"/>
        <w:pBdr>
          <w:top w:val="single" w:color="auto" w:sz="4" w:space="1"/>
        </w:pBdr>
        <w:ind w:left="284"/>
        <w:jc w:val="both"/>
        <w:rPr>
          <w:rFonts w:ascii="Courier New" w:hAnsi="Courier New" w:cs="Courier New"/>
        </w:rPr>
      </w:pPr>
    </w:p>
    <w:p w:rsidR="009D3D94" w:rsidP="009D3D94" w:rsidRDefault="009D3D94">
      <w:pPr>
        <w:pStyle w:val="Bezproreda"/>
        <w:ind w:left="284"/>
        <w:jc w:val="both"/>
        <w:rPr>
          <w:rFonts w:ascii="Courier New" w:hAnsi="Courier New" w:cs="Courier New"/>
        </w:rPr>
      </w:pPr>
      <w:r>
        <w:rPr>
          <w:rFonts w:ascii="Courier New" w:hAnsi="Courier New" w:cs="Courier New"/>
        </w:rPr>
        <w:lastRenderedPageBreak/>
        <w:t>EUROS d.o.o. u stečaju, OIB:32627974284</w:t>
      </w:r>
    </w:p>
    <w:p w:rsidR="009D3D94" w:rsidP="009D3D94" w:rsidRDefault="009D3D94">
      <w:pPr>
        <w:pStyle w:val="Bezproreda"/>
        <w:ind w:left="284"/>
        <w:jc w:val="both"/>
        <w:rPr>
          <w:rFonts w:ascii="Courier New" w:hAnsi="Courier New" w:cs="Courier New"/>
        </w:rPr>
      </w:pPr>
      <w:r>
        <w:rPr>
          <w:rFonts w:ascii="Courier New" w:hAnsi="Courier New" w:cs="Courier New"/>
        </w:rPr>
        <w:t>10360 Sesvete Jelkovečka 5b.</w:t>
      </w:r>
    </w:p>
    <w:p w:rsidR="009D3D94" w:rsidP="009D3D94" w:rsidRDefault="009D3D94">
      <w:pPr>
        <w:pStyle w:val="Bezproreda"/>
        <w:ind w:left="284"/>
        <w:jc w:val="both"/>
        <w:rPr>
          <w:rFonts w:ascii="Courier New" w:hAnsi="Courier New" w:cs="Courier New"/>
        </w:rPr>
      </w:pPr>
      <w:r>
        <w:rPr>
          <w:rFonts w:ascii="Courier New" w:hAnsi="Courier New" w:cs="Courier New"/>
        </w:rPr>
        <w:t>Stečajni upravitelj</w:t>
      </w:r>
    </w:p>
    <w:p w:rsidR="00B87D25" w:rsidP="009D3D94" w:rsidRDefault="00B87D25">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Posl.broj:46.St-4376/16</w:t>
      </w:r>
    </w:p>
    <w:p w:rsidR="00614039" w:rsidP="009D3D94" w:rsidRDefault="00614039">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Ured stečajnog upravitelj</w:t>
      </w:r>
    </w:p>
    <w:p w:rsidR="00614039" w:rsidP="009D3D94" w:rsidRDefault="00614039">
      <w:pPr>
        <w:pStyle w:val="Bezproreda"/>
        <w:ind w:left="284"/>
        <w:jc w:val="both"/>
        <w:rPr>
          <w:rFonts w:ascii="Courier New" w:hAnsi="Courier New" w:cs="Courier New"/>
        </w:rPr>
      </w:pPr>
      <w:r>
        <w:rPr>
          <w:rFonts w:ascii="Courier New" w:hAnsi="Courier New" w:cs="Courier New"/>
        </w:rPr>
        <w:t>Ul.Slobode 20., 10310 Ivanić-Grad</w:t>
      </w:r>
    </w:p>
    <w:p w:rsidR="00614039" w:rsidP="009D3D94" w:rsidRDefault="00614039">
      <w:pPr>
        <w:pStyle w:val="Bezproreda"/>
        <w:ind w:left="284"/>
        <w:jc w:val="both"/>
        <w:rPr>
          <w:rFonts w:ascii="Courier New" w:hAnsi="Courier New" w:cs="Courier New"/>
        </w:rPr>
      </w:pPr>
      <w:r>
        <w:rPr>
          <w:rFonts w:ascii="Courier New" w:hAnsi="Courier New" w:cs="Courier New"/>
        </w:rPr>
        <w:t>Tel/fax 01 28 88 393</w:t>
      </w:r>
    </w:p>
    <w:p w:rsidR="00614039" w:rsidP="009D3D94" w:rsidRDefault="00614039">
      <w:pPr>
        <w:pStyle w:val="Bezproreda"/>
        <w:ind w:left="284"/>
        <w:jc w:val="both"/>
        <w:rPr>
          <w:rFonts w:ascii="Courier New" w:hAnsi="Courier New" w:cs="Courier New"/>
        </w:rPr>
      </w:pPr>
      <w:r>
        <w:rPr>
          <w:rFonts w:ascii="Courier New" w:hAnsi="Courier New" w:cs="Courier New"/>
        </w:rPr>
        <w:t>Mob.091 516 84 04, 098 495 681</w:t>
      </w:r>
    </w:p>
    <w:p w:rsidR="00614039" w:rsidP="009D3D94" w:rsidRDefault="00614039">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Trgovački sud u Zagrebu</w:t>
      </w: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Amruševa 2/II</w:t>
      </w: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10000 Zagreb</w:t>
      </w: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Stečajni sudac</w:t>
      </w:r>
    </w:p>
    <w:p w:rsidR="00614039" w:rsidP="009D3D94" w:rsidRDefault="00614039">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Ivanić-Grad, 21.08.2019.g.</w:t>
      </w:r>
    </w:p>
    <w:p w:rsidR="00614039" w:rsidP="009D3D94" w:rsidRDefault="00614039">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P R E G L E D   I M O V I N E   I   O B V E Z A</w:t>
      </w:r>
    </w:p>
    <w:p w:rsidR="00614039" w:rsidP="009D3D94" w:rsidRDefault="00614039">
      <w:pPr>
        <w:pStyle w:val="Bezproreda"/>
        <w:ind w:left="284"/>
        <w:jc w:val="both"/>
        <w:rPr>
          <w:rFonts w:ascii="Courier New" w:hAnsi="Courier New" w:cs="Courier New"/>
        </w:rPr>
      </w:pP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temeljem podataka i dokumentacije pribavljene od državnih </w:t>
      </w:r>
    </w:p>
    <w:p w:rsidR="00614039" w:rsidP="009D3D94" w:rsidRDefault="00614039">
      <w:pPr>
        <w:pStyle w:val="Bezproreda"/>
        <w:ind w:left="284"/>
        <w:jc w:val="both"/>
        <w:rPr>
          <w:rFonts w:ascii="Courier New" w:hAnsi="Courier New" w:cs="Courier New"/>
        </w:rPr>
      </w:pPr>
      <w:r>
        <w:rPr>
          <w:rFonts w:ascii="Courier New" w:hAnsi="Courier New" w:cs="Courier New"/>
        </w:rPr>
        <w:t xml:space="preserve">   organa i institucija i stanja sudskog spisa za EUROS d.o.o.</w:t>
      </w:r>
    </w:p>
    <w:p w:rsidR="00CB3BFF" w:rsidP="009D3D94" w:rsidRDefault="00614039">
      <w:pPr>
        <w:pStyle w:val="Bezproreda"/>
        <w:ind w:left="284"/>
        <w:jc w:val="both"/>
        <w:rPr>
          <w:rFonts w:ascii="Courier New" w:hAnsi="Courier New" w:cs="Courier New"/>
        </w:rPr>
      </w:pPr>
      <w:r>
        <w:rPr>
          <w:rFonts w:ascii="Courier New" w:hAnsi="Courier New" w:cs="Courier New"/>
        </w:rPr>
        <w:t xml:space="preserve">   u steč</w:t>
      </w:r>
      <w:r w:rsidR="009156E4">
        <w:rPr>
          <w:rFonts w:ascii="Courier New" w:hAnsi="Courier New" w:cs="Courier New"/>
        </w:rPr>
        <w:t>aju, OIB:32627974284, Jelkovečka</w:t>
      </w:r>
      <w:r>
        <w:rPr>
          <w:rFonts w:ascii="Courier New" w:hAnsi="Courier New" w:cs="Courier New"/>
        </w:rPr>
        <w:t xml:space="preserve"> 5B., 10360 Sesvete</w:t>
      </w:r>
    </w:p>
    <w:p w:rsidR="00CB3BFF" w:rsidP="009D3D94" w:rsidRDefault="00CB3BFF">
      <w:pPr>
        <w:pStyle w:val="Bezproreda"/>
        <w:ind w:left="284"/>
        <w:jc w:val="both"/>
        <w:rPr>
          <w:rFonts w:ascii="Courier New" w:hAnsi="Courier New" w:cs="Courier New"/>
        </w:rPr>
      </w:pPr>
      <w:r>
        <w:rPr>
          <w:rFonts w:ascii="Courier New" w:hAnsi="Courier New" w:cs="Courier New"/>
        </w:rPr>
        <w:t xml:space="preserve">          sukladno čl. 223.SZ-a /NN 71/15 i 104/17/</w:t>
      </w:r>
    </w:p>
    <w:p w:rsidR="00CB3BFF" w:rsidP="009D3D94" w:rsidRDefault="00CB3BFF">
      <w:pPr>
        <w:pStyle w:val="Bezproreda"/>
        <w:ind w:left="284"/>
        <w:jc w:val="both"/>
        <w:rPr>
          <w:rFonts w:ascii="Courier New" w:hAnsi="Courier New" w:cs="Courier New"/>
        </w:rPr>
      </w:pPr>
    </w:p>
    <w:p w:rsidR="00CB3BFF" w:rsidP="009D3D94" w:rsidRDefault="00CB3BFF">
      <w:pPr>
        <w:pStyle w:val="Bezproreda"/>
        <w:ind w:left="284"/>
        <w:jc w:val="both"/>
        <w:rPr>
          <w:rFonts w:ascii="Courier New" w:hAnsi="Courier New" w:cs="Courier New"/>
        </w:rPr>
      </w:pPr>
      <w:r>
        <w:rPr>
          <w:rFonts w:ascii="Courier New" w:hAnsi="Courier New" w:cs="Courier New"/>
        </w:rPr>
        <w:t>Sukladno čl.223 SZ-a /NN 71/15 / 104/17/ a na teme</w:t>
      </w:r>
      <w:r w:rsidR="009156E4">
        <w:rPr>
          <w:rFonts w:ascii="Courier New" w:hAnsi="Courier New" w:cs="Courier New"/>
        </w:rPr>
        <w:t>lju pribavljene dokumentacije iz</w:t>
      </w:r>
      <w:r>
        <w:rPr>
          <w:rFonts w:ascii="Courier New" w:hAnsi="Courier New" w:cs="Courier New"/>
        </w:rPr>
        <w:t xml:space="preserve"> upisnika i  registara organa uprave, institucija, Prijava tražbina stečajnih vjerovnika i procjene troškova provođenja stečajnog postupka za EUROS d.o.o. u stečaju iz Sesvete daje se PREGLED STEČAJNE MASE – IMOVINE I OBVEZA za razdoblje  od 12.04.2018. do 31.12.2020.g. i to kako slijedi:</w:t>
      </w:r>
    </w:p>
    <w:p w:rsidR="00CB3BFF" w:rsidP="009D3D94" w:rsidRDefault="00CB3BFF">
      <w:pPr>
        <w:pStyle w:val="Bezproreda"/>
        <w:ind w:left="284"/>
        <w:jc w:val="both"/>
        <w:rPr>
          <w:rFonts w:ascii="Courier New" w:hAnsi="Courier New" w:cs="Courier New"/>
        </w:rPr>
      </w:pPr>
    </w:p>
    <w:p w:rsidR="00CB3BFF" w:rsidP="009D3D94" w:rsidRDefault="00CB3BFF">
      <w:pPr>
        <w:pStyle w:val="Bezproreda"/>
        <w:ind w:left="284"/>
        <w:jc w:val="both"/>
        <w:rPr>
          <w:rFonts w:ascii="Courier New" w:hAnsi="Courier New" w:cs="Courier New"/>
        </w:rPr>
      </w:pPr>
      <w:r>
        <w:rPr>
          <w:rFonts w:ascii="Courier New" w:hAnsi="Courier New" w:cs="Courier New"/>
        </w:rPr>
        <w:t>I  PROCJENA IMOVINE</w:t>
      </w:r>
    </w:p>
    <w:p w:rsidR="00CB3BFF" w:rsidP="009D3D94" w:rsidRDefault="00CB3BFF">
      <w:pPr>
        <w:pStyle w:val="Bezproreda"/>
        <w:ind w:left="284"/>
        <w:jc w:val="both"/>
        <w:rPr>
          <w:rFonts w:ascii="Courier New" w:hAnsi="Courier New" w:cs="Courier New"/>
        </w:rPr>
      </w:pPr>
    </w:p>
    <w:p w:rsidR="008F2526" w:rsidP="00CB3BFF" w:rsidRDefault="008F2526">
      <w:pPr>
        <w:pStyle w:val="Bezproreda"/>
        <w:numPr>
          <w:ilvl w:val="0"/>
          <w:numId w:val="4"/>
        </w:numPr>
        <w:jc w:val="both"/>
        <w:rPr>
          <w:rFonts w:ascii="Courier New" w:hAnsi="Courier New" w:cs="Courier New"/>
        </w:rPr>
      </w:pPr>
      <w:r>
        <w:rPr>
          <w:rFonts w:ascii="Courier New" w:hAnsi="Courier New" w:cs="Courier New"/>
        </w:rPr>
        <w:t>NEMATERIJALIZIRANA VRIJEDNOSNA IMOVINA</w:t>
      </w:r>
      <w:r w:rsidR="00614039">
        <w:rPr>
          <w:rFonts w:ascii="Courier New" w:hAnsi="Courier New" w:cs="Courier New"/>
        </w:rPr>
        <w:t xml:space="preserve"> </w:t>
      </w:r>
    </w:p>
    <w:p w:rsidR="008F2526" w:rsidP="008F2526" w:rsidRDefault="008F2526">
      <w:pPr>
        <w:pStyle w:val="Bezproreda"/>
        <w:ind w:left="284"/>
        <w:jc w:val="both"/>
        <w:rPr>
          <w:rFonts w:ascii="Courier New" w:hAnsi="Courier New" w:cs="Courier New"/>
        </w:rPr>
      </w:pPr>
      <w:r>
        <w:rPr>
          <w:rFonts w:ascii="Courier New" w:hAnsi="Courier New" w:cs="Courier New"/>
        </w:rPr>
        <w:t>Temeljem Obavijesti SKDD d.d. Zagreb stečajni dužnik nema otvorene račune nematerijaliziranih vrijednosnih računa  te procijenjena tržišna vrijednost istih iznosi                            0,00kn.</w:t>
      </w:r>
    </w:p>
    <w:p w:rsidR="008F2526" w:rsidP="008F2526" w:rsidRDefault="008F2526">
      <w:pPr>
        <w:pStyle w:val="Bezproreda"/>
        <w:numPr>
          <w:ilvl w:val="0"/>
          <w:numId w:val="4"/>
        </w:numPr>
        <w:jc w:val="both"/>
        <w:rPr>
          <w:rFonts w:ascii="Courier New" w:hAnsi="Courier New" w:cs="Courier New"/>
        </w:rPr>
      </w:pPr>
      <w:r>
        <w:rPr>
          <w:rFonts w:ascii="Courier New" w:hAnsi="Courier New" w:cs="Courier New"/>
        </w:rPr>
        <w:t>NOVČANA VRIJEDNOST IMOVINE</w:t>
      </w:r>
    </w:p>
    <w:p w:rsidR="008F2526" w:rsidP="008F2526" w:rsidRDefault="008F2526">
      <w:pPr>
        <w:pStyle w:val="Bezproreda"/>
        <w:ind w:left="284"/>
        <w:jc w:val="both"/>
        <w:rPr>
          <w:rFonts w:ascii="Courier New" w:hAnsi="Courier New" w:cs="Courier New"/>
        </w:rPr>
      </w:pPr>
      <w:r>
        <w:rPr>
          <w:rFonts w:ascii="Courier New" w:hAnsi="Courier New" w:cs="Courier New"/>
        </w:rPr>
        <w:t>Prijedlog za pokretanje stečajnog postupka nad stečajnim dužnikom podnijela je FINA Zagreb jer je transakcijski račun bio blokirana više od 60 dana te slijednom navedenom stečajni dužnik ne raspolaže novčanom imovin</w:t>
      </w:r>
      <w:r w:rsidR="009156E4">
        <w:rPr>
          <w:rFonts w:ascii="Courier New" w:hAnsi="Courier New" w:cs="Courier New"/>
        </w:rPr>
        <w:t>om na računima i ona iznosi       0,00kn.</w:t>
      </w:r>
    </w:p>
    <w:p w:rsidR="008F2526" w:rsidP="008F2526" w:rsidRDefault="00DD1050">
      <w:pPr>
        <w:pStyle w:val="Bezproreda"/>
        <w:ind w:left="284"/>
        <w:jc w:val="both"/>
        <w:rPr>
          <w:rFonts w:ascii="Courier New" w:hAnsi="Courier New" w:cs="Courier New"/>
        </w:rPr>
      </w:pPr>
      <w:r>
        <w:rPr>
          <w:rFonts w:ascii="Courier New" w:hAnsi="Courier New" w:cs="Courier New"/>
        </w:rPr>
        <w:t>3</w:t>
      </w:r>
      <w:r w:rsidR="008F2526">
        <w:rPr>
          <w:rFonts w:ascii="Courier New" w:hAnsi="Courier New" w:cs="Courier New"/>
        </w:rPr>
        <w:t xml:space="preserve">.POKRETNA IMOVINA </w:t>
      </w:r>
    </w:p>
    <w:p w:rsidR="008F2526" w:rsidP="008F2526" w:rsidRDefault="008F2526">
      <w:pPr>
        <w:pStyle w:val="Bezproreda"/>
        <w:ind w:left="284"/>
        <w:jc w:val="both"/>
        <w:rPr>
          <w:rFonts w:ascii="Courier New" w:hAnsi="Courier New" w:cs="Courier New"/>
        </w:rPr>
      </w:pPr>
      <w:r>
        <w:rPr>
          <w:rFonts w:ascii="Courier New" w:hAnsi="Courier New" w:cs="Courier New"/>
        </w:rPr>
        <w:t xml:space="preserve">Na temelju pribavljenog Uvjerenja STP „AUTOMEHANIKA SERVISI“ Zagreb </w:t>
      </w:r>
      <w:r w:rsidR="00DD1050">
        <w:rPr>
          <w:rFonts w:ascii="Courier New" w:hAnsi="Courier New" w:cs="Courier New"/>
        </w:rPr>
        <w:t>stečajni dužnik ne raspolaže motornim cestovnim vozilom koje bi se moglo unovčiti te iznos unovčene stečajne mase procjenjuje se na iznos od                                0,00kn.</w:t>
      </w:r>
    </w:p>
    <w:p w:rsidR="00DD1050" w:rsidP="00DD1050" w:rsidRDefault="00DD1050">
      <w:pPr>
        <w:pStyle w:val="Bezproreda"/>
        <w:ind w:left="284"/>
        <w:jc w:val="both"/>
        <w:rPr>
          <w:rFonts w:ascii="Courier New" w:hAnsi="Courier New" w:cs="Courier New"/>
        </w:rPr>
      </w:pPr>
      <w:r>
        <w:rPr>
          <w:rFonts w:ascii="Courier New" w:hAnsi="Courier New" w:cs="Courier New"/>
        </w:rPr>
        <w:t>4.NEKRETNINE</w:t>
      </w:r>
    </w:p>
    <w:p w:rsidR="00DD1050" w:rsidP="0038127C" w:rsidRDefault="00DD1050">
      <w:pPr>
        <w:pStyle w:val="Bezproreda"/>
        <w:ind w:left="284"/>
        <w:jc w:val="both"/>
        <w:rPr>
          <w:rFonts w:ascii="Courier New" w:hAnsi="Courier New" w:cs="Courier New"/>
        </w:rPr>
      </w:pPr>
      <w:r>
        <w:rPr>
          <w:rFonts w:ascii="Courier New" w:hAnsi="Courier New" w:cs="Courier New"/>
        </w:rPr>
        <w:t>Na temelju Uvjerenja Državne geodetske uprave, Središnji ured Zagreb stečajni dužnik ne raspolaže nekretninama na području Republike Hrvatske  te slijedom navedenog procijenjena vrijednost nekretnina iznosi                                         0,00kn.</w:t>
      </w:r>
    </w:p>
    <w:p w:rsidR="0038127C" w:rsidP="0038127C" w:rsidRDefault="0038127C">
      <w:pPr>
        <w:pStyle w:val="Bezproreda"/>
        <w:pBdr>
          <w:bottom w:val="single" w:color="auto" w:sz="4" w:space="1"/>
        </w:pBdr>
        <w:ind w:left="284"/>
        <w:jc w:val="both"/>
        <w:rPr>
          <w:rFonts w:ascii="Courier New" w:hAnsi="Courier New" w:cs="Courier New"/>
        </w:rPr>
      </w:pPr>
    </w:p>
    <w:p w:rsidR="0038127C" w:rsidP="0038127C" w:rsidRDefault="0038127C">
      <w:pPr>
        <w:pStyle w:val="Bezproreda"/>
        <w:ind w:left="284"/>
        <w:jc w:val="both"/>
        <w:rPr>
          <w:rFonts w:ascii="Courier New" w:hAnsi="Courier New" w:cs="Courier New"/>
        </w:rPr>
      </w:pPr>
      <w:r>
        <w:rPr>
          <w:rFonts w:ascii="Courier New" w:hAnsi="Courier New" w:cs="Courier New"/>
        </w:rPr>
        <w:t xml:space="preserve">                            Str. – 1 -</w:t>
      </w:r>
    </w:p>
    <w:p w:rsidR="00DD1050" w:rsidP="0038127C" w:rsidRDefault="00DD1050">
      <w:pPr>
        <w:pStyle w:val="Bezproreda"/>
        <w:jc w:val="both"/>
        <w:rPr>
          <w:rFonts w:ascii="Courier New" w:hAnsi="Courier New" w:cs="Courier New"/>
        </w:rPr>
      </w:pPr>
      <w:r>
        <w:rPr>
          <w:rFonts w:ascii="Courier New" w:hAnsi="Courier New" w:cs="Courier New"/>
        </w:rPr>
        <w:lastRenderedPageBreak/>
        <w:t>5.POTRAŽIVANJA OD DUŽNIKOVIH DUŽNIKA</w:t>
      </w:r>
    </w:p>
    <w:p w:rsidR="0038127C" w:rsidP="00DD1050" w:rsidRDefault="00DD1050">
      <w:pPr>
        <w:pStyle w:val="Bezproreda"/>
        <w:ind w:left="284"/>
        <w:jc w:val="both"/>
        <w:rPr>
          <w:rFonts w:ascii="Courier New" w:hAnsi="Courier New" w:cs="Courier New"/>
        </w:rPr>
      </w:pPr>
      <w:r>
        <w:rPr>
          <w:rFonts w:ascii="Courier New" w:hAnsi="Courier New" w:cs="Courier New"/>
        </w:rPr>
        <w:t xml:space="preserve">Na temelju stanja sudskog spisa i </w:t>
      </w:r>
      <w:r w:rsidR="0038127C">
        <w:rPr>
          <w:rFonts w:ascii="Courier New" w:hAnsi="Courier New" w:cs="Courier New"/>
        </w:rPr>
        <w:t xml:space="preserve">Analitičke bruto Bilance na dan 31.12.2018.g. proizlazi da stečajni dužnik ima u knjigovodstvenim evidencijama evidentirano stanje dužnika u ukupnom iznosu od 10.504.609,54kn od čega na povezana društva  otpada iznos </w:t>
      </w:r>
      <w:r w:rsidR="00B01B05">
        <w:rPr>
          <w:rFonts w:ascii="Courier New" w:hAnsi="Courier New" w:cs="Courier New"/>
        </w:rPr>
        <w:t>od 8.764.586,01kn koja su u pred</w:t>
      </w:r>
      <w:r w:rsidR="0038127C">
        <w:rPr>
          <w:rFonts w:ascii="Courier New" w:hAnsi="Courier New" w:cs="Courier New"/>
        </w:rPr>
        <w:t>stečajnom odnosno stečajnom postupku.</w:t>
      </w:r>
    </w:p>
    <w:p w:rsidR="00DC69A0" w:rsidP="00DD1050" w:rsidRDefault="0038127C">
      <w:pPr>
        <w:pStyle w:val="Bezproreda"/>
        <w:ind w:left="284"/>
        <w:jc w:val="both"/>
        <w:rPr>
          <w:rFonts w:ascii="Courier New" w:hAnsi="Courier New" w:cs="Courier New"/>
        </w:rPr>
      </w:pPr>
      <w:r>
        <w:rPr>
          <w:rFonts w:ascii="Courier New" w:hAnsi="Courier New" w:cs="Courier New"/>
        </w:rPr>
        <w:t>Značajni iznos dugovanja otpada na TŽV GREDELJ d.o.o. u stečaju koji posluje u stečaju a prema stečajnom planu.</w:t>
      </w:r>
      <w:r w:rsidR="00DC69A0">
        <w:rPr>
          <w:rFonts w:ascii="Courier New" w:hAnsi="Courier New" w:cs="Courier New"/>
        </w:rPr>
        <w:t xml:space="preserve"> U ovom času nije moguće procijen</w:t>
      </w:r>
      <w:r w:rsidR="00B01B05">
        <w:rPr>
          <w:rFonts w:ascii="Courier New" w:hAnsi="Courier New" w:cs="Courier New"/>
        </w:rPr>
        <w:t>iti da li će i</w:t>
      </w:r>
      <w:r w:rsidR="00DC69A0">
        <w:rPr>
          <w:rFonts w:ascii="Courier New" w:hAnsi="Courier New" w:cs="Courier New"/>
        </w:rPr>
        <w:t xml:space="preserve"> u kojem iznosu biti izmireno ovo dugovanje. Slij</w:t>
      </w:r>
      <w:r w:rsidR="00B01B05">
        <w:rPr>
          <w:rFonts w:ascii="Courier New" w:hAnsi="Courier New" w:cs="Courier New"/>
        </w:rPr>
        <w:t>edom navedenog u ovom času proc</w:t>
      </w:r>
      <w:r w:rsidR="00DC69A0">
        <w:rPr>
          <w:rFonts w:ascii="Courier New" w:hAnsi="Courier New" w:cs="Courier New"/>
        </w:rPr>
        <w:t>jenjuje se</w:t>
      </w:r>
      <w:r>
        <w:rPr>
          <w:rFonts w:ascii="Courier New" w:hAnsi="Courier New" w:cs="Courier New"/>
        </w:rPr>
        <w:t xml:space="preserve"> </w:t>
      </w:r>
      <w:r w:rsidR="00DC69A0">
        <w:rPr>
          <w:rFonts w:ascii="Courier New" w:hAnsi="Courier New" w:cs="Courier New"/>
        </w:rPr>
        <w:t>novčani iznos stečajn</w:t>
      </w:r>
      <w:r w:rsidR="00B01B05">
        <w:rPr>
          <w:rFonts w:ascii="Courier New" w:hAnsi="Courier New" w:cs="Courier New"/>
        </w:rPr>
        <w:t>e</w:t>
      </w:r>
      <w:r w:rsidR="00DC69A0">
        <w:rPr>
          <w:rFonts w:ascii="Courier New" w:hAnsi="Courier New" w:cs="Courier New"/>
        </w:rPr>
        <w:t xml:space="preserve"> mase u iznosu od    </w:t>
      </w:r>
      <w:r w:rsidR="00B01B05">
        <w:rPr>
          <w:rFonts w:ascii="Courier New" w:hAnsi="Courier New" w:cs="Courier New"/>
        </w:rPr>
        <w:t xml:space="preserve">                      0,00kn.</w:t>
      </w:r>
    </w:p>
    <w:p w:rsidR="00DC69A0" w:rsidP="00DD1050" w:rsidRDefault="00DC69A0">
      <w:pPr>
        <w:pStyle w:val="Bezproreda"/>
        <w:ind w:left="284"/>
        <w:jc w:val="both"/>
        <w:rPr>
          <w:rFonts w:ascii="Courier New" w:hAnsi="Courier New" w:cs="Courier New"/>
        </w:rPr>
      </w:pPr>
    </w:p>
    <w:p w:rsidR="00DC69A0" w:rsidP="00DD1050" w:rsidRDefault="00DC69A0">
      <w:pPr>
        <w:pStyle w:val="Bezproreda"/>
        <w:ind w:left="284"/>
        <w:jc w:val="both"/>
        <w:rPr>
          <w:rFonts w:ascii="Courier New" w:hAnsi="Courier New" w:cs="Courier New"/>
        </w:rPr>
      </w:pPr>
      <w:r>
        <w:rPr>
          <w:rFonts w:ascii="Courier New" w:hAnsi="Courier New" w:cs="Courier New"/>
        </w:rPr>
        <w:t xml:space="preserve">REKAPITULACIJA IMOVINE  - STEČAJNE MASE </w:t>
      </w:r>
      <w:r w:rsidR="009C6022">
        <w:rPr>
          <w:rFonts w:ascii="Courier New" w:hAnsi="Courier New" w:cs="Courier New"/>
        </w:rPr>
        <w:t xml:space="preserve"> </w:t>
      </w:r>
    </w:p>
    <w:p w:rsidR="00DC69A0" w:rsidP="00DC69A0" w:rsidRDefault="00DC69A0">
      <w:pPr>
        <w:pStyle w:val="Bezproreda"/>
        <w:pBdr>
          <w:top w:val="single" w:color="auto" w:sz="4" w:space="1"/>
        </w:pBdr>
        <w:ind w:left="284"/>
        <w:jc w:val="both"/>
        <w:rPr>
          <w:rFonts w:ascii="Courier New" w:hAnsi="Courier New" w:cs="Courier New"/>
        </w:rPr>
      </w:pPr>
    </w:p>
    <w:p w:rsidR="00DC69A0" w:rsidP="00DC69A0" w:rsidRDefault="00DC69A0">
      <w:pPr>
        <w:pStyle w:val="Bezproreda"/>
        <w:pBdr>
          <w:top w:val="single" w:color="auto" w:sz="4" w:space="1"/>
        </w:pBdr>
        <w:ind w:left="284"/>
        <w:jc w:val="both"/>
        <w:rPr>
          <w:rFonts w:ascii="Courier New" w:hAnsi="Courier New" w:cs="Courier New"/>
        </w:rPr>
      </w:pPr>
      <w:r>
        <w:rPr>
          <w:rFonts w:ascii="Courier New" w:hAnsi="Courier New" w:cs="Courier New"/>
        </w:rPr>
        <w:t>Slijedom navedenog u</w:t>
      </w:r>
      <w:r w:rsidR="00B01B05">
        <w:rPr>
          <w:rFonts w:ascii="Courier New" w:hAnsi="Courier New" w:cs="Courier New"/>
        </w:rPr>
        <w:t>kup</w:t>
      </w:r>
      <w:r>
        <w:rPr>
          <w:rFonts w:ascii="Courier New" w:hAnsi="Courier New" w:cs="Courier New"/>
        </w:rPr>
        <w:t xml:space="preserve">no procijenjena imovina – stečajna masa stečajnog dužnika, koja bi se mogla unovčiti, procjenjuje se   </w:t>
      </w:r>
      <w:r w:rsidR="00B01B05">
        <w:rPr>
          <w:rFonts w:ascii="Courier New" w:hAnsi="Courier New" w:cs="Courier New"/>
        </w:rPr>
        <w:t xml:space="preserve">u </w:t>
      </w:r>
      <w:r>
        <w:rPr>
          <w:rFonts w:ascii="Courier New" w:hAnsi="Courier New" w:cs="Courier New"/>
        </w:rPr>
        <w:t>iznos</w:t>
      </w:r>
      <w:r w:rsidR="00B01B05">
        <w:rPr>
          <w:rFonts w:ascii="Courier New" w:hAnsi="Courier New" w:cs="Courier New"/>
        </w:rPr>
        <w:t>u</w:t>
      </w:r>
      <w:r>
        <w:rPr>
          <w:rFonts w:ascii="Courier New" w:hAnsi="Courier New" w:cs="Courier New"/>
        </w:rPr>
        <w:t xml:space="preserve"> od                 </w:t>
      </w:r>
      <w:r w:rsidR="00B01B05">
        <w:rPr>
          <w:rFonts w:ascii="Courier New" w:hAnsi="Courier New" w:cs="Courier New"/>
        </w:rPr>
        <w:t xml:space="preserve">                             </w:t>
      </w:r>
      <w:r>
        <w:rPr>
          <w:rFonts w:ascii="Courier New" w:hAnsi="Courier New" w:cs="Courier New"/>
        </w:rPr>
        <w:t xml:space="preserve"> 0,00kn.</w:t>
      </w:r>
    </w:p>
    <w:p w:rsidR="00DC69A0" w:rsidP="00DC69A0" w:rsidRDefault="00DC69A0">
      <w:pPr>
        <w:pStyle w:val="Bezproreda"/>
        <w:pBdr>
          <w:top w:val="single" w:color="auto" w:sz="4" w:space="1"/>
        </w:pBdr>
        <w:ind w:left="284"/>
        <w:jc w:val="both"/>
        <w:rPr>
          <w:rFonts w:ascii="Courier New" w:hAnsi="Courier New" w:cs="Courier New"/>
        </w:rPr>
      </w:pPr>
    </w:p>
    <w:p w:rsidR="00DC69A0" w:rsidP="00DC69A0" w:rsidRDefault="00DC69A0">
      <w:pPr>
        <w:pStyle w:val="Bezproreda"/>
        <w:pBdr>
          <w:top w:val="single" w:color="auto" w:sz="4" w:space="1"/>
        </w:pBdr>
        <w:ind w:left="284"/>
        <w:jc w:val="both"/>
        <w:rPr>
          <w:rFonts w:ascii="Courier New" w:hAnsi="Courier New" w:cs="Courier New"/>
        </w:rPr>
      </w:pPr>
    </w:p>
    <w:p w:rsidR="00DC69A0" w:rsidP="00DC69A0" w:rsidRDefault="00DC69A0">
      <w:pPr>
        <w:pStyle w:val="Bezproreda"/>
        <w:pBdr>
          <w:top w:val="single" w:color="auto" w:sz="4" w:space="1"/>
        </w:pBdr>
        <w:ind w:left="284"/>
        <w:jc w:val="both"/>
        <w:rPr>
          <w:rFonts w:ascii="Courier New" w:hAnsi="Courier New" w:cs="Courier New"/>
        </w:rPr>
      </w:pPr>
      <w:r>
        <w:rPr>
          <w:rFonts w:ascii="Courier New" w:hAnsi="Courier New" w:cs="Courier New"/>
        </w:rPr>
        <w:t>II   O B V E Z E</w:t>
      </w:r>
    </w:p>
    <w:p w:rsidR="00DC69A0" w:rsidP="00DC69A0" w:rsidRDefault="00DC69A0">
      <w:pPr>
        <w:pStyle w:val="Bezproreda"/>
        <w:pBdr>
          <w:top w:val="single" w:color="auto" w:sz="4" w:space="1"/>
        </w:pBdr>
        <w:ind w:left="284"/>
        <w:jc w:val="both"/>
        <w:rPr>
          <w:rFonts w:ascii="Courier New" w:hAnsi="Courier New" w:cs="Courier New"/>
        </w:rPr>
      </w:pPr>
    </w:p>
    <w:p w:rsidR="00FF2025" w:rsidP="00DC69A0" w:rsidRDefault="00B01B05">
      <w:pPr>
        <w:pStyle w:val="Bezproreda"/>
        <w:pBdr>
          <w:top w:val="single" w:color="auto" w:sz="4" w:space="1"/>
        </w:pBdr>
        <w:ind w:left="284"/>
        <w:jc w:val="both"/>
        <w:rPr>
          <w:rFonts w:ascii="Courier New" w:hAnsi="Courier New" w:cs="Courier New"/>
        </w:rPr>
      </w:pPr>
      <w:r>
        <w:rPr>
          <w:rFonts w:ascii="Courier New" w:hAnsi="Courier New" w:cs="Courier New"/>
        </w:rPr>
        <w:t>1.Do</w:t>
      </w:r>
      <w:r w:rsidR="00DC69A0">
        <w:rPr>
          <w:rFonts w:ascii="Courier New" w:hAnsi="Courier New" w:cs="Courier New"/>
        </w:rPr>
        <w:t xml:space="preserve"> dana održavanja Ispitnog i Izvještajnog ročišta n</w:t>
      </w:r>
      <w:r w:rsidR="00FF2025">
        <w:rPr>
          <w:rFonts w:ascii="Courier New" w:hAnsi="Courier New" w:cs="Courier New"/>
        </w:rPr>
        <w:t>i</w:t>
      </w:r>
      <w:r w:rsidR="00DC69A0">
        <w:rPr>
          <w:rFonts w:ascii="Courier New" w:hAnsi="Courier New" w:cs="Courier New"/>
        </w:rPr>
        <w:t>je prim</w:t>
      </w:r>
      <w:r>
        <w:rPr>
          <w:rFonts w:ascii="Courier New" w:hAnsi="Courier New" w:cs="Courier New"/>
        </w:rPr>
        <w:t>l</w:t>
      </w:r>
      <w:r w:rsidR="00DC69A0">
        <w:rPr>
          <w:rFonts w:ascii="Courier New" w:hAnsi="Courier New" w:cs="Courier New"/>
        </w:rPr>
        <w:t>jena niti jedna Prijava tražbina od stečajnih vjerovnika – bivših radnika, koja bi se razvrst</w:t>
      </w:r>
      <w:r w:rsidR="000674EE">
        <w:rPr>
          <w:rFonts w:ascii="Courier New" w:hAnsi="Courier New" w:cs="Courier New"/>
        </w:rPr>
        <w:t>a</w:t>
      </w:r>
      <w:r w:rsidR="00DC69A0">
        <w:rPr>
          <w:rFonts w:ascii="Courier New" w:hAnsi="Courier New" w:cs="Courier New"/>
        </w:rPr>
        <w:t>la u I Viši</w:t>
      </w:r>
      <w:r w:rsidR="000674EE">
        <w:rPr>
          <w:rFonts w:ascii="Courier New" w:hAnsi="Courier New" w:cs="Courier New"/>
        </w:rPr>
        <w:t xml:space="preserve"> isplatni red.</w:t>
      </w:r>
    </w:p>
    <w:p w:rsidR="00FF2025" w:rsidP="00DC69A0" w:rsidRDefault="000674EE">
      <w:pPr>
        <w:pStyle w:val="Bezproreda"/>
        <w:pBdr>
          <w:top w:val="single" w:color="auto" w:sz="4" w:space="1"/>
        </w:pBdr>
        <w:ind w:left="284"/>
        <w:jc w:val="both"/>
        <w:rPr>
          <w:rFonts w:ascii="Courier New" w:hAnsi="Courier New" w:cs="Courier New"/>
        </w:rPr>
      </w:pPr>
      <w:r>
        <w:rPr>
          <w:rFonts w:ascii="Courier New" w:hAnsi="Courier New" w:cs="Courier New"/>
        </w:rPr>
        <w:t xml:space="preserve">Prijavu tražbina podnijela je Agencija za osiguranje radničkih tražbina Zagreb u iznosu od 21.303.80kn koja </w:t>
      </w:r>
      <w:r w:rsidR="00FF2025">
        <w:rPr>
          <w:rFonts w:ascii="Courier New" w:hAnsi="Courier New" w:cs="Courier New"/>
        </w:rPr>
        <w:t xml:space="preserve">je </w:t>
      </w:r>
      <w:r>
        <w:rPr>
          <w:rFonts w:ascii="Courier New" w:hAnsi="Courier New" w:cs="Courier New"/>
        </w:rPr>
        <w:t>priznata</w:t>
      </w:r>
      <w:r w:rsidR="00FF2025">
        <w:rPr>
          <w:rFonts w:ascii="Courier New" w:hAnsi="Courier New" w:cs="Courier New"/>
        </w:rPr>
        <w:t xml:space="preserve">.   </w:t>
      </w:r>
    </w:p>
    <w:p w:rsidR="00B01B05" w:rsidP="00DC69A0" w:rsidRDefault="00FF2025">
      <w:pPr>
        <w:pStyle w:val="Bezproreda"/>
        <w:pBdr>
          <w:top w:val="single" w:color="auto" w:sz="4" w:space="1"/>
        </w:pBdr>
        <w:ind w:left="284"/>
        <w:jc w:val="both"/>
        <w:rPr>
          <w:rFonts w:ascii="Courier New" w:hAnsi="Courier New" w:cs="Courier New"/>
        </w:rPr>
      </w:pPr>
      <w:r>
        <w:rPr>
          <w:rFonts w:ascii="Courier New" w:hAnsi="Courier New" w:cs="Courier New"/>
        </w:rPr>
        <w:t xml:space="preserve">Po </w:t>
      </w:r>
      <w:r w:rsidR="000674EE">
        <w:rPr>
          <w:rFonts w:ascii="Courier New" w:hAnsi="Courier New" w:cs="Courier New"/>
        </w:rPr>
        <w:t>stečajnom upravitelju</w:t>
      </w:r>
      <w:r>
        <w:rPr>
          <w:rFonts w:ascii="Courier New" w:hAnsi="Courier New" w:cs="Courier New"/>
        </w:rPr>
        <w:t xml:space="preserve"> osporena je</w:t>
      </w:r>
      <w:r w:rsidR="000674EE">
        <w:rPr>
          <w:rFonts w:ascii="Courier New" w:hAnsi="Courier New" w:cs="Courier New"/>
        </w:rPr>
        <w:t xml:space="preserve"> Prijava tražbine RH, Ministarstva financija, Porezna uprava, Područni ured Zagreb koju zastupa Župan</w:t>
      </w:r>
      <w:r w:rsidR="00B01B05">
        <w:rPr>
          <w:rFonts w:ascii="Courier New" w:hAnsi="Courier New" w:cs="Courier New"/>
        </w:rPr>
        <w:t>i</w:t>
      </w:r>
      <w:r w:rsidR="000674EE">
        <w:rPr>
          <w:rFonts w:ascii="Courier New" w:hAnsi="Courier New" w:cs="Courier New"/>
        </w:rPr>
        <w:t>jsko državno odvje</w:t>
      </w:r>
      <w:r w:rsidR="00B01B05">
        <w:rPr>
          <w:rFonts w:ascii="Courier New" w:hAnsi="Courier New" w:cs="Courier New"/>
        </w:rPr>
        <w:t>tništvo Zagreb temeljem PODNESKA VJEROVNIKA</w:t>
      </w:r>
      <w:r w:rsidR="000674EE">
        <w:rPr>
          <w:rFonts w:ascii="Courier New" w:hAnsi="Courier New" w:cs="Courier New"/>
        </w:rPr>
        <w:t xml:space="preserve"> na iznos od 98.270,46kn jer Podnesak </w:t>
      </w:r>
      <w:r>
        <w:rPr>
          <w:rFonts w:ascii="Courier New" w:hAnsi="Courier New" w:cs="Courier New"/>
        </w:rPr>
        <w:t xml:space="preserve">vjerovnika </w:t>
      </w:r>
      <w:r w:rsidR="000674EE">
        <w:rPr>
          <w:rFonts w:ascii="Courier New" w:hAnsi="Courier New" w:cs="Courier New"/>
        </w:rPr>
        <w:t xml:space="preserve">nije </w:t>
      </w:r>
      <w:r w:rsidR="00B01B05">
        <w:rPr>
          <w:rFonts w:ascii="Courier New" w:hAnsi="Courier New" w:cs="Courier New"/>
        </w:rPr>
        <w:t xml:space="preserve">Prijava </w:t>
      </w:r>
      <w:r w:rsidR="000674EE">
        <w:rPr>
          <w:rFonts w:ascii="Courier New" w:hAnsi="Courier New" w:cs="Courier New"/>
        </w:rPr>
        <w:t>u skladu s odredbama čl.137.</w:t>
      </w:r>
      <w:r>
        <w:rPr>
          <w:rFonts w:ascii="Courier New" w:hAnsi="Courier New" w:cs="Courier New"/>
        </w:rPr>
        <w:t xml:space="preserve">, </w:t>
      </w:r>
      <w:r w:rsidR="000674EE">
        <w:rPr>
          <w:rFonts w:ascii="Courier New" w:hAnsi="Courier New" w:cs="Courier New"/>
        </w:rPr>
        <w:t>138 i 257 SZ-a kao o posebnih propisa koji uređuju način obračuna plaće, plaćanje i obveznike poreza i doprinosa iz plaće kao i provođenje uplata plače radnika, poreza i prireza iz plaće i doprinosa za mirovinsko osiguranje iz plaće.</w:t>
      </w:r>
    </w:p>
    <w:p w:rsidR="00FF2025" w:rsidP="00DC69A0" w:rsidRDefault="00FF2025">
      <w:pPr>
        <w:pStyle w:val="Bezproreda"/>
        <w:pBdr>
          <w:top w:val="single" w:color="auto" w:sz="4" w:space="1"/>
        </w:pBdr>
        <w:ind w:left="284"/>
        <w:jc w:val="both"/>
        <w:rPr>
          <w:rFonts w:ascii="Courier New" w:hAnsi="Courier New" w:cs="Courier New"/>
        </w:rPr>
      </w:pPr>
      <w:r>
        <w:rPr>
          <w:rFonts w:ascii="Courier New" w:hAnsi="Courier New" w:cs="Courier New"/>
        </w:rPr>
        <w:t>Navedeni osporeni iznos sadržan je u ukupnom iznosu Prijave tražbine koja pripada u II Viši isplatni red i ista je priznata.</w:t>
      </w:r>
    </w:p>
    <w:p w:rsidR="00FF2025" w:rsidP="00DC69A0" w:rsidRDefault="00FF2025">
      <w:pPr>
        <w:pStyle w:val="Bezproreda"/>
        <w:pBdr>
          <w:top w:val="single" w:color="auto" w:sz="4" w:space="1"/>
        </w:pBdr>
        <w:ind w:left="284"/>
        <w:jc w:val="both"/>
        <w:rPr>
          <w:rFonts w:ascii="Courier New" w:hAnsi="Courier New" w:cs="Courier New"/>
        </w:rPr>
      </w:pPr>
      <w:r>
        <w:rPr>
          <w:rFonts w:ascii="Courier New" w:hAnsi="Courier New" w:cs="Courier New"/>
        </w:rPr>
        <w:t>Iznos priznatih tražbina u I. Višem isplatnom redu iznosi 21,303,80kn.</w:t>
      </w:r>
    </w:p>
    <w:p w:rsidR="00CB19CA" w:rsidP="00CB19CA" w:rsidRDefault="00CB19CA">
      <w:pPr>
        <w:pStyle w:val="Bezproreda"/>
        <w:pBdr>
          <w:top w:val="single" w:color="auto" w:sz="4" w:space="1"/>
        </w:pBdr>
        <w:ind w:left="284"/>
        <w:jc w:val="both"/>
        <w:rPr>
          <w:rFonts w:ascii="Courier New" w:hAnsi="Courier New" w:cs="Courier New"/>
        </w:rPr>
      </w:pPr>
      <w:r>
        <w:rPr>
          <w:rFonts w:ascii="Courier New" w:hAnsi="Courier New" w:cs="Courier New"/>
        </w:rPr>
        <w:t>2.</w:t>
      </w:r>
      <w:r w:rsidR="00B01B05">
        <w:rPr>
          <w:rFonts w:ascii="Courier New" w:hAnsi="Courier New" w:cs="Courier New"/>
        </w:rPr>
        <w:t xml:space="preserve">Do dana održavanja Ispitnog ročišta primljeno je ukupno </w:t>
      </w:r>
      <w:r>
        <w:rPr>
          <w:rFonts w:ascii="Courier New" w:hAnsi="Courier New" w:cs="Courier New"/>
        </w:rPr>
        <w:t>8 Prijava tražbina stečajnih vjerovnika u ukupnom iznosu od 19.134.927,90kn koje su ispitane i priznate po stečajnom upravitelju u iznosu</w:t>
      </w:r>
      <w:r w:rsidR="009C6022">
        <w:rPr>
          <w:rFonts w:ascii="Courier New" w:hAnsi="Courier New" w:cs="Courier New"/>
        </w:rPr>
        <w:t xml:space="preserve"> od 19.</w:t>
      </w:r>
      <w:r>
        <w:rPr>
          <w:rFonts w:ascii="Courier New" w:hAnsi="Courier New" w:cs="Courier New"/>
        </w:rPr>
        <w:t>106.436,41kn a osporeno u iznosu od 28.491,49kn.</w:t>
      </w:r>
      <w:r w:rsidR="009C6022">
        <w:rPr>
          <w:rFonts w:ascii="Courier New" w:hAnsi="Courier New" w:cs="Courier New"/>
        </w:rPr>
        <w:t xml:space="preserve"> Ove tražbine </w:t>
      </w:r>
      <w:r>
        <w:rPr>
          <w:rFonts w:ascii="Courier New" w:hAnsi="Courier New" w:cs="Courier New"/>
        </w:rPr>
        <w:t>razvrstane u II Viši isplatni red.</w:t>
      </w:r>
    </w:p>
    <w:p w:rsidR="00CB19CA" w:rsidP="00CB19CA" w:rsidRDefault="00CB19CA">
      <w:pPr>
        <w:pStyle w:val="Bezproreda"/>
        <w:pBdr>
          <w:top w:val="single" w:color="auto" w:sz="4" w:space="1"/>
        </w:pBdr>
        <w:ind w:left="284"/>
        <w:jc w:val="both"/>
        <w:rPr>
          <w:rFonts w:ascii="Courier New" w:hAnsi="Courier New" w:cs="Courier New"/>
        </w:rPr>
      </w:pPr>
      <w:r>
        <w:rPr>
          <w:rFonts w:ascii="Courier New" w:hAnsi="Courier New" w:cs="Courier New"/>
        </w:rPr>
        <w:t>Osporeni iznos je dio tražbine po Prijavi RH, MF, Porezne uprave, Područni ured Zagreb zastupane po ŽDO Zagreb kao dio iste a čini članarinu Hrvatskoj gospodarskoj komori Zagreb.</w:t>
      </w:r>
    </w:p>
    <w:p w:rsidR="009C6022" w:rsidP="009C6022" w:rsidRDefault="009C6022">
      <w:pPr>
        <w:pStyle w:val="Bezproreda"/>
        <w:numPr>
          <w:ilvl w:val="0"/>
          <w:numId w:val="4"/>
        </w:numPr>
        <w:ind w:left="284" w:firstLine="0"/>
        <w:jc w:val="both"/>
        <w:rPr>
          <w:rFonts w:ascii="Courier New" w:hAnsi="Courier New" w:cs="Courier New"/>
        </w:rPr>
      </w:pPr>
      <w:r>
        <w:rPr>
          <w:rFonts w:ascii="Courier New" w:hAnsi="Courier New" w:cs="Courier New"/>
        </w:rPr>
        <w:t>Prijedlog Troškovnika za vođenje stečajnog postupka u razdoblju od 12.08.2018. do 31.12.2020.g u predviđen u minimalnom bruto iznosu od 47.730,00kn.</w:t>
      </w:r>
    </w:p>
    <w:p w:rsidR="009C6022" w:rsidP="00E759F0" w:rsidRDefault="009C6022">
      <w:pPr>
        <w:pStyle w:val="Bezproreda"/>
        <w:pBdr>
          <w:top w:val="single" w:color="auto" w:sz="4" w:space="1"/>
        </w:pBdr>
        <w:ind w:left="284"/>
        <w:jc w:val="both"/>
        <w:rPr>
          <w:rFonts w:ascii="Courier New" w:hAnsi="Courier New" w:cs="Courier New"/>
        </w:rPr>
      </w:pPr>
    </w:p>
    <w:p w:rsidR="009C6022" w:rsidP="009C6022" w:rsidRDefault="009C6022">
      <w:pPr>
        <w:pStyle w:val="Bezproreda"/>
        <w:ind w:left="284"/>
        <w:jc w:val="both"/>
        <w:rPr>
          <w:rFonts w:ascii="Courier New" w:hAnsi="Courier New" w:cs="Courier New"/>
        </w:rPr>
      </w:pPr>
      <w:r>
        <w:rPr>
          <w:rFonts w:ascii="Courier New" w:hAnsi="Courier New" w:cs="Courier New"/>
        </w:rPr>
        <w:t>UKUPNO   O B V E Z E                             19.175.470,21kn</w:t>
      </w:r>
    </w:p>
    <w:p w:rsidR="00CB19CA" w:rsidP="00E759F0" w:rsidRDefault="00CB19CA">
      <w:pPr>
        <w:pStyle w:val="Bezproreda"/>
        <w:pBdr>
          <w:bottom w:val="single" w:color="auto" w:sz="4" w:space="1"/>
        </w:pBdr>
        <w:ind w:left="284"/>
        <w:jc w:val="both"/>
        <w:rPr>
          <w:rFonts w:ascii="Courier New" w:hAnsi="Courier New" w:cs="Courier New"/>
        </w:rPr>
      </w:pPr>
    </w:p>
    <w:p w:rsidR="00E759F0" w:rsidP="00E759F0" w:rsidRDefault="00E759F0">
      <w:pPr>
        <w:pStyle w:val="Bezproreda"/>
        <w:ind w:left="284"/>
        <w:jc w:val="both"/>
        <w:rPr>
          <w:rFonts w:ascii="Courier New" w:hAnsi="Courier New" w:cs="Courier New"/>
        </w:rPr>
      </w:pPr>
      <w:r>
        <w:rPr>
          <w:rFonts w:ascii="Courier New" w:hAnsi="Courier New" w:cs="Courier New"/>
        </w:rPr>
        <w:t xml:space="preserve">                              Str. – 2 -    </w:t>
      </w:r>
    </w:p>
    <w:p w:rsidR="00E759F0" w:rsidP="00E759F0" w:rsidRDefault="00E759F0">
      <w:pPr>
        <w:pStyle w:val="Bezproreda"/>
        <w:ind w:left="284"/>
        <w:jc w:val="both"/>
        <w:rPr>
          <w:rFonts w:ascii="Courier New" w:hAnsi="Courier New" w:cs="Courier New"/>
        </w:rPr>
      </w:pPr>
    </w:p>
    <w:p w:rsidR="00DD1050" w:rsidP="00E759F0" w:rsidRDefault="00E759F0">
      <w:pPr>
        <w:pStyle w:val="Bezproreda"/>
        <w:ind w:left="284"/>
        <w:jc w:val="both"/>
        <w:rPr>
          <w:rFonts w:ascii="Courier New" w:hAnsi="Courier New" w:cs="Courier New"/>
        </w:rPr>
      </w:pPr>
      <w:r>
        <w:rPr>
          <w:rFonts w:ascii="Courier New" w:hAnsi="Courier New" w:cs="Courier New"/>
        </w:rPr>
        <w:lastRenderedPageBreak/>
        <w:t xml:space="preserve">III REKAPITULACIJA  I M O V I N E   I   O B V E Z A </w:t>
      </w:r>
      <w:r w:rsidR="00B01B05">
        <w:rPr>
          <w:rFonts w:ascii="Courier New" w:hAnsi="Courier New" w:cs="Courier New"/>
        </w:rPr>
        <w:t xml:space="preserve"> </w:t>
      </w:r>
      <w:r w:rsidR="000674EE">
        <w:rPr>
          <w:rFonts w:ascii="Courier New" w:hAnsi="Courier New" w:cs="Courier New"/>
        </w:rPr>
        <w:t xml:space="preserve"> </w:t>
      </w:r>
      <w:r w:rsidR="00DC69A0">
        <w:rPr>
          <w:rFonts w:ascii="Courier New" w:hAnsi="Courier New" w:cs="Courier New"/>
        </w:rPr>
        <w:t xml:space="preserve">                                </w:t>
      </w:r>
    </w:p>
    <w:p w:rsidR="00E759F0" w:rsidP="00417B81" w:rsidRDefault="00E759F0">
      <w:pPr>
        <w:pStyle w:val="Bezproreda"/>
        <w:pBdr>
          <w:top w:val="single" w:color="auto" w:sz="4" w:space="1"/>
        </w:pBdr>
        <w:ind w:left="284"/>
        <w:jc w:val="both"/>
        <w:rPr>
          <w:rFonts w:ascii="Courier New" w:hAnsi="Courier New" w:cs="Courier New"/>
        </w:rPr>
      </w:pPr>
    </w:p>
    <w:p w:rsidR="00417B81" w:rsidP="00417B81" w:rsidRDefault="00417B81">
      <w:pPr>
        <w:pStyle w:val="Bezproreda"/>
        <w:pBdr>
          <w:top w:val="single" w:color="auto" w:sz="4" w:space="1"/>
        </w:pBdr>
        <w:ind w:left="284"/>
        <w:jc w:val="both"/>
        <w:rPr>
          <w:rFonts w:ascii="Courier New" w:hAnsi="Courier New" w:cs="Courier New"/>
        </w:rPr>
      </w:pPr>
    </w:p>
    <w:p w:rsidR="00E759F0" w:rsidP="008F2526" w:rsidRDefault="00E759F0">
      <w:pPr>
        <w:pStyle w:val="Bezproreda"/>
        <w:ind w:left="284"/>
        <w:jc w:val="both"/>
        <w:rPr>
          <w:rFonts w:ascii="Courier New" w:hAnsi="Courier New" w:cs="Courier New"/>
        </w:rPr>
      </w:pPr>
      <w:r>
        <w:rPr>
          <w:rFonts w:ascii="Courier New" w:hAnsi="Courier New" w:cs="Courier New"/>
        </w:rPr>
        <w:t>1.Procijenjena vrijednost imovine;novčani iznos, pokretnine, nekretnine i naplata potraživanja od dužnikovih dužnika</w:t>
      </w:r>
    </w:p>
    <w:p w:rsidR="00E759F0" w:rsidP="00E759F0" w:rsidRDefault="00E759F0">
      <w:pPr>
        <w:pStyle w:val="Bezproreda"/>
        <w:jc w:val="both"/>
        <w:rPr>
          <w:rFonts w:ascii="Courier New" w:hAnsi="Courier New" w:cs="Courier New"/>
        </w:rPr>
      </w:pPr>
      <w:r>
        <w:rPr>
          <w:rFonts w:ascii="Courier New" w:hAnsi="Courier New" w:cs="Courier New"/>
        </w:rPr>
        <w:t xml:space="preserve">  Iznosi                                                     0,00kn.</w:t>
      </w:r>
    </w:p>
    <w:p w:rsidR="00E759F0" w:rsidP="008F2526" w:rsidRDefault="00E759F0">
      <w:pPr>
        <w:pStyle w:val="Bezproreda"/>
        <w:ind w:left="284"/>
        <w:jc w:val="both"/>
        <w:rPr>
          <w:rFonts w:ascii="Courier New" w:hAnsi="Courier New" w:cs="Courier New"/>
        </w:rPr>
      </w:pPr>
    </w:p>
    <w:p w:rsidR="00E759F0" w:rsidP="008F2526" w:rsidRDefault="00E759F0">
      <w:pPr>
        <w:pStyle w:val="Bezproreda"/>
        <w:ind w:left="284"/>
        <w:jc w:val="both"/>
        <w:rPr>
          <w:rFonts w:ascii="Courier New" w:hAnsi="Courier New" w:cs="Courier New"/>
        </w:rPr>
      </w:pPr>
      <w:r>
        <w:rPr>
          <w:rFonts w:ascii="Courier New" w:hAnsi="Courier New" w:cs="Courier New"/>
        </w:rPr>
        <w:t>2.Procijenjena vrijednost</w:t>
      </w:r>
      <w:r w:rsidR="00614039">
        <w:rPr>
          <w:rFonts w:ascii="Courier New" w:hAnsi="Courier New" w:cs="Courier New"/>
        </w:rPr>
        <w:t xml:space="preserve"> </w:t>
      </w:r>
      <w:r>
        <w:rPr>
          <w:rFonts w:ascii="Courier New" w:hAnsi="Courier New" w:cs="Courier New"/>
        </w:rPr>
        <w:t>obveza u iznosu :</w:t>
      </w:r>
    </w:p>
    <w:p w:rsidR="00E759F0" w:rsidP="008F2526" w:rsidRDefault="00E759F0">
      <w:pPr>
        <w:pStyle w:val="Bezproreda"/>
        <w:ind w:left="284"/>
        <w:jc w:val="both"/>
        <w:rPr>
          <w:rFonts w:ascii="Courier New" w:hAnsi="Courier New" w:cs="Courier New"/>
        </w:rPr>
      </w:pPr>
      <w:r>
        <w:rPr>
          <w:rFonts w:ascii="Courier New" w:hAnsi="Courier New" w:cs="Courier New"/>
        </w:rPr>
        <w:t xml:space="preserve"> - Priznate prijavljene tražbine stečajnih vjerovnika u iznosu od </w:t>
      </w:r>
    </w:p>
    <w:p w:rsidR="00E759F0" w:rsidP="008F2526" w:rsidRDefault="00E759F0">
      <w:pPr>
        <w:pStyle w:val="Bezproreda"/>
        <w:ind w:left="284"/>
        <w:jc w:val="both"/>
        <w:rPr>
          <w:rFonts w:ascii="Courier New" w:hAnsi="Courier New" w:cs="Courier New"/>
        </w:rPr>
      </w:pPr>
      <w:r>
        <w:rPr>
          <w:rFonts w:ascii="Courier New" w:hAnsi="Courier New" w:cs="Courier New"/>
        </w:rPr>
        <w:t xml:space="preserve">                                                  </w:t>
      </w:r>
      <w:r w:rsidR="00B232EA">
        <w:rPr>
          <w:rFonts w:ascii="Courier New" w:hAnsi="Courier New" w:cs="Courier New"/>
        </w:rPr>
        <w:t>19.127.740</w:t>
      </w:r>
      <w:r>
        <w:rPr>
          <w:rFonts w:ascii="Courier New" w:hAnsi="Courier New" w:cs="Courier New"/>
        </w:rPr>
        <w:t>,21kn,</w:t>
      </w:r>
    </w:p>
    <w:p w:rsidR="00E759F0" w:rsidP="008F2526" w:rsidRDefault="00E759F0">
      <w:pPr>
        <w:pStyle w:val="Bezproreda"/>
        <w:ind w:left="284"/>
        <w:jc w:val="both"/>
        <w:rPr>
          <w:rFonts w:ascii="Courier New" w:hAnsi="Courier New" w:cs="Courier New"/>
        </w:rPr>
      </w:pPr>
      <w:r>
        <w:rPr>
          <w:rFonts w:ascii="Courier New" w:hAnsi="Courier New" w:cs="Courier New"/>
        </w:rPr>
        <w:t xml:space="preserve"> - Procijenjeni iznos troškova stečajnog postupka prema Prijedlogu</w:t>
      </w:r>
    </w:p>
    <w:p w:rsidR="00B232EA" w:rsidP="008F2526" w:rsidRDefault="00E759F0">
      <w:pPr>
        <w:pStyle w:val="Bezproreda"/>
        <w:ind w:left="284"/>
        <w:jc w:val="both"/>
        <w:rPr>
          <w:rFonts w:ascii="Courier New" w:hAnsi="Courier New" w:cs="Courier New"/>
        </w:rPr>
      </w:pPr>
      <w:r>
        <w:rPr>
          <w:rFonts w:ascii="Courier New" w:hAnsi="Courier New" w:cs="Courier New"/>
        </w:rPr>
        <w:t>Troškovnika u iznosu od                               47.730,00kn</w:t>
      </w: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r>
        <w:rPr>
          <w:rFonts w:ascii="Courier New" w:hAnsi="Courier New" w:cs="Courier New"/>
        </w:rPr>
        <w:t>UKUPNO procijenjene obveza                        19.175.470,21kn</w:t>
      </w: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r>
        <w:rPr>
          <w:rFonts w:ascii="Courier New" w:hAnsi="Courier New" w:cs="Courier New"/>
        </w:rPr>
        <w:t>Prilog: Prijedlog Troškovnika</w:t>
      </w:r>
    </w:p>
    <w:p w:rsidR="00B232EA" w:rsidP="00B232EA" w:rsidRDefault="00B232EA">
      <w:pPr>
        <w:pStyle w:val="Bezproreda"/>
        <w:ind w:left="284"/>
        <w:jc w:val="both"/>
        <w:rPr>
          <w:rFonts w:ascii="Courier New" w:hAnsi="Courier New" w:cs="Courier New"/>
        </w:rPr>
      </w:pPr>
      <w:r>
        <w:rPr>
          <w:rFonts w:ascii="Courier New" w:hAnsi="Courier New" w:cs="Courier New"/>
        </w:rPr>
        <w:t xml:space="preserve">     </w:t>
      </w: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r>
        <w:rPr>
          <w:rFonts w:ascii="Courier New" w:hAnsi="Courier New" w:cs="Courier New"/>
        </w:rPr>
        <w:t xml:space="preserve">                                            Stečajni upravitelj:</w:t>
      </w:r>
    </w:p>
    <w:p w:rsidR="00B232EA" w:rsidP="00B232EA" w:rsidRDefault="00B232EA">
      <w:pPr>
        <w:pStyle w:val="Bezproreda"/>
        <w:ind w:left="284"/>
        <w:jc w:val="both"/>
        <w:rPr>
          <w:rFonts w:ascii="Courier New" w:hAnsi="Courier New" w:cs="Courier New"/>
        </w:rPr>
      </w:pPr>
      <w:r>
        <w:rPr>
          <w:rFonts w:ascii="Courier New" w:hAnsi="Courier New" w:cs="Courier New"/>
        </w:rPr>
        <w:t xml:space="preserve">                                            Marija Tomeš, mag.oec.</w:t>
      </w: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00B232EA" w:rsidP="00B232EA" w:rsidRDefault="00B232EA">
      <w:pPr>
        <w:pStyle w:val="Bezproreda"/>
        <w:ind w:left="284"/>
        <w:jc w:val="both"/>
        <w:rPr>
          <w:rFonts w:ascii="Courier New" w:hAnsi="Courier New" w:cs="Courier New"/>
        </w:rPr>
      </w:pPr>
    </w:p>
    <w:p w:rsidRPr="00680EEA" w:rsidR="00614039" w:rsidP="00B232EA" w:rsidRDefault="00B232EA">
      <w:pPr>
        <w:pStyle w:val="Bezproreda"/>
        <w:pBdr>
          <w:top w:val="single" w:color="auto" w:sz="4" w:space="1"/>
        </w:pBdr>
        <w:ind w:left="284"/>
        <w:jc w:val="both"/>
        <w:rPr>
          <w:rFonts w:ascii="Courier New" w:hAnsi="Courier New" w:cs="Courier New"/>
        </w:rPr>
      </w:pPr>
      <w:r>
        <w:rPr>
          <w:rFonts w:ascii="Courier New" w:hAnsi="Courier New" w:cs="Courier New"/>
        </w:rPr>
        <w:t xml:space="preserve">                           Str. – 3 -</w:t>
      </w:r>
      <w:r w:rsidR="00614039">
        <w:rPr>
          <w:rFonts w:ascii="Courier New" w:hAnsi="Courier New" w:cs="Courier New"/>
        </w:rPr>
        <w:t xml:space="preserve"> </w:t>
      </w:r>
      <w:r w:rsidR="00E759F0">
        <w:rPr>
          <w:rFonts w:ascii="Courier New" w:hAnsi="Courier New" w:cs="Courier New"/>
        </w:rPr>
        <w:t xml:space="preserve"> </w:t>
      </w:r>
    </w:p>
    <w:sectPr w:rsidRPr="00680EEA" w:rsidR="00614039" w:rsidSect="00071BF1">
      <w:pgSz w:w="11906" w:h="16838"/>
      <w:pgMar w:top="1440" w:right="1797" w:bottom="1440" w:left="993" w:header="709" w:footer="709"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B26B0"/>
    <w:multiLevelType w:val="hybridMultilevel"/>
    <w:tmpl w:val="6CB8563A"/>
    <w:lvl w:ilvl="0" w:tplc="C89224E2">
      <w:start w:val="1"/>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
    <w:nsid w:val="196B5175"/>
    <w:multiLevelType w:val="hybridMultilevel"/>
    <w:tmpl w:val="7ABCFEE6"/>
    <w:lvl w:ilvl="0" w:tplc="4E50E4FE">
      <w:start w:val="1"/>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
    <w:nsid w:val="361B60F4"/>
    <w:multiLevelType w:val="hybridMultilevel"/>
    <w:tmpl w:val="F23A4512"/>
    <w:lvl w:ilvl="0" w:tplc="1474242C">
      <w:start w:val="1"/>
      <w:numFmt w:val="upperLetter"/>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3">
    <w:nsid w:val="4F7A38F3"/>
    <w:multiLevelType w:val="hybridMultilevel"/>
    <w:tmpl w:val="9B8E0EF4"/>
    <w:lvl w:ilvl="0" w:tplc="D700965A">
      <w:start w:val="1"/>
      <w:numFmt w:val="decimal"/>
      <w:lvlText w:val="%1."/>
      <w:lvlJc w:val="left"/>
      <w:pPr>
        <w:ind w:left="786"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num w:numId="1">
    <w:abstractNumId w:val="0"/>
  </w:num>
  <w:num w:numId="2">
    <w:abstractNumId w:val="2"/>
  </w:num>
  <w:num w:numId="3">
    <w:abstractNumId w:val="1"/>
  </w:num>
  <w:num w:numId="4">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attachedTemplate r:id="rId1"/>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EEA"/>
    <w:rsid w:val="000134DA"/>
    <w:rsid w:val="0003574B"/>
    <w:rsid w:val="000510A1"/>
    <w:rsid w:val="00054946"/>
    <w:rsid w:val="000674EE"/>
    <w:rsid w:val="00071BF1"/>
    <w:rsid w:val="00103EFF"/>
    <w:rsid w:val="0014435F"/>
    <w:rsid w:val="00162B19"/>
    <w:rsid w:val="00280ED2"/>
    <w:rsid w:val="00284BD6"/>
    <w:rsid w:val="0032172E"/>
    <w:rsid w:val="00347C90"/>
    <w:rsid w:val="00373634"/>
    <w:rsid w:val="0038127C"/>
    <w:rsid w:val="003B6F0C"/>
    <w:rsid w:val="003F0864"/>
    <w:rsid w:val="00417B81"/>
    <w:rsid w:val="004B4639"/>
    <w:rsid w:val="004C4080"/>
    <w:rsid w:val="005C4DD5"/>
    <w:rsid w:val="00614039"/>
    <w:rsid w:val="00665A8B"/>
    <w:rsid w:val="00680EEA"/>
    <w:rsid w:val="007445E4"/>
    <w:rsid w:val="007953BA"/>
    <w:rsid w:val="007E1D6C"/>
    <w:rsid w:val="007F370A"/>
    <w:rsid w:val="008057A9"/>
    <w:rsid w:val="0081183B"/>
    <w:rsid w:val="00812589"/>
    <w:rsid w:val="008502D8"/>
    <w:rsid w:val="008A054B"/>
    <w:rsid w:val="008D1D8C"/>
    <w:rsid w:val="008F1497"/>
    <w:rsid w:val="008F2526"/>
    <w:rsid w:val="009156E4"/>
    <w:rsid w:val="009451DE"/>
    <w:rsid w:val="009C6022"/>
    <w:rsid w:val="009D3D94"/>
    <w:rsid w:val="009E6084"/>
    <w:rsid w:val="00A14ED2"/>
    <w:rsid w:val="00AA6DB5"/>
    <w:rsid w:val="00B01B05"/>
    <w:rsid w:val="00B11CEC"/>
    <w:rsid w:val="00B17ED2"/>
    <w:rsid w:val="00B232EA"/>
    <w:rsid w:val="00B87D25"/>
    <w:rsid w:val="00BD7809"/>
    <w:rsid w:val="00CA25B6"/>
    <w:rsid w:val="00CB19CA"/>
    <w:rsid w:val="00CB3BFF"/>
    <w:rsid w:val="00CC1707"/>
    <w:rsid w:val="00D261BD"/>
    <w:rsid w:val="00D308C7"/>
    <w:rsid w:val="00DC69A0"/>
    <w:rsid w:val="00DD1050"/>
    <w:rsid w:val="00DE605C"/>
    <w:rsid w:val="00DE70DF"/>
    <w:rsid w:val="00E36093"/>
    <w:rsid w:val="00E7129A"/>
    <w:rsid w:val="00E759F0"/>
    <w:rsid w:val="00F05B83"/>
    <w:rsid w:val="00F175D1"/>
    <w:rsid w:val="00F47215"/>
    <w:rsid w:val="00F900CD"/>
    <w:rsid w:val="00FD77C1"/>
    <w:rsid w:val="00FF20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680EEA"/>
    <w:pPr>
      <w:spacing w:after="0" w:line="240" w:lineRule="auto"/>
    </w:pPr>
  </w:style>
  <w:style w:type="paragraph" w:styleId="Odlomakpopisa">
    <w:name w:val="List Paragraph"/>
    <w:basedOn w:val="Normal"/>
    <w:uiPriority w:val="34"/>
    <w:qFormat/>
    <w:rsid w:val="00103EFF"/>
    <w:pPr>
      <w:ind w:left="720"/>
      <w:contextualSpacing/>
    </w:pPr>
  </w:style>
  <w:style w:type="paragraph" w:styleId="Tekstbalonia">
    <w:name w:val="Balloon Text"/>
    <w:basedOn w:val="Normal"/>
    <w:link w:val="TekstbaloniaChar"/>
    <w:uiPriority w:val="99"/>
    <w:semiHidden/>
    <w:unhideWhenUsed/>
    <w:rsid w:val="00B87D25"/>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87D25"/>
    <w:rPr>
      <w:rFonts w:ascii="Tahoma" w:hAnsi="Tahoma" w:cs="Tahoma"/>
      <w:sz w:val="16"/>
      <w:szCs w:val="16"/>
    </w:rPr>
  </w:style>
  <w:style w:type="character" w:styleId="Tekstrezerviranogmjesta">
    <w:name w:val="Placeholder Text"/>
    <w:basedOn w:val="Zadanifontodlomka"/>
    <w:uiPriority w:val="99"/>
    <w:semiHidden/>
    <w:rsid w:val="007E1D6C"/>
    <w:rPr>
      <w:color w:val="808080"/>
      <w:bdr w:val="none" w:color="auto" w:sz="0" w:space="0"/>
      <w:shd w:val="clear" w:color="auto" w:fill="auto"/>
    </w:rPr>
  </w:style>
  <w:style w:type="character" w:styleId="eSPISCCParagraphDefaultFont" w:customStyle="true">
    <w:name w:val="eSPIS_CC_Paragraph Default Font"/>
    <w:basedOn w:val="Zadanifontodlomka"/>
    <w:rsid w:val="007E1D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E1D6C"/>
    <w:rPr>
      <w:rFonts w:ascii="Courier New" w:hAnsi="Courier New" w:cs="Courier New"/>
      <w:bdr w:val="none" w:color="auto" w:sz="0" w:space="0"/>
      <w:shd w:val="clear" w:color="auto" w:fill="FFFFCC"/>
      <w:lang w:val="hr-HR"/>
    </w:rPr>
  </w:style>
  <w:style w:type="character" w:styleId="PozadinaSvijetloCrvena" w:customStyle="true">
    <w:name w:val="Pozadina_SvijetloCrvena"/>
    <w:basedOn w:val="eSPISCCParagraphDefaultFont"/>
    <w:rsid w:val="007E1D6C"/>
    <w:rPr>
      <w:rFonts w:ascii="Courier New" w:hAnsi="Courier New" w:cs="Courier New"/>
      <w:sz w:val="24"/>
      <w:bdr w:val="none" w:color="auto" w:sz="0" w:space="0"/>
      <w:shd w:val="clear" w:color="auto" w:fill="FFCCCC"/>
      <w:lang w:val="hr-HR"/>
    </w:rPr>
  </w:style>
  <w:style w:type="character" w:styleId="PozadinaSvijetloZelena" w:customStyle="true">
    <w:name w:val="Pozadina_SvijetloZelena"/>
    <w:basedOn w:val="eSPISCCParagraphDefaultFont"/>
    <w:rsid w:val="007E1D6C"/>
    <w:rPr>
      <w:rFonts w:ascii="Courier New" w:hAnsi="Courier New" w:cs="Courier New"/>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80EEA"/>
    <w:pPr>
      <w:spacing w:after="0" w:line="240" w:lineRule="auto"/>
    </w:pPr>
  </w:style>
  <w:style w:styleId="Odlomakpopisa" w:type="paragraph">
    <w:name w:val="List Paragraph"/>
    <w:basedOn w:val="Normal"/>
    <w:uiPriority w:val="34"/>
    <w:qFormat/>
    <w:rsid w:val="00103EFF"/>
    <w:pPr>
      <w:ind w:left="720"/>
      <w:contextualSpacing/>
    </w:pPr>
  </w:style>
  <w:style w:styleId="Tekstbalonia" w:type="paragraph">
    <w:name w:val="Balloon Text"/>
    <w:basedOn w:val="Normal"/>
    <w:link w:val="TekstbaloniaChar"/>
    <w:uiPriority w:val="99"/>
    <w:semiHidden/>
    <w:unhideWhenUsed/>
    <w:rsid w:val="00B87D2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D25"/>
    <w:rPr>
      <w:rFonts w:ascii="Tahoma" w:cs="Tahoma" w:hAnsi="Tahoma"/>
      <w:sz w:val="16"/>
      <w:szCs w:val="16"/>
    </w:rPr>
  </w:style>
  <w:style w:styleId="Tekstrezerviranogmjesta" w:type="character">
    <w:name w:val="Placeholder Text"/>
    <w:basedOn w:val="Zadanifontodlomka"/>
    <w:uiPriority w:val="99"/>
    <w:semiHidden/>
    <w:rsid w:val="007E1D6C"/>
    <w:rPr>
      <w:color w:val="808080"/>
      <w:bdr w:color="auto" w:space="0" w:sz="0" w:val="none"/>
      <w:shd w:color="auto" w:fill="auto" w:val="clear"/>
    </w:rPr>
  </w:style>
  <w:style w:customStyle="1" w:styleId="eSPISCCParagraphDefaultFont" w:type="character">
    <w:name w:val="eSPIS_CC_Paragraph Default Font"/>
    <w:basedOn w:val="Zadanifontodlomka"/>
    <w:rsid w:val="007E1D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D6C"/>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7E1D6C"/>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7E1D6C"/>
    <w:rPr>
      <w:rFonts w:ascii="Courier New" w:cs="Courier New" w:hAnsi="Courier New"/>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1907</properties:Words>
  <properties:Characters>11530</properties:Characters>
  <properties:Lines>438</properties:Lines>
  <properties:Paragraphs>172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2019-08-23T06:24:00Z</dcterms:created>
  <dc:creator>Marija</dc:creator>
  <cp:lastModifiedBy>Nikolina Krunić</cp:lastModifiedBy>
  <cp:lastPrinted>2019-08-23T03:23:00Z</cp:lastPrinted>
  <dcterms:modified xmlns:xsi="http://www.w3.org/2001/XMLSchema-instance" xsi:type="dcterms:W3CDTF">2019-08-27T12:43:00Z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St-4376/2016-58 / Podnesak - Prijava tražbine u stečajnom postupku (EUROS d.o.o. u stečaju  Prijava, imovina i obveze 23.08.2019.docx)</vt:lpwstr>
  </prop:property>
  <prop:property fmtid="{D5CDD505-2E9C-101B-9397-08002B2CF9AE}" pid="4" name="CC_coloring">
    <vt:bool>false</vt:bool>
  </prop:property>
  <prop:property fmtid="{D5CDD505-2E9C-101B-9397-08002B2CF9AE}" pid="5" name="BrojStranica">
    <vt:i4>8</vt:i4>
  </prop:property>
</prop:Properties>
</file>