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4907" w14:paraId="5fd490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0D66EB">
        <w:t>717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 xml:space="preserve">: 85821130368, Regionalni centar Zagreb Podružnica Zagreb, Trg svibanjskih žrtava 1995. 1, za pokretanje skraćenog stečajnog postupka nad dužnikom </w:t>
      </w:r>
      <w:proofErr w:type="spellStart"/>
      <w:r w:rsidR="000D66EB">
        <w:t>AZURIT</w:t>
      </w:r>
      <w:proofErr w:type="spellEnd"/>
      <w:r w:rsidR="000D66EB">
        <w:t xml:space="preserve"> USLUGE d.o.o. za trgovinu i usluge Zagreb, Trpanjska 47, </w:t>
      </w:r>
      <w:proofErr w:type="spellStart"/>
      <w:r w:rsidR="000D66EB">
        <w:t>MBS</w:t>
      </w:r>
      <w:proofErr w:type="spellEnd"/>
      <w:r w:rsidR="000D66EB">
        <w:t xml:space="preserve">: 080893996, </w:t>
      </w:r>
      <w:proofErr w:type="spellStart"/>
      <w:r w:rsidR="000D66EB">
        <w:t>OIB</w:t>
      </w:r>
      <w:proofErr w:type="spellEnd"/>
      <w:r w:rsidR="000D66EB">
        <w:t xml:space="preserve">: 84719307039, </w:t>
      </w:r>
      <w:r w:rsidR="00BF7722">
        <w:t xml:space="preserve">dana </w:t>
      </w:r>
      <w:r w:rsidR="000D66EB">
        <w:t>6</w:t>
      </w:r>
      <w:r w:rsidR="00BF7722">
        <w:t xml:space="preserve">. studenog </w:t>
      </w:r>
      <w:r>
        <w:t xml:space="preserve">2017.                      </w:t>
      </w:r>
    </w:p>
    <w:p w:rsidRDefault="00B30759" w:rsidP="00B30759" w:rsidR="00B30759">
      <w:pPr>
        <w:pStyle w:val="Tijeloteksta"/>
      </w:pP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2E272A" w:rsidP="00B30759" w:rsidR="002E272A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proofErr w:type="spellStart"/>
      <w:r w:rsidR="000D66EB">
        <w:t>AZURIT</w:t>
      </w:r>
      <w:proofErr w:type="spellEnd"/>
      <w:r w:rsidR="000D66EB">
        <w:t xml:space="preserve"> USLUGE d.o.o. za trgovinu i usluge Zagreb, Trpanjska 47, </w:t>
      </w:r>
      <w:proofErr w:type="spellStart"/>
      <w:r w:rsidR="000D66EB">
        <w:t>MBS</w:t>
      </w:r>
      <w:proofErr w:type="spellEnd"/>
      <w:r w:rsidR="000D66EB">
        <w:t xml:space="preserve">: 080893996, </w:t>
      </w:r>
      <w:proofErr w:type="spellStart"/>
      <w:r w:rsidR="000D66EB">
        <w:t>OIB</w:t>
      </w:r>
      <w:proofErr w:type="spellEnd"/>
      <w:r w:rsidR="000D66EB">
        <w:t>: 84719307039.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Zaključuje se skraćeni stečajni postupak nad dužnikom</w:t>
      </w:r>
      <w:r w:rsidR="00BF7722">
        <w:t xml:space="preserve"> </w:t>
      </w:r>
      <w:proofErr w:type="spellStart"/>
      <w:r w:rsidR="000D66EB">
        <w:t>AZURIT</w:t>
      </w:r>
      <w:proofErr w:type="spellEnd"/>
      <w:r w:rsidR="000D66EB">
        <w:t xml:space="preserve"> USLUGE d.o.o. za trgovinu i usluge Zagreb, Trpanjska 47, </w:t>
      </w:r>
      <w:proofErr w:type="spellStart"/>
      <w:r w:rsidR="000D66EB">
        <w:t>MBS</w:t>
      </w:r>
      <w:proofErr w:type="spellEnd"/>
      <w:r w:rsidR="000D66EB">
        <w:t xml:space="preserve">: 080893996, </w:t>
      </w:r>
      <w:proofErr w:type="spellStart"/>
      <w:r w:rsidR="000D66EB">
        <w:t>OIB</w:t>
      </w:r>
      <w:proofErr w:type="spellEnd"/>
      <w:r w:rsidR="000D66EB">
        <w:t>: 84719307039.</w:t>
      </w:r>
      <w:r w:rsidR="00BF7722">
        <w:t xml:space="preserve"> </w:t>
      </w:r>
      <w: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 xml:space="preserve">Trgovački sud u Zagrebu </w:t>
      </w:r>
      <w:r w:rsidR="000D66EB">
        <w:rPr>
          <w:bCs/>
        </w:rPr>
        <w:t>23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0D66EB">
        <w:rPr>
          <w:bCs/>
        </w:rPr>
        <w:t>606</w:t>
      </w:r>
      <w:r>
        <w:rPr>
          <w:bCs/>
        </w:rPr>
        <w:t xml:space="preserve"> od </w:t>
      </w:r>
      <w:r w:rsidR="000D66EB">
        <w:rPr>
          <w:bCs/>
        </w:rPr>
        <w:t>21</w:t>
      </w:r>
      <w:r>
        <w:rPr>
          <w:bCs/>
        </w:rPr>
        <w:t>. ožujka 2017. nad stečajnim dužnikom</w:t>
      </w:r>
      <w:r>
        <w:t xml:space="preserve"> </w:t>
      </w:r>
      <w:proofErr w:type="spellStart"/>
      <w:r w:rsidR="000D66EB">
        <w:t>AZURIT</w:t>
      </w:r>
      <w:proofErr w:type="spellEnd"/>
      <w:r w:rsidR="000D66EB">
        <w:t xml:space="preserve"> USLUGE d.o.o. za trgovinu i usluge Zagreb, Trpanjska 47, </w:t>
      </w:r>
      <w:proofErr w:type="spellStart"/>
      <w:r w:rsidR="000D66EB">
        <w:t>MBS</w:t>
      </w:r>
      <w:proofErr w:type="spellEnd"/>
      <w:r w:rsidR="000D66EB">
        <w:t xml:space="preserve">: 080893996, </w:t>
      </w:r>
      <w:proofErr w:type="spellStart"/>
      <w:r w:rsidR="000D66EB">
        <w:t>OIB</w:t>
      </w:r>
      <w:proofErr w:type="spellEnd"/>
      <w:r w:rsidR="000D66EB">
        <w:t>: 84719307039.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lastRenderedPageBreak/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0D66EB">
        <w:t>717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0D66EB">
        <w:t>30</w:t>
      </w:r>
      <w:r>
        <w:t>. kolovoza 2017., objavio oglas na mrežnoj stranici e-oglasna ploča sudova pod poslovnim brojem St-</w:t>
      </w:r>
      <w:r w:rsidR="000D66EB">
        <w:t>717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0D66EB">
        <w:t>6</w:t>
      </w:r>
      <w:r w:rsidR="00BF7722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0D66EB">
        <w:t>8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D66EB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6927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BF7722"/>
    <w:rsid w:val="00C2016D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469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692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92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92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469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692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92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92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St-717/2017</izvorni_sadrzaj>
    <derivirana_varijabla naziv="DomainObject.Predmet.OznakaBroj_1">St-717/2017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AZURIT USLUGE d.o.o. za trgovinu i usluge</izvorni_sadrzaj>
    <derivirana_varijabla naziv="DomainObject.Predmet.ProtustrankaFormated_1">  AZURIT USLUGE d.o.o. za trgovinu i usluge</derivirana_varijabla>
  </DomainObject.Predmet.ProtustrankaFormated>
  <DomainObject.Predmet.ProtustrankaFormatedOIB>
    <izvorni_sadrzaj>  AZURIT USLUGE d.o.o. za trgovinu i usluge, OIB 84719307039</izvorni_sadrzaj>
    <derivirana_varijabla naziv="DomainObject.Predmet.ProtustrankaFormatedOIB_1">  AZURIT USLUGE d.o.o. za trgovinu i usluge, OIB 84719307039</derivirana_varijabla>
  </DomainObject.Predmet.ProtustrankaFormatedOIB>
  <DomainObject.Predmet.ProtustrankaFormatedWithAdress>
    <izvorni_sadrzaj> AZURIT USLUGE d.o.o. za trgovinu i usluge, Trpanjska 47, 10000 Zagreb</izvorni_sadrzaj>
    <derivirana_varijabla naziv="DomainObject.Predmet.ProtustrankaFormatedWithAdress_1"> AZURIT USLUGE d.o.o. za trgovinu i usluge, Trpanjska 47, 10000 Zagreb</derivirana_varijabla>
  </DomainObject.Predmet.ProtustrankaFormatedWithAdress>
  <DomainObject.Predmet.ProtustrankaFormatedWithAdressOIB>
    <izvorni_sadrzaj> AZURIT USLUGE d.o.o. za trgovinu i usluge, OIB 84719307039, Trpanjska 47, 10000 Zagreb</izvorni_sadrzaj>
    <derivirana_varijabla naziv="DomainObject.Predmet.ProtustrankaFormatedWithAdressOIB_1"> AZURIT USLUGE d.o.o. za trgovinu i usluge, OIB 84719307039, Trpanjska 47, 10000 Zagreb</derivirana_varijabla>
  </DomainObject.Predmet.ProtustrankaFormatedWithAdressOIB>
  <DomainObject.Predmet.ProtustrankaWithAdress>
    <izvorni_sadrzaj>AZURIT USLUGE d.o.o. za trgovinu i usluge Trpanjska 47, 10000 Zagreb</izvorni_sadrzaj>
    <derivirana_varijabla naziv="DomainObject.Predmet.ProtustrankaWithAdress_1">AZURIT USLUGE d.o.o. za trgovinu i usluge Trpanjska 47, 10000 Zagreb</derivirana_varijabla>
  </DomainObject.Predmet.ProtustrankaWithAdress>
  <DomainObject.Predmet.ProtustrankaWithAdressOIB>
    <izvorni_sadrzaj>AZURIT USLUGE d.o.o. za trgovinu i usluge, OIB 84719307039, Trpanjska 47, 10000 Zagreb</izvorni_sadrzaj>
    <derivirana_varijabla naziv="DomainObject.Predmet.ProtustrankaWithAdressOIB_1">AZURIT USLUGE d.o.o. za trgovinu i usluge, OIB 84719307039, Trpanjska 47, 10000 Zagreb</derivirana_varijabla>
  </DomainObject.Predmet.ProtustrankaWithAdressOIB>
  <DomainObject.Predmet.ProtustrankaNazivFormated>
    <izvorni_sadrzaj>AZURIT USLUGE d.o.o. za trgovinu i usluge</izvorni_sadrzaj>
    <derivirana_varijabla naziv="DomainObject.Predmet.ProtustrankaNazivFormated_1">AZURIT USLUGE d.o.o. za trgovinu i usluge</derivirana_varijabla>
  </DomainObject.Predmet.ProtustrankaNazivFormated>
  <DomainObject.Predmet.ProtustrankaNazivFormatedOIB>
    <izvorni_sadrzaj>AZURIT USLUGE d.o.o. za trgovinu i usluge, OIB 84719307039</izvorni_sadrzaj>
    <derivirana_varijabla naziv="DomainObject.Predmet.ProtustrankaNazivFormatedOIB_1">AZURIT USLUGE d.o.o. za trgovinu i usluge, OIB 84719307039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AZURIT USLUGE d.o.o. za trgovinu i usluge</item>
    </izvorni_sadrzaj>
    <derivirana_varijabla naziv="DomainObject.Predmet.ProtuStrankaListFormated_1">
      <item>AZURIT USLUGE d.o.o. za trgovinu i usluge</item>
    </derivirana_varijabla>
  </DomainObject.Predmet.ProtuStrankaListFormated>
  <DomainObject.Predmet.ProtuStrankaListFormatedOIB>
    <izvorni_sadrzaj>
      <item>AZURIT USLUGE d.o.o. za trgovinu i usluge, OIB 84719307039</item>
    </izvorni_sadrzaj>
    <derivirana_varijabla naziv="DomainObject.Predmet.ProtuStrankaListFormatedOIB_1">
      <item>AZURIT USLUGE d.o.o. za trgovinu i usluge, OIB 84719307039</item>
    </derivirana_varijabla>
  </DomainObject.Predmet.ProtuStrankaListFormatedOIB>
  <DomainObject.Predmet.ProtuStrankaListFormatedWithAdress>
    <izvorni_sadrzaj>
      <item>AZURIT USLUGE d.o.o. za trgovinu i usluge, Trpanjska 47, 10000 Zagreb</item>
    </izvorni_sadrzaj>
    <derivirana_varijabla naziv="DomainObject.Predmet.ProtuStrankaListFormatedWithAdress_1">
      <item>AZURIT USLUGE d.o.o. za trgovinu i usluge, Trpanjska 47, 10000 Zagreb</item>
    </derivirana_varijabla>
  </DomainObject.Predmet.ProtuStrankaListFormatedWithAdress>
  <DomainObject.Predmet.ProtuStrankaListFormatedWithAdressOIB>
    <izvorni_sadrzaj>
      <item>AZURIT USLUGE d.o.o. za trgovinu i usluge, OIB 84719307039, Trpanjska 47, 10000 Zagreb</item>
    </izvorni_sadrzaj>
    <derivirana_varijabla naziv="DomainObject.Predmet.ProtuStrankaListFormatedWithAdressOIB_1">
      <item>AZURIT USLUGE d.o.o. za trgovinu i usluge, OIB 84719307039, Trpanjska 47, 10000 Zagreb</item>
    </derivirana_varijabla>
  </DomainObject.Predmet.ProtuStrankaListFormatedWithAdressOIB>
  <DomainObject.Predmet.ProtuStrankaListNazivFormated>
    <izvorni_sadrzaj>
      <item>AZURIT USLUGE d.o.o. za trgovinu i usluge</item>
    </izvorni_sadrzaj>
    <derivirana_varijabla naziv="DomainObject.Predmet.ProtuStrankaListNazivFormated_1">
      <item>AZURIT USLUGE d.o.o. za trgovinu i usluge</item>
    </derivirana_varijabla>
  </DomainObject.Predmet.ProtuStrankaListNazivFormated>
  <DomainObject.Predmet.ProtuStrankaListNazivFormatedOIB>
    <izvorni_sadrzaj>
      <item>AZURIT USLUGE d.o.o. za trgovinu i usluge, OIB 84719307039</item>
    </izvorni_sadrzaj>
    <derivirana_varijabla naziv="DomainObject.Predmet.ProtuStrankaListNazivFormatedOIB_1">
      <item>AZURIT USLUGE d.o.o. za trgovinu i usluge, OIB 84719307039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AZURIT USLUGE d.o.o. za trgovinu i usluge</izvorni_sadrzaj>
    <derivirana_varijabla naziv="DomainObject.Predmet.ProtustrankaIDrugi_1">AZURIT USLUGE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AZURIT USLUGE d.o.o. za trgovinu i usluge, OIB 84719307039, Trpanjska 47, 10000 Zagreb</izvorni_sadrzaj>
    <derivirana_varijabla naziv="DomainObject.Predmet.ProtustrankaIDrugiAdressOIB_1">AZURIT USLUGE d.o.o. za trgovinu i usluge, OIB 84719307039,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AZURIT USLUGE d.o.o. za trgovinu i usluge</item>
      <item>FINA Regionalni centar Zagreb</item>
    </izvorni_sadrzaj>
    <derivirana_varijabla naziv="DomainObject.Predmet.SudioniciListNaziv_1">
      <item>AZURIT USLUGE d.o.o. za trgovinu i usluge</item>
      <item>FINA Regionalni centar Zagreb</item>
    </derivirana_varijabla>
  </DomainObject.Predmet.SudioniciListNaziv>
  <DomainObject.Predmet.SudioniciListAdressOIB>
    <izvorni_sadrzaj>
      <item>AZURIT USLUGE d.o.o. za trgovinu i usluge, OIB 84719307039, Trpanjska 47,10000 Zagreb</item>
      <item>FINA Regionalni centar Zagreb, OIB 85821130368, Trg svibanjskih žrtava 1995. br. 1,10000 Zagreb</item>
    </izvorni_sadrzaj>
    <derivirana_varijabla naziv="DomainObject.Predmet.SudioniciListAdressOIB_1">
      <item>AZURIT USLUGE d.o.o. za trgovinu i usluge, OIB 84719307039, Trpanjska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84719307039</item>
      <item>, OIB 85821130368</item>
    </izvorni_sadrzaj>
    <derivirana_varijabla naziv="DomainObject.Predmet.SudioniciListNazivOIB_1">
      <item>, OIB 84719307039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DA085-D81E-4C28-AD69-FE526DC48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3140</properties:Characters>
  <properties:Lines>93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2017-11-02T08:30:00Z</dcterms:created>
  <dc:creator>Korisnik</dc:creator>
  <cp:lastModifiedBy>Ljiljana Floršić</cp:lastModifiedBy>
  <cp:lastPrinted>2017-11-06T07:41:00Z</cp:lastPrinted>
  <dcterms:modified xmlns:xsi="http://www.w3.org/2001/XMLSchema-instance" xsi:type="dcterms:W3CDTF">2017-11-06T07:43:00Z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