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f8b8" w14:paraId="8daf8b8" w:rsidRDefault="00580592" w:rsidP="00B542FA" w:rsidR="00580592">
      <w:pPr>
        <w:jc w:val="both"/>
        <w15:collapsed w:val="false"/>
      </w:pPr>
      <w:bookmarkStart w:name="_GoBack" w:id="0"/>
      <w:bookmarkEnd w:id="0"/>
    </w:p>
    <w:p w:rsidRDefault="00580592" w:rsidP="00B542FA" w:rsidR="00580592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                                </w:t>
      </w:r>
      <w:r w:rsidR="00A5628F">
        <w:t>67. St-1872</w:t>
      </w:r>
      <w:r w:rsidR="0041649A">
        <w:t>/13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A5628F" w:rsidRPr="00A5628F">
        <w:rPr>
          <w:bCs/>
          <w:lang w:val="pt-BR"/>
        </w:rPr>
        <w:t>JURKA d.o.o. u stečaju, Zagreb, Dužice 21, OIB: 81584877336</w:t>
      </w:r>
      <w:r w:rsidR="00EF7780">
        <w:t xml:space="preserve">, </w:t>
      </w:r>
      <w:r w:rsidR="005F3401">
        <w:t xml:space="preserve">02. prosinca </w:t>
      </w:r>
      <w:r w:rsidR="005C7AC0">
        <w:t>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</w:t>
      </w:r>
      <w:r w:rsidR="0041649A">
        <w:t>dužnikom</w:t>
      </w:r>
      <w:r w:rsidRPr="00D40EE8">
        <w:t xml:space="preserve"> </w:t>
      </w:r>
      <w:r w:rsidR="00A5628F" w:rsidRPr="00A5628F">
        <w:rPr>
          <w:bCs/>
          <w:lang w:val="pt-BR"/>
        </w:rPr>
        <w:t>JURKA d.o.o. u stečaju, Zagreb, Dužice 21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41649A">
        <w:t>24. siječanj 2017</w:t>
      </w:r>
      <w:r w:rsidR="00723D85" w:rsidRPr="005C7AC0">
        <w:t>.</w:t>
      </w:r>
      <w:r w:rsidR="0090700A" w:rsidRPr="005C7AC0">
        <w:t xml:space="preserve"> </w:t>
      </w:r>
      <w:r w:rsidR="00A5628F">
        <w:t>u 10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3E6C5A">
        <w:t>govačkog suda u Zagrebu, soba 85/II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580592" w:rsidP="00580592" w:rsidR="00580592">
      <w:pPr>
        <w:ind w:left="1428"/>
        <w:jc w:val="both"/>
      </w:pPr>
    </w:p>
    <w:p w:rsidRDefault="00F06723" w:rsidP="00580592" w:rsidR="00F06723" w:rsidRPr="00D40EE8">
      <w:pPr>
        <w:numPr>
          <w:ilvl w:val="0"/>
          <w:numId w:val="2"/>
        </w:numPr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41649A">
        <w:t xml:space="preserve"> je dao suglasnost z</w:t>
      </w:r>
      <w:r w:rsidR="00F06723" w:rsidRPr="00D40EE8">
        <w:t xml:space="preserve">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5F3401">
        <w:t>02. prosinca</w:t>
      </w:r>
      <w:r w:rsidR="005C7AC0">
        <w:t xml:space="preserve"> 2016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>
      <w:pPr>
        <w:ind w:firstLine="708" w:left="5664"/>
        <w:jc w:val="both"/>
      </w:pPr>
      <w:r w:rsidRPr="00D40EE8">
        <w:t xml:space="preserve">    Gordan Zubak</w:t>
      </w:r>
      <w:r w:rsidR="008F6B8A">
        <w:t>,v.r.</w:t>
      </w:r>
    </w:p>
    <w:p w:rsidRDefault="00580592" w:rsidP="00723D85" w:rsidR="00580592">
      <w:pPr>
        <w:ind w:firstLine="708" w:left="5664"/>
        <w:jc w:val="both"/>
      </w:pPr>
    </w:p>
    <w:p w:rsidRDefault="00580592" w:rsidP="00723D85" w:rsidR="00580592" w:rsidRPr="00D40EE8">
      <w:pPr>
        <w:ind w:firstLine="708" w:left="5664"/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580592" w:rsidP="00723D85" w:rsidR="00580592" w:rsidRPr="00D40EE8">
      <w:pPr>
        <w:jc w:val="both"/>
      </w:pPr>
    </w:p>
    <w:p w:rsidRDefault="008F6B8A" w:rsidP="004E13E6" w:rsidR="008F6B8A">
      <w:pPr>
        <w:jc w:val="right"/>
      </w:pPr>
    </w:p>
    <w:p w:rsidRDefault="008F6B8A" w:rsidP="004E13E6" w:rsidR="008F6B8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F6B8A" w:rsidP="004E13E6" w:rsidR="008F6B8A">
      <w:pPr>
        <w:jc w:val="right"/>
      </w:pPr>
      <w:r>
        <w:t>ovlašteni službenik</w:t>
      </w:r>
    </w:p>
    <w:p w:rsidRDefault="008F6B8A" w:rsidP="004E13E6" w:rsidR="008F6B8A">
      <w:pPr>
        <w:jc w:val="right"/>
      </w:pPr>
      <w:r>
        <w:t>Katica Franjić</w:t>
      </w:r>
    </w:p>
    <w:p w:rsidRDefault="005078C7" w:rsidP="008F6B8A" w:rsidR="005078C7" w:rsidRPr="00D40EE8">
      <w:pPr>
        <w:ind w:left="720"/>
        <w:jc w:val="both"/>
      </w:pPr>
    </w:p>
    <w:sectPr w:rsidSect="00580592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E6C5A"/>
    <w:rsid w:val="0041649A"/>
    <w:rsid w:val="0046020C"/>
    <w:rsid w:val="005078C7"/>
    <w:rsid w:val="005447B3"/>
    <w:rsid w:val="00580592"/>
    <w:rsid w:val="005C7AC0"/>
    <w:rsid w:val="005F3401"/>
    <w:rsid w:val="006372E6"/>
    <w:rsid w:val="00642B6B"/>
    <w:rsid w:val="006644E0"/>
    <w:rsid w:val="00723D85"/>
    <w:rsid w:val="00727700"/>
    <w:rsid w:val="008710AE"/>
    <w:rsid w:val="008F6B8A"/>
    <w:rsid w:val="0090700A"/>
    <w:rsid w:val="009151C4"/>
    <w:rsid w:val="00925A1A"/>
    <w:rsid w:val="00A5628F"/>
    <w:rsid w:val="00A66BD2"/>
    <w:rsid w:val="00A77317"/>
    <w:rsid w:val="00BB4D3C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5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5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>St-1872/2013-101</izvorni_sadrzaj>
    <derivirana_varijabla naziv="DomainObject.Oznaka_1">St-1872/2013-101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Željko Hudek; Milorad Đurđević</izvorni_sadrzaj>
    <derivirana_varijabla naziv="DomainObject.Predmet.StrankaFormated_1">  FINA ZAGREB; Željko Hudek; Milorad Đurđević</derivirana_varijabla>
  </DomainObject.Predmet.StrankaFormated>
  <DomainObject.Predmet.StrankaFormatedOIB>
    <izvorni_sadrzaj>  FINA ZAGREB, OIB 85821130368; Željko Hudek, OIB 90430833593; Milorad Đurđević</izvorni_sadrzaj>
    <derivirana_varijabla naziv="DomainObject.Predmet.StrankaFormatedOIB_1">  FINA ZAGREB, OIB 85821130368; Željko Hudek, OIB 90430833593; Milorad Đurđević</derivirana_varijabla>
  </DomainObject.Predmet.StrankaFormatedOIB>
  <DomainObject.Predmet.StrankaFormatedWithAdress>
    <izvorni_sadrzaj> FINA ZAGREB, ILICA 307, 10000 Zagreb; Željko Hudek, Sunekova Ulica 154, 10040 Zagreb; Milorad Đurđević</izvorni_sadrzaj>
    <derivirana_varijabla naziv="DomainObject.Predmet.StrankaFormatedWithAdress_1"> FINA ZAGREB, ILICA 307, 10000 Zagreb; Željko Hudek, Sunekova Ulica 154, 10040 Zagreb; Milorad Đurđević</derivirana_varijabla>
  </DomainObject.Predmet.StrankaFormatedWithAdress>
  <DomainObject.Predmet.StrankaFormatedWithAdressOIB>
    <izvorni_sadrzaj> FINA ZAGREB, OIB 85821130368, ILICA 307, 10000 Zagreb; Željko Hudek, OIB 90430833593, Sunekova Ulica 154, 10040 Zagreb; Milorad Đurđević</izvorni_sadrzaj>
    <derivirana_varijabla naziv="DomainObject.Predmet.StrankaFormatedWithAdressOIB_1"> FINA ZAGREB, OIB 85821130368, ILICA 307, 10000 Zagreb; Željko Hudek, OIB 90430833593, Sunekova Ulica 154, 10040 Zagreb; Milorad Đurđević</derivirana_varijabla>
  </DomainObject.Predmet.StrankaFormatedWithAdressOIB>
  <DomainObject.Predmet.StrankaWithAdress>
    <izvorni_sadrzaj>FINA ZAGREB ILICA 307,10000 Zagreb,Željko Hudek Sunekova Ulica 154,10040 Zagreb,Milorad Đurđević </izvorni_sadrzaj>
    <derivirana_varijabla naziv="DomainObject.Predmet.StrankaWithAdress_1">FINA ZAGREB ILICA 307,10000 Zagreb,Željko Hudek Sunekova Ulica 154,10040 Zagreb,Milorad Đurđević </derivirana_varijabla>
  </DomainObject.Predmet.StrankaWithAdress>
  <DomainObject.Predmet.StrankaWithAdressOIB>
    <izvorni_sadrzaj>FINA ZAGREB, OIB 85821130368, ILICA 307,10000 Zagreb,Željko Hudek, OIB 90430833593, Sunekova Ulica 154,10040 Zagreb,Milorad Đurđević</izvorni_sadrzaj>
    <derivirana_varijabla naziv="DomainObject.Predmet.StrankaWithAdressOIB_1">FINA ZAGREB, OIB 85821130368, ILICA 307,10000 Zagreb,Željko Hudek, OIB 90430833593, Sunekova Ulica 154,10040 Zagreb,Milorad Đurđević</derivirana_varijabla>
  </DomainObject.Predmet.StrankaWithAdressOIB>
  <DomainObject.Predmet.StrankaNazivFormated>
    <izvorni_sadrzaj>FINA ZAGREB,Željko Hudek,Milorad Đurđević</izvorni_sadrzaj>
    <derivirana_varijabla naziv="DomainObject.Predmet.StrankaNazivFormated_1">FINA ZAGREB,Željko Hudek,Milorad Đurđević</derivirana_varijabla>
  </DomainObject.Predmet.StrankaNazivFormated>
  <DomainObject.Predmet.StrankaNazivFormatedOIB>
    <izvorni_sadrzaj>FINA ZAGREB, OIB 85821130368,Željko Hudek, OIB 90430833593,Milorad Đurđević</izvorni_sadrzaj>
    <derivirana_varijabla naziv="DomainObject.Predmet.StrankaNazivFormatedOIB_1">FINA ZAGREB, OIB 85821130368,Željko Hudek, OIB 90430833593,Milorad Đurđević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Željko Hudek</item>
      <item>Milorad Đurđević</item>
    </izvorni_sadrzaj>
    <derivirana_varijabla naziv="DomainObject.Predmet.StrankaListFormated_1">
      <item>FINA ZAGREB</item>
      <item>Željko Hudek</item>
      <item>Milorad Đurđević</item>
    </derivirana_varijabla>
  </DomainObject.Predmet.StrankaListFormated>
  <DomainObject.Predmet.StrankaListFormatedOIB>
    <izvorni_sadrzaj>
      <item>FINA ZAGREB, OIB 85821130368</item>
      <item>Željko Hudek, OIB 90430833593</item>
      <item>Milorad Đurđević</item>
    </izvorni_sadrzaj>
    <derivirana_varijabla naziv="DomainObject.Predmet.StrankaListFormatedOIB_1">
      <item>FINA ZAGREB, OIB 85821130368</item>
      <item>Željko Hudek, OIB 90430833593</item>
      <item>Milorad Đurđević</item>
    </derivirana_varijabla>
  </DomainObject.Predmet.StrankaListFormatedOIB>
  <DomainObject.Predmet.StrankaListFormatedWithAdress>
    <izvorni_sadrzaj>
      <item>FINA ZAGREB, ILICA 307, 10000 Zagreb</item>
      <item>Željko Hudek, Sunekova Ulica 154, 10040 Zagreb</item>
      <item>Milorad Đurđević</item>
    </izvorni_sadrzaj>
    <derivirana_varijabla naziv="DomainObject.Predmet.StrankaListFormatedWithAdress_1">
      <item>FINA ZAGREB, ILICA 307, 10000 Zagreb</item>
      <item>Željko Hudek, Sunekova Ulica 154, 10040 Zagreb</item>
      <item>Milorad Đurđević</item>
    </derivirana_varijabla>
  </DomainObject.Predmet.StrankaListFormatedWithAdress>
  <DomainObject.Predmet.StrankaListFormatedWithAdressOIB>
    <izvorni_sadrzaj>
      <item>FINA ZAGREB, OIB 85821130368, ILICA 307, 10000 Zagreb</item>
      <item>Željko Hudek, OIB 90430833593, Sunekova Ulica 154, 10040 Zagreb</item>
      <item>Milorad Đurđević</item>
    </izvorni_sadrzaj>
    <derivirana_varijabla naziv="DomainObject.Predmet.StrankaListFormatedWithAdressOIB_1">
      <item>FINA ZAGREB, OIB 85821130368, ILICA 307, 10000 Zagreb</item>
      <item>Željko Hudek, OIB 90430833593, Sunekova Ulica 154, 10040 Zagreb</item>
      <item>Milorad Đurđević</item>
    </derivirana_varijabla>
  </DomainObject.Predmet.StrankaListFormatedWithAdressOIB>
  <DomainObject.Predmet.StrankaListNazivFormated>
    <izvorni_sadrzaj>
      <item>FINA ZAGREB</item>
      <item>Željko Hudek</item>
      <item>Milorad Đurđević</item>
    </izvorni_sadrzaj>
    <derivirana_varijabla naziv="DomainObject.Predmet.StrankaListNazivFormated_1">
      <item>FINA ZAGREB</item>
      <item>Željko Hudek</item>
      <item>Milorad Đurđević</item>
    </derivirana_varijabla>
  </DomainObject.Predmet.StrankaListNazivFormated>
  <DomainObject.Predmet.StrankaListNazivFormatedOIB>
    <izvorni_sadrzaj>
      <item>FINA ZAGREB, OIB 85821130368</item>
      <item>Željko Hudek, OIB 90430833593</item>
      <item>Milorad Đurđević</item>
    </izvorni_sadrzaj>
    <derivirana_varijabla naziv="DomainObject.Predmet.StrankaListNazivFormatedOIB_1">
      <item>FINA ZAGREB, OIB 85821130368</item>
      <item>Željko Hudek, OIB 90430833593</item>
      <item>Milorad Đurđević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St-1872/2013-101</izvorni_sadrzaj>
    <derivirana_varijabla naziv="DomainObject.PoslovniBrojDokumenta_1">St-1872/2013-101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868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2016-12-01T13:42:00Z</dcterms:created>
  <dc:creator>nribaric</dc:creator>
  <cp:lastModifiedBy>Katica Franjić</cp:lastModifiedBy>
  <cp:lastPrinted>2016-12-02T14:06:00Z</cp:lastPrinted>
  <dcterms:modified xmlns:xsi="http://www.w3.org/2001/XMLSchema-instance" xsi:type="dcterms:W3CDTF">2016-12-02T14:06:00Z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St-1872/2013-101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