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6eb3a" w14:paraId="696eb3a" w:rsidRDefault="00F87D42" w:rsidR="00193293" w:rsidRPr="00BD6639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BD6639">
        <w:rPr>
          <w:rFonts w:hAnsi="Times New Roman" w:ascii="Times New Roman"/>
          <w:szCs w:val="24"/>
        </w:rPr>
        <w:t xml:space="preserve">  </w:t>
      </w:r>
      <w:r w:rsidR="00F76F55">
        <w:rPr>
          <w:rFonts w:hAnsi="Times New Roman" w:ascii="Times New Roman"/>
          <w:szCs w:val="24"/>
        </w:rPr>
        <w:t xml:space="preserve">                 </w:t>
      </w:r>
      <w:r w:rsidR="00F76F55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7D42" w:rsidR="00F87D42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  </w:t>
      </w:r>
      <w:r w:rsidR="00C60880" w:rsidRPr="00BD6639">
        <w:rPr>
          <w:rFonts w:hAnsi="Times New Roman" w:ascii="Times New Roman"/>
          <w:szCs w:val="24"/>
        </w:rPr>
        <w:t xml:space="preserve">   </w:t>
      </w:r>
      <w:r w:rsidR="00A8668C" w:rsidRPr="00BD6639">
        <w:rPr>
          <w:rFonts w:hAnsi="Times New Roman" w:ascii="Times New Roman"/>
          <w:szCs w:val="24"/>
        </w:rPr>
        <w:t xml:space="preserve"> </w:t>
      </w:r>
      <w:r w:rsidR="008A4E26" w:rsidRPr="00BD6639">
        <w:rPr>
          <w:rFonts w:hAnsi="Times New Roman" w:ascii="Times New Roman"/>
          <w:szCs w:val="24"/>
        </w:rPr>
        <w:t xml:space="preserve"> </w:t>
      </w:r>
      <w:r w:rsidR="00C60880" w:rsidRPr="00BD6639">
        <w:rPr>
          <w:rFonts w:hAnsi="Times New Roman" w:ascii="Times New Roman"/>
          <w:szCs w:val="24"/>
        </w:rPr>
        <w:t xml:space="preserve">  Republika Hrvatska</w:t>
      </w:r>
    </w:p>
    <w:p w:rsidRDefault="00F87D42" w:rsidP="00F501E0" w:rsidR="00C60880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TRGOVAČKI SUD U ZAGREBU</w:t>
      </w:r>
    </w:p>
    <w:p w:rsidRDefault="00C60880" w:rsidP="00F501E0" w:rsidR="00D86C25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 </w:t>
      </w:r>
      <w:r w:rsidR="008D2759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 xml:space="preserve"> </w:t>
      </w:r>
      <w:r w:rsidR="008A4E26" w:rsidRPr="00BD6639">
        <w:rPr>
          <w:rFonts w:hAnsi="Times New Roman" w:ascii="Times New Roman"/>
          <w:szCs w:val="24"/>
        </w:rPr>
        <w:t xml:space="preserve">  </w:t>
      </w:r>
      <w:r w:rsidR="00A8668C" w:rsidRPr="00BD6639">
        <w:rPr>
          <w:rFonts w:hAnsi="Times New Roman" w:ascii="Times New Roman"/>
          <w:szCs w:val="24"/>
        </w:rPr>
        <w:t xml:space="preserve"> </w:t>
      </w:r>
      <w:r w:rsidR="008D2759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Zagreb, Amruševa 2/II</w:t>
      </w:r>
      <w:r w:rsidR="00F87D42" w:rsidRPr="00BD6639">
        <w:rPr>
          <w:rFonts w:hAnsi="Times New Roman" w:ascii="Times New Roman"/>
          <w:szCs w:val="24"/>
        </w:rPr>
        <w:tab/>
        <w:t xml:space="preserve">                                       </w:t>
      </w:r>
      <w:r w:rsidR="006C7676" w:rsidRPr="00BD6639">
        <w:rPr>
          <w:rFonts w:hAnsi="Times New Roman" w:ascii="Times New Roman"/>
          <w:szCs w:val="24"/>
        </w:rPr>
        <w:t xml:space="preserve">    </w:t>
      </w:r>
    </w:p>
    <w:p w:rsidRDefault="006C7676" w:rsidP="00D86C25" w:rsidR="009B0CBD">
      <w:pPr>
        <w:jc w:val="right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</w:t>
      </w:r>
      <w:r w:rsidR="00F87D42" w:rsidRPr="00BD6639">
        <w:rPr>
          <w:rFonts w:hAnsi="Times New Roman" w:ascii="Times New Roman"/>
          <w:szCs w:val="24"/>
        </w:rPr>
        <w:t xml:space="preserve">  </w:t>
      </w:r>
      <w:r w:rsidR="00C60880" w:rsidRPr="00BD6639">
        <w:rPr>
          <w:rFonts w:hAnsi="Times New Roman" w:ascii="Times New Roman"/>
          <w:szCs w:val="24"/>
        </w:rPr>
        <w:t>20</w:t>
      </w:r>
      <w:r w:rsidR="0071276B" w:rsidRPr="00BD6639">
        <w:rPr>
          <w:rFonts w:hAnsi="Times New Roman" w:ascii="Times New Roman"/>
          <w:szCs w:val="24"/>
        </w:rPr>
        <w:t>.</w:t>
      </w:r>
      <w:r w:rsidR="00824E3A" w:rsidRPr="00BD6639">
        <w:rPr>
          <w:rFonts w:hAnsi="Times New Roman" w:ascii="Times New Roman"/>
          <w:szCs w:val="24"/>
        </w:rPr>
        <w:t xml:space="preserve"> </w:t>
      </w:r>
      <w:r w:rsidR="00F87D42" w:rsidRPr="00BD6639">
        <w:rPr>
          <w:rFonts w:hAnsi="Times New Roman" w:ascii="Times New Roman"/>
          <w:szCs w:val="24"/>
        </w:rPr>
        <w:t>St</w:t>
      </w:r>
      <w:r w:rsidR="00584EDF" w:rsidRPr="00BD6639">
        <w:rPr>
          <w:rFonts w:hAnsi="Times New Roman" w:ascii="Times New Roman"/>
          <w:szCs w:val="24"/>
        </w:rPr>
        <w:t>-</w:t>
      </w:r>
      <w:r w:rsidR="00F63208">
        <w:rPr>
          <w:rFonts w:hAnsi="Times New Roman" w:ascii="Times New Roman"/>
          <w:szCs w:val="24"/>
        </w:rPr>
        <w:t>194/14</w:t>
      </w:r>
      <w:r w:rsidR="00BD6639" w:rsidRPr="00BD6639">
        <w:rPr>
          <w:rFonts w:hAnsi="Times New Roman" w:ascii="Times New Roman"/>
          <w:szCs w:val="24"/>
        </w:rPr>
        <w:t>-</w:t>
      </w:r>
      <w:r w:rsidR="001B7181">
        <w:rPr>
          <w:rFonts w:hAnsi="Times New Roman" w:ascii="Times New Roman"/>
          <w:szCs w:val="24"/>
        </w:rPr>
        <w:t>80</w:t>
      </w:r>
    </w:p>
    <w:p w:rsidRDefault="001B7181" w:rsidP="00D86C25" w:rsidR="001B7181" w:rsidRPr="00BD6639">
      <w:pPr>
        <w:jc w:val="right"/>
        <w:rPr>
          <w:rFonts w:hAnsi="Times New Roman" w:ascii="Times New Roman"/>
          <w:szCs w:val="24"/>
        </w:rPr>
      </w:pPr>
    </w:p>
    <w:p w:rsidRDefault="001B7181" w:rsidP="001B7181" w:rsidR="001B7181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 ZAGREBU, po sucu pojedincu Luciji Butigan, u stečajnom postupku nad stečajnim dužnikom GEOTEHNIKA - INŽENJERING d.o.o., Zagreb, Gradišćanska 26, OIB:</w:t>
      </w:r>
      <w:r>
        <w:rPr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44124262642, dana 11. svibnja 2016. </w:t>
      </w:r>
    </w:p>
    <w:p w:rsidRDefault="001B7181" w:rsidP="001B7181" w:rsidR="001B7181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1B7181" w:rsidP="001B7181" w:rsidR="001B718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 a k l j u č i o    j e </w:t>
      </w:r>
    </w:p>
    <w:p w:rsidRDefault="001B7181" w:rsidP="001B7181" w:rsidR="001B7181">
      <w:pPr>
        <w:jc w:val="center"/>
        <w:rPr>
          <w:rFonts w:hAnsi="Times New Roman" w:ascii="Times New Roman"/>
          <w:szCs w:val="24"/>
        </w:rPr>
      </w:pPr>
    </w:p>
    <w:p w:rsidRDefault="001B7181" w:rsidP="001B7181" w:rsidR="001B7181">
      <w:pPr>
        <w:numPr>
          <w:ilvl w:val="0"/>
          <w:numId w:val="26"/>
        </w:numPr>
        <w:jc w:val="both"/>
        <w:textAlignment w:val="auto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Određuje se prodaja u stečajnom postupku nekretnina u vlasništvu stečajnog dužnika </w:t>
      </w:r>
      <w:r>
        <w:rPr>
          <w:rFonts w:hAnsi="Times New Roman" w:ascii="Times New Roman"/>
          <w:szCs w:val="24"/>
        </w:rPr>
        <w:t>GEOTEHNIKA - INŽENJERING d.o.o., Zagreb, Gradišćanska 26, OIB:</w:t>
      </w:r>
      <w:r>
        <w:rPr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44124262642, </w:t>
      </w:r>
      <w:r>
        <w:rPr>
          <w:rFonts w:hAnsi="Times New Roman" w:ascii="Times New Roman"/>
          <w:bCs/>
          <w:szCs w:val="24"/>
        </w:rPr>
        <w:t xml:space="preserve">uz odgovarajuću primjenu pravila o ovrsi na nekretninama i to: </w:t>
      </w:r>
    </w:p>
    <w:p w:rsidRDefault="001B7181" w:rsidP="001B7181" w:rsidR="001B7181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1B7181" w:rsidP="001B7181" w:rsidR="001B7181">
      <w:pPr>
        <w:ind w:left="567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1. nekretnine upisane u zemljišnim knjigama Općinskog suda u Velikoj Gorici zk.ul. 1447, k.o. Gradići, na k.č.br. 380/6- zgrada u mjestu površine 899 m2, na k.č.br. 380/7- zgrada u mjestu površine 2662 m2 i na k.č.br. 380/8- zgrada u mjestu površine 1066 m2, ukupne površine 4627 m2;</w:t>
      </w:r>
    </w:p>
    <w:p w:rsidRDefault="001B7181" w:rsidP="001B7181" w:rsidR="001B7181">
      <w:pPr>
        <w:ind w:left="567"/>
        <w:jc w:val="both"/>
        <w:rPr>
          <w:rFonts w:hAnsi="Times New Roman" w:ascii="Times New Roman"/>
          <w:bCs/>
          <w:szCs w:val="24"/>
        </w:rPr>
      </w:pPr>
    </w:p>
    <w:p w:rsidRDefault="001B7181" w:rsidP="001B7181" w:rsidR="001B7181">
      <w:pPr>
        <w:ind w:left="567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2. nekretnina upisana u zemljišnim knjigama Općinskog suda u Velikoj Gorici zk.ul. 1548, k.o. Gradići, na k.č.br. 380/14- gospodarsko dvorište u Vukomeričkoj ulici površine 729 m2 i to na 1544/10000 suvlasničkog dijela nekretnine;</w:t>
      </w:r>
    </w:p>
    <w:p w:rsidRDefault="001B7181" w:rsidP="001B7181" w:rsidR="001B7181">
      <w:pPr>
        <w:ind w:left="567"/>
        <w:jc w:val="both"/>
        <w:rPr>
          <w:rFonts w:hAnsi="Times New Roman" w:ascii="Times New Roman"/>
          <w:bCs/>
          <w:szCs w:val="24"/>
        </w:rPr>
      </w:pPr>
    </w:p>
    <w:p w:rsidRDefault="001B7181" w:rsidP="001B7181" w:rsidR="001B7181">
      <w:pPr>
        <w:ind w:left="567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2.a. nekretnine upisane u zemljišnim knjigama Općinskog suda u Velikoj Gorici zk.ul. 1813 k.o. Gradići, k.č.br. 380/1 - u Vukomeričkoj ulici, površine 23680 m2, Gospodarsko dvorište u Vukomeričkoj ulici, površine 23366 m2, 5 Zgrada u Vukomeričkoj ulici površine 314 m2, kat.čes. 380/19 – Gospodarsko dvorište u Vukomeričkoj ulici površine 32 m2, odnosno sveukupne površine 23712 m2, i to Rbr.1. suvlasnički dio:1544/10000.</w:t>
      </w:r>
    </w:p>
    <w:p w:rsidRDefault="001B7181" w:rsidP="001B7181" w:rsidR="001B7181">
      <w:pPr>
        <w:ind w:left="567"/>
        <w:jc w:val="both"/>
        <w:rPr>
          <w:rFonts w:hAnsi="Times New Roman" w:ascii="Times New Roman"/>
          <w:bCs/>
          <w:szCs w:val="24"/>
        </w:rPr>
      </w:pPr>
    </w:p>
    <w:p w:rsidRDefault="001B7181" w:rsidP="001B7181" w:rsidR="001B7181">
      <w:pPr>
        <w:ind w:left="567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3. nekretnine upisane u zemljišnim knjigama Općinskog suda u Velikoj Gorici zk.ul. 570, k.o. Gradići, na k.č.br. 380/2- pašnjak Majevice površine 4625 m2, na k.č.br. 380/13- pašnjak Majevice površine 300m2 i na k.č.br. 380/17- pašnjak Majevice površine 16 m2, ukupne površine 4941 m2 i to na 47/100 suvlasničkog dijela nekretnine</w:t>
      </w:r>
    </w:p>
    <w:p w:rsidRDefault="001B7181" w:rsidP="001B7181" w:rsidR="001B7181">
      <w:pPr>
        <w:ind w:left="567"/>
        <w:jc w:val="both"/>
        <w:rPr>
          <w:rFonts w:hAnsi="Times New Roman" w:ascii="Times New Roman"/>
          <w:bCs/>
          <w:szCs w:val="24"/>
        </w:rPr>
      </w:pPr>
    </w:p>
    <w:p w:rsidRDefault="001B7181" w:rsidP="001B7181" w:rsidR="001B7181">
      <w:pPr>
        <w:ind w:left="567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4. nekretnina upisana u zemljišnim knjigama Općinskog suda u Velikoj Gorici zk.ul. 1481, k.o. Gradići, na k.č.br. 380/11- pašnjak Majevice površine 13.845 m2;</w:t>
      </w:r>
    </w:p>
    <w:p w:rsidRDefault="001B7181" w:rsidP="001B7181" w:rsidR="001B7181">
      <w:pPr>
        <w:jc w:val="both"/>
        <w:rPr>
          <w:rFonts w:hAnsi="Times New Roman" w:ascii="Times New Roman"/>
          <w:bCs/>
          <w:szCs w:val="24"/>
        </w:rPr>
      </w:pPr>
    </w:p>
    <w:p w:rsidRDefault="001B7181" w:rsidP="001B7181" w:rsidR="001B7181">
      <w:pPr>
        <w:numPr>
          <w:ilvl w:val="0"/>
          <w:numId w:val="26"/>
        </w:numPr>
        <w:jc w:val="both"/>
        <w:textAlignment w:val="auto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UTVRĐENA VRIJEDNOST nekretnina iz točke I.(1. do 3.) ovog Zaključka iznosi 13.141.389,20 kn.</w:t>
      </w:r>
    </w:p>
    <w:p w:rsidRDefault="001B7181" w:rsidP="001B7181" w:rsidR="001B7181">
      <w:pPr>
        <w:ind w:left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POČETNA CIJENA nekretnina iz točke I. (1. do 3.) ovog Zaključka, na drugom ročištu za javnu dražbu iznosi  13.141.389,20 kn.</w:t>
      </w:r>
    </w:p>
    <w:p w:rsidRDefault="001B7181" w:rsidP="001B7181" w:rsidR="001B7181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1B7181" w:rsidP="001B7181" w:rsidR="001B7181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1B7181" w:rsidP="001B7181" w:rsidR="001B7181">
      <w:pPr>
        <w:numPr>
          <w:ilvl w:val="0"/>
          <w:numId w:val="26"/>
        </w:numPr>
        <w:jc w:val="both"/>
        <w:textAlignment w:val="auto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lastRenderedPageBreak/>
        <w:t>UTVRĐENA VRIJEDNOST nekretnine iz točke I.(4.) ovog Zaključka iznosi 8.064.948,30 kn.</w:t>
      </w:r>
    </w:p>
    <w:p w:rsidRDefault="001B7181" w:rsidP="001B7181" w:rsidR="001B7181">
      <w:pPr>
        <w:ind w:left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POČETNA CIJENA nekretnine iz točke I. (4.) ovog Zaključka, na drugom ročištu za javnu dražbu iznosi  8.064.948,30kn.</w:t>
      </w:r>
    </w:p>
    <w:p w:rsidRDefault="001B7181" w:rsidP="001B7181" w:rsidR="001B7181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1B7181" w:rsidP="001B7181" w:rsidR="001B7181">
      <w:pPr>
        <w:numPr>
          <w:ilvl w:val="0"/>
          <w:numId w:val="26"/>
        </w:numPr>
        <w:jc w:val="both"/>
        <w:textAlignment w:val="auto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NAČIN PRODAJE:</w:t>
      </w:r>
    </w:p>
    <w:p w:rsidRDefault="001B7181" w:rsidP="001B7181" w:rsidR="001B7181">
      <w:pPr>
        <w:ind w:left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Nekretnine iz točke I. ovog Zaključka prodavat će se u stečajnom postupku usmenom javnom dražbom, te se na drugom ročištu ne mogu prodati ispod utvrđene početne vrijednosti cijene nekretnina navedene u točki II.2. i III.2. ovog Zaključka. </w:t>
      </w:r>
    </w:p>
    <w:p w:rsidRDefault="001B7181" w:rsidP="001B7181" w:rsidR="001B7181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</w:r>
    </w:p>
    <w:p w:rsidRDefault="001B7181" w:rsidP="001B7181" w:rsidR="001B7181">
      <w:pPr>
        <w:ind w:left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Ročište za prodaju na drugoj usmenoj javnoj dražbi održat će se pred stečajnim sucem u zgradi Trgovačkog suda u Zagrebu, soba br. 91/II (ulična zgrada), </w:t>
      </w:r>
    </w:p>
    <w:p w:rsidRDefault="001B7181" w:rsidP="001B7181" w:rsidR="001B7181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1B7181" w:rsidP="001B7181" w:rsidR="001B7181">
      <w:pPr>
        <w:ind w:left="720"/>
        <w:jc w:val="center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dana  1. lipnja 2016.  u 14,30 sati.</w:t>
      </w:r>
    </w:p>
    <w:p w:rsidRDefault="001B7181" w:rsidP="001B7181" w:rsidR="001B7181">
      <w:pPr>
        <w:jc w:val="both"/>
        <w:rPr>
          <w:rFonts w:hAnsi="Times New Roman" w:ascii="Times New Roman"/>
          <w:bCs/>
          <w:szCs w:val="24"/>
        </w:rPr>
      </w:pPr>
    </w:p>
    <w:p w:rsidRDefault="001B7181" w:rsidP="001B7181" w:rsidR="001B7181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  <w:t xml:space="preserve">Ročište će se održati i ako na njemu sudjeluje samo jedan ponuditelj. </w:t>
      </w:r>
    </w:p>
    <w:p w:rsidRDefault="001B7181" w:rsidP="001B7181" w:rsidR="001B7181">
      <w:pPr>
        <w:jc w:val="both"/>
        <w:rPr>
          <w:rFonts w:hAnsi="Times New Roman" w:ascii="Times New Roman"/>
          <w:bCs/>
          <w:szCs w:val="24"/>
        </w:rPr>
      </w:pPr>
    </w:p>
    <w:p w:rsidRDefault="001B7181" w:rsidP="001B7181" w:rsidR="001B7181">
      <w:pPr>
        <w:numPr>
          <w:ilvl w:val="0"/>
          <w:numId w:val="26"/>
        </w:numPr>
        <w:jc w:val="both"/>
        <w:textAlignment w:val="auto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Ovaj zaključak o prodaji objavit će se na oglasnoj ploči Trgovačkog suda u Zagrebu.</w:t>
      </w:r>
    </w:p>
    <w:p w:rsidRDefault="001B7181" w:rsidP="001B7181" w:rsidR="001B7181">
      <w:pPr>
        <w:jc w:val="both"/>
        <w:rPr>
          <w:rFonts w:hAnsi="Times New Roman" w:ascii="Times New Roman"/>
          <w:bCs/>
          <w:szCs w:val="24"/>
        </w:rPr>
      </w:pPr>
    </w:p>
    <w:p w:rsidRDefault="001B7181" w:rsidP="001B7181" w:rsidR="001B7181">
      <w:pPr>
        <w:numPr>
          <w:ilvl w:val="0"/>
          <w:numId w:val="26"/>
        </w:numPr>
        <w:jc w:val="both"/>
        <w:textAlignment w:val="auto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Rok od objave zaključka o prodaji nekretnina na oglasnoj ploči suda do dana prodaje iznosi petnaest dana.</w:t>
      </w:r>
    </w:p>
    <w:p w:rsidRDefault="001B7181" w:rsidP="001B7181" w:rsidR="001B7181">
      <w:pPr>
        <w:jc w:val="both"/>
        <w:rPr>
          <w:rFonts w:hAnsi="Times New Roman" w:ascii="Times New Roman"/>
          <w:bCs/>
          <w:szCs w:val="24"/>
        </w:rPr>
      </w:pPr>
    </w:p>
    <w:p w:rsidRDefault="001B7181" w:rsidP="001B7181" w:rsidR="001B7181">
      <w:pPr>
        <w:numPr>
          <w:ilvl w:val="0"/>
          <w:numId w:val="26"/>
        </w:numPr>
        <w:jc w:val="both"/>
        <w:textAlignment w:val="auto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UVJETI PRODAJE:</w:t>
      </w:r>
    </w:p>
    <w:p w:rsidRDefault="001B7181" w:rsidP="001B7181" w:rsidR="001B7181">
      <w:pPr>
        <w:numPr>
          <w:ilvl w:val="0"/>
          <w:numId w:val="27"/>
        </w:numPr>
        <w:overflowPunct/>
        <w:autoSpaceDE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Nekretnine iz točke I. ovog Zaključka su vlasništvo stečajnog dužnika.</w:t>
      </w:r>
    </w:p>
    <w:p w:rsidRDefault="001B7181" w:rsidP="001B7181" w:rsidR="001B7181">
      <w:pPr>
        <w:numPr>
          <w:ilvl w:val="0"/>
          <w:numId w:val="27"/>
        </w:numPr>
        <w:overflowPunct/>
        <w:autoSpaceDE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Prodaja se obavlja prema načelu viđeno-kupljeno, što isključuje sve naknadne prigovore kupaca.</w:t>
      </w:r>
    </w:p>
    <w:p w:rsidRDefault="001B7181" w:rsidP="001B7181" w:rsidR="001B7181">
      <w:pPr>
        <w:numPr>
          <w:ilvl w:val="0"/>
          <w:numId w:val="27"/>
        </w:numPr>
        <w:overflowPunct/>
        <w:autoSpaceDE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Na usmenoj javnoj dražbi kao kupci mogu sudjelovati samo osobe koje najkasnije do 28. svibnja 2016. uplate osiguranje u iznosu od 10 % utvrđene vrijednosti nekretnina navedenih u točki II.1. i III.1. ovog zaključka, a opisanih u točki I. ovog Zaključka, na račun sudskog depozita Trgovačkog suda u Zagrebu pri Hrvatskoj poštanskoj banci d.d. Zagreb </w:t>
      </w:r>
      <w:r>
        <w:rPr>
          <w:rFonts w:hAnsi="Times New Roman" w:ascii="Times New Roman"/>
          <w:szCs w:val="24"/>
        </w:rPr>
        <w:t xml:space="preserve">br. IBAN: HR9223900011300000460, model: HR05 (kod internet bankarstva HR00) pozivom na broj spisa </w:t>
      </w:r>
      <w:r>
        <w:rPr>
          <w:rFonts w:hAnsi="Times New Roman" w:ascii="Times New Roman"/>
          <w:bCs/>
          <w:szCs w:val="24"/>
        </w:rPr>
        <w:t xml:space="preserve">St-59/11  i dokaz o tome dostave u sudski spis prije početka dražbe ili do 27. svibnja 2016. dostave bankarsku garanciju bonitetne banke na prvi poziv za odgovarajući iznos osiguranja, izdanu u korist stečajnog dužnika s rokom važenja najmanje do 29. srpnja 2016. </w:t>
      </w:r>
    </w:p>
    <w:p w:rsidRDefault="001B7181" w:rsidP="001B7181" w:rsidR="001B7181">
      <w:pPr>
        <w:numPr>
          <w:ilvl w:val="0"/>
          <w:numId w:val="27"/>
        </w:numPr>
        <w:overflowPunct/>
        <w:autoSpaceDE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Punomoćnici ponuditelja mogu sudjelovati na dražbi samo uz ovjerenu specijalnu punomoć. </w:t>
      </w:r>
    </w:p>
    <w:p w:rsidRDefault="001B7181" w:rsidP="001B7181" w:rsidR="001B7181">
      <w:pPr>
        <w:numPr>
          <w:ilvl w:val="0"/>
          <w:numId w:val="27"/>
        </w:numPr>
        <w:overflowPunct/>
        <w:autoSpaceDE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1B7181" w:rsidP="001B7181" w:rsidR="001B7181">
      <w:pPr>
        <w:numPr>
          <w:ilvl w:val="0"/>
          <w:numId w:val="27"/>
        </w:numPr>
        <w:overflowPunct/>
        <w:autoSpaceDE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Kupac je dužan uplatiti razliku između uplaćenog osiguranja i postignute kupoprodajne cijene u roku od 30 (trideset) dana od dana zaključenja javne dražbe.</w:t>
      </w:r>
    </w:p>
    <w:p w:rsidRDefault="001B7181" w:rsidP="001B7181" w:rsidR="001B7181">
      <w:pPr>
        <w:numPr>
          <w:ilvl w:val="0"/>
          <w:numId w:val="27"/>
        </w:numPr>
        <w:overflowPunct/>
        <w:autoSpaceDE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Ako kupac u tom roku ne položi kupovninu, sud će posebnim rješenjem prodaju oglasiti nevažećom i odrediti novu prodaju uz uvjete određene za prodaju koja je oglašena nevažećom, a iz položenog osiguranja namirit će troškove nove prodaje i naknaditi razliku između kupovnine postignute na prijašnjoj prodaji i novoj prodaji.</w:t>
      </w:r>
    </w:p>
    <w:p w:rsidRDefault="001B7181" w:rsidP="001B7181" w:rsidR="001B7181">
      <w:pPr>
        <w:numPr>
          <w:ilvl w:val="0"/>
          <w:numId w:val="27"/>
        </w:numPr>
        <w:overflowPunct/>
        <w:autoSpaceDE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Sve poreze i pristojbe u svezi s prodajom nekretnine snosi kupac.</w:t>
      </w:r>
    </w:p>
    <w:p w:rsidRDefault="001B7181" w:rsidP="001B7181" w:rsidR="001B7181">
      <w:pPr>
        <w:numPr>
          <w:ilvl w:val="0"/>
          <w:numId w:val="27"/>
        </w:numPr>
        <w:overflowPunct/>
        <w:autoSpaceDE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Nekretnina će se rješenjem o dosudi dosuditi kupcu koji ponudi najpovoljniju cijenu. </w:t>
      </w:r>
    </w:p>
    <w:p w:rsidRDefault="001B7181" w:rsidP="001B7181" w:rsidR="001B7181">
      <w:pPr>
        <w:numPr>
          <w:ilvl w:val="0"/>
          <w:numId w:val="27"/>
        </w:numPr>
        <w:overflowPunct/>
        <w:autoSpaceDE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lastRenderedPageBreak/>
        <w:t xml:space="preserve">Nekretnina će se dosuditi i kupcima koji su ponudili nižu cijenu (ali ne i nižu od one početne na ovom ročištu za prodaju) prema veličini ponuđene cijene, ako kupci koji su ponudili veću cijenu ne polože kupovninu u navedenom roku iz točke VI/6 ovog Zaključka. </w:t>
      </w:r>
    </w:p>
    <w:p w:rsidRDefault="001B7181" w:rsidP="001B7181" w:rsidR="001B7181">
      <w:pPr>
        <w:numPr>
          <w:ilvl w:val="0"/>
          <w:numId w:val="27"/>
        </w:numPr>
        <w:overflowPunct/>
        <w:autoSpaceDE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U rješenju o dosudi nekretnine sud će odrediti da se nakon pravomoćnosti tog rješenja i nakon što kupac položi kupovninu, u zemljišnim knjigama upiše u njegovu korist pravo vlasništva na dosuđenoj nekretnini, te da se brišu prava i tereti na nekretnini koji prestaju njezinom prodajom.</w:t>
      </w:r>
    </w:p>
    <w:p w:rsidRDefault="001B7181" w:rsidP="001B7181" w:rsidR="001B7181">
      <w:pPr>
        <w:numPr>
          <w:ilvl w:val="0"/>
          <w:numId w:val="27"/>
        </w:numPr>
        <w:overflowPunct/>
        <w:autoSpaceDE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Nakon pravomoćnosti rješenja o dosudi i nakon što kupac položi kupovninu sud će donijeti zaključak o predaji nekretnine kupcu, čime kupac stupa u posjed iste. </w:t>
      </w:r>
    </w:p>
    <w:p w:rsidRDefault="001B7181" w:rsidP="001B7181" w:rsidR="001B7181">
      <w:pPr>
        <w:numPr>
          <w:ilvl w:val="0"/>
          <w:numId w:val="27"/>
        </w:numPr>
        <w:overflowPunct/>
        <w:autoSpaceDE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Imovina stečajnog dužnika navedena u točki I. ovog zaključka, a koja je predmet prodaje može se razgledati u dogovoru sa stečajnom upraviteljicom a uz prethodni dogovor na tel. br. 01 6152 555.</w:t>
      </w:r>
    </w:p>
    <w:p w:rsidRDefault="001B7181" w:rsidP="001B7181" w:rsidR="001B7181">
      <w:pPr>
        <w:pStyle w:val="Naslov1"/>
        <w:rPr>
          <w:rFonts w:hAnsi="Times New Roman" w:ascii="Times New Roman"/>
          <w:sz w:val="24"/>
          <w:szCs w:val="24"/>
        </w:rPr>
      </w:pPr>
    </w:p>
    <w:p w:rsidRDefault="001B7181" w:rsidP="001B7181" w:rsidR="001B7181"/>
    <w:p w:rsidRDefault="001B7181" w:rsidP="001B7181" w:rsidR="001B7181">
      <w:pPr>
        <w:pStyle w:val="Naslov1"/>
        <w:rPr>
          <w:rFonts w:hAnsi="Times New Roman" w:ascii="Times New Roman"/>
          <w:b w:val="false"/>
          <w:sz w:val="24"/>
          <w:szCs w:val="24"/>
        </w:rPr>
      </w:pPr>
      <w:r>
        <w:rPr>
          <w:rFonts w:hAnsi="Times New Roman" w:ascii="Times New Roman"/>
          <w:b w:val="false"/>
          <w:sz w:val="24"/>
          <w:szCs w:val="24"/>
        </w:rPr>
        <w:t>Obrazloženje</w:t>
      </w:r>
    </w:p>
    <w:p w:rsidRDefault="001B7181" w:rsidP="001B7181" w:rsidR="001B7181">
      <w:pPr>
        <w:rPr>
          <w:rFonts w:hAnsi="Times New Roman" w:ascii="Times New Roman"/>
          <w:szCs w:val="24"/>
        </w:rPr>
      </w:pPr>
    </w:p>
    <w:p w:rsidRDefault="001B7181" w:rsidP="001B7181" w:rsidR="001B7181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Rješenjem ovog suda br. St-417/11 od 9. rujna 2015. otvoren je stečajni postupak nad dužnikom GEOTEHNIKA - INŽENJERING d.o.o., Zagreb, Gradišćanska 26, OIB:</w:t>
      </w:r>
      <w:r>
        <w:rPr>
          <w:szCs w:val="24"/>
        </w:rPr>
        <w:t xml:space="preserve"> </w:t>
      </w:r>
      <w:r>
        <w:rPr>
          <w:rFonts w:hAnsi="Times New Roman" w:ascii="Times New Roman"/>
          <w:szCs w:val="24"/>
        </w:rPr>
        <w:t>44124262642.</w:t>
      </w:r>
    </w:p>
    <w:p w:rsidRDefault="001B7181" w:rsidP="001B7181" w:rsidR="001B7181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Stečajnu masu čine nekretnine koje su predmet ove prodaje, a na kojima je upisano razlučno pravo u korist razlučnih vjerovnika RH Ministarstvo financija, Porezna uprava, Područni ured Zagreb i Zagrebačka banka d.d. Zagreb.</w:t>
      </w:r>
    </w:p>
    <w:p w:rsidRDefault="001B7181" w:rsidP="001B7181" w:rsidR="001B7181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Stečajna upraviteljica podnjela je ovom sudu prijedlog da se nekretnine opisane u točci I. ovog Zaključka prodaju uz odgovarajuću primjenu pravila o ovrsi na nekretninama, sve sukladno članku 164. stavak 1. Stečajnog zakona (Narodne novine br. 44/96, 161/98, 29/99, 129/00, 123/03, 197/03, 187/04, 82/06, 116/10, 125/12, 133/12; dalje SZ), pa je doneseno Rješenje o prodaji predmetnih nekretnina br. St-417/15 od 23. veljače 2016. a koje je postalo pravomoćno dana 19. ožujka 2016., te Dopune istoga od 25. ožujka 2016. a koje je postalo pravomoćno dana 22. travnja 2016.</w:t>
      </w:r>
    </w:p>
    <w:p w:rsidRDefault="001B7181" w:rsidP="001B7181" w:rsidR="001B7181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temelju odredbe članka 92. Ovršnog zakona (Narodne novine 57/96 do 88/05; dalje: OZ) utvrđena je vrijednost nekretnina koje su predmet prodaje.</w:t>
      </w:r>
    </w:p>
    <w:p w:rsidRDefault="001B7181" w:rsidP="001B7181" w:rsidR="001B7181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 uvjetima i načinu prodaje odlučeno je na temelju odredbe članka 92, 93, 94, 95, 98, 100, 100a, 101 i 101aOZ, a u svezi s člankom 164. SZ.</w:t>
      </w:r>
    </w:p>
    <w:p w:rsidRDefault="001B7181" w:rsidP="001B7181" w:rsidR="001B7181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1B7181" w:rsidP="001B7181" w:rsidR="001B718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Zagrebu, dana 11. svibnja  2016. </w:t>
      </w:r>
    </w:p>
    <w:p w:rsidRDefault="001B7181" w:rsidP="001B7181" w:rsidR="001B7181">
      <w:pPr>
        <w:jc w:val="center"/>
        <w:rPr>
          <w:rFonts w:hAnsi="Times New Roman" w:ascii="Times New Roman"/>
          <w:szCs w:val="24"/>
        </w:rPr>
      </w:pPr>
    </w:p>
    <w:p w:rsidRDefault="001B7181" w:rsidP="001B7181" w:rsidR="001B7181" w:rsidRPr="00F56ABB">
      <w:pPr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1B7181" w:rsidP="00E8119A" w:rsidR="001B7181" w:rsidRPr="00F56ABB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                                                                                                           </w:t>
      </w:r>
      <w:r w:rsidRPr="00F56ABB">
        <w:rPr>
          <w:rFonts w:hAnsi="Times New Roman" w:ascii="Times New Roman"/>
          <w:bCs/>
          <w:szCs w:val="24"/>
        </w:rPr>
        <w:t>S U D A C:</w:t>
      </w:r>
    </w:p>
    <w:p w:rsidRDefault="001B7181" w:rsidP="00E8119A" w:rsidR="001B7181" w:rsidRPr="00F56ABB">
      <w:pPr>
        <w:jc w:val="both"/>
        <w:rPr>
          <w:rFonts w:hAnsi="Times New Roman" w:ascii="Times New Roman"/>
          <w:bCs/>
          <w:szCs w:val="24"/>
        </w:rPr>
      </w:pPr>
    </w:p>
    <w:p w:rsidRDefault="001B7181" w:rsidP="00E8119A" w:rsidR="001B7181" w:rsidRPr="00F56ABB">
      <w:pPr>
        <w:jc w:val="both"/>
        <w:rPr>
          <w:rFonts w:hAnsi="Times New Roman" w:ascii="Times New Roman"/>
          <w:bCs/>
          <w:szCs w:val="24"/>
        </w:rPr>
      </w:pPr>
      <w:r w:rsidRPr="00F56ABB">
        <w:rPr>
          <w:rFonts w:hAnsi="Times New Roman" w:ascii="Times New Roman"/>
          <w:bCs/>
          <w:szCs w:val="24"/>
        </w:rPr>
        <w:tab/>
      </w:r>
      <w:r w:rsidRPr="00F56ABB">
        <w:rPr>
          <w:rFonts w:hAnsi="Times New Roman" w:ascii="Times New Roman"/>
          <w:bCs/>
          <w:szCs w:val="24"/>
        </w:rPr>
        <w:tab/>
      </w:r>
      <w:r w:rsidRPr="00F56ABB">
        <w:rPr>
          <w:rFonts w:hAnsi="Times New Roman" w:ascii="Times New Roman"/>
          <w:bCs/>
          <w:szCs w:val="24"/>
        </w:rPr>
        <w:tab/>
      </w:r>
      <w:r w:rsidRPr="00F56ABB">
        <w:rPr>
          <w:rFonts w:hAnsi="Times New Roman" w:ascii="Times New Roman"/>
          <w:bCs/>
          <w:szCs w:val="24"/>
        </w:rPr>
        <w:tab/>
      </w:r>
      <w:r w:rsidRPr="00F56ABB">
        <w:rPr>
          <w:rFonts w:hAnsi="Times New Roman" w:ascii="Times New Roman"/>
          <w:bCs/>
          <w:szCs w:val="24"/>
        </w:rPr>
        <w:tab/>
      </w:r>
      <w:r w:rsidRPr="00F56ABB">
        <w:rPr>
          <w:rFonts w:hAnsi="Times New Roman" w:ascii="Times New Roman"/>
          <w:bCs/>
          <w:szCs w:val="24"/>
        </w:rPr>
        <w:tab/>
      </w:r>
      <w:r w:rsidRPr="00F56ABB">
        <w:rPr>
          <w:rFonts w:hAnsi="Times New Roman" w:ascii="Times New Roman"/>
          <w:bCs/>
          <w:szCs w:val="24"/>
        </w:rPr>
        <w:tab/>
        <w:t xml:space="preserve">  </w:t>
      </w:r>
      <w:r w:rsidRPr="00F56ABB">
        <w:rPr>
          <w:rFonts w:hAnsi="Times New Roman" w:ascii="Times New Roman"/>
          <w:bCs/>
          <w:szCs w:val="24"/>
        </w:rPr>
        <w:tab/>
        <w:t xml:space="preserve">   LUCIJA BUTIGAN, v.r.</w:t>
      </w:r>
    </w:p>
    <w:p w:rsidRDefault="001B7181" w:rsidP="00E8119A" w:rsidR="001B7181" w:rsidRPr="00F56ABB">
      <w:pPr>
        <w:jc w:val="both"/>
        <w:rPr>
          <w:rFonts w:hAnsi="Times New Roman" w:ascii="Times New Roman"/>
          <w:bCs/>
          <w:szCs w:val="24"/>
        </w:rPr>
      </w:pPr>
    </w:p>
    <w:p w:rsidRDefault="001B7181" w:rsidP="001B7181" w:rsidR="001B7181">
      <w:pPr>
        <w:rPr>
          <w:rFonts w:hAnsi="Times New Roman" w:ascii="Times New Roman"/>
          <w:szCs w:val="24"/>
        </w:rPr>
      </w:pPr>
    </w:p>
    <w:p w:rsidRDefault="001B7181" w:rsidP="001B7181" w:rsidR="001B7181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1B7181" w:rsidP="001B7181" w:rsidR="001B718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zaključka nije dopuštena žalba (članak 11. stavak 9. SZ).</w:t>
      </w:r>
    </w:p>
    <w:p w:rsidRDefault="001B7181" w:rsidP="001B7181" w:rsidR="001B7181" w:rsidRPr="006866B6">
      <w:pPr>
        <w:ind w:left="4332"/>
        <w:rPr>
          <w:rFonts w:hAnsi="Times New Roman" w:ascii="Times New Roman"/>
        </w:rPr>
      </w:pPr>
      <w:r w:rsidRPr="006866B6">
        <w:rPr>
          <w:rFonts w:hAnsi="Times New Roman" w:ascii="Times New Roman"/>
        </w:rPr>
        <w:t>Za točnost otpravka-ovlašteni službenik:</w:t>
      </w:r>
    </w:p>
    <w:p w:rsidRDefault="001B7181" w:rsidR="001B7181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>(Valentina Kranjčić)</w:t>
      </w:r>
    </w:p>
    <w:p w:rsidRDefault="001B7181" w:rsidP="001B7181" w:rsidR="001B7181">
      <w:pPr>
        <w:jc w:val="both"/>
        <w:rPr>
          <w:rFonts w:hAnsi="Times New Roman" w:ascii="Times New Roman"/>
          <w:szCs w:val="24"/>
        </w:rPr>
      </w:pPr>
    </w:p>
    <w:sectPr w:rsidSect="00A8668C" w:rsidR="001B7181">
      <w:headerReference w:type="even" r:id="rId10"/>
      <w:headerReference w:type="default" r:id="rId11"/>
      <w:pgSz w:code="9" w:h="16840" w:w="11907"/>
      <w:pgMar w:gutter="0" w:footer="720" w:header="720" w:left="1531" w:bottom="1560" w:right="153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607E" w:rsidR="00BC607E">
      <w:r>
        <w:separator/>
      </w:r>
    </w:p>
  </w:endnote>
  <w:endnote w:id="0" w:type="continuationSeparator">
    <w:p w:rsidRDefault="00BC607E" w:rsidR="00BC60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607E" w:rsidR="00BC607E">
      <w:r>
        <w:separator/>
      </w:r>
    </w:p>
  </w:footnote>
  <w:footnote w:id="0" w:type="continuationSeparator">
    <w:p w:rsidRDefault="00BC607E" w:rsidR="00BC60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0EB7" w:rsidR="00BE0EB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1B8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1276B" w:rsidP="00824E3A" w:rsidR="00BE0EB7" w:rsidRPr="00A8668C">
    <w:pPr>
      <w:pStyle w:val="Zaglavlje"/>
      <w:jc w:val="right"/>
      <w:rPr>
        <w:rFonts w:hAnsi="Times New Roman" w:ascii="Times New Roman"/>
        <w:szCs w:val="24"/>
      </w:rPr>
    </w:pPr>
    <w:r w:rsidRPr="00A8668C">
      <w:rPr>
        <w:rFonts w:hAnsi="Times New Roman" w:ascii="Times New Roman"/>
        <w:szCs w:val="24"/>
      </w:rPr>
      <w:t>20. St-</w:t>
    </w:r>
    <w:r w:rsidR="00CA181F">
      <w:rPr>
        <w:rFonts w:hAnsi="Times New Roman" w:ascii="Times New Roman"/>
        <w:szCs w:val="24"/>
      </w:rPr>
      <w:t>194</w:t>
    </w:r>
    <w:r w:rsidR="00282E7D">
      <w:rPr>
        <w:rFonts w:hAnsi="Times New Roman" w:ascii="Times New Roman"/>
        <w:szCs w:val="24"/>
      </w:rPr>
      <w:t>/</w:t>
    </w:r>
    <w:r w:rsidR="00CA181F">
      <w:rPr>
        <w:rFonts w:hAnsi="Times New Roman" w:ascii="Times New Roman"/>
        <w:szCs w:val="24"/>
      </w:rPr>
      <w:t>14</w:t>
    </w:r>
    <w:r w:rsidR="00BD6639">
      <w:rPr>
        <w:rFonts w:hAnsi="Times New Roman" w:ascii="Times New Roman"/>
        <w:szCs w:val="24"/>
      </w:rPr>
      <w:t>-</w:t>
    </w:r>
  </w:p>
  <w:p w:rsidRDefault="00BE0EB7" w:rsidP="00824E3A" w:rsidR="00BE0EB7">
    <w:pPr>
      <w:pStyle w:val="Zaglavlje"/>
      <w:jc w:val="right"/>
      <w:rPr>
        <w:sz w:val="22"/>
        <w:szCs w:val="22"/>
      </w:rPr>
    </w:pPr>
  </w:p>
  <w:p w:rsidRDefault="00BE0EB7" w:rsidP="00824E3A" w:rsidR="00BE0EB7" w:rsidRPr="00824E3A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5BD56FD"/>
    <w:multiLevelType w:val="hybridMultilevel"/>
    <w:tmpl w:val="D8C47BA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0844534"/>
    <w:multiLevelType w:val="hybridMultilevel"/>
    <w:tmpl w:val="260E52DA"/>
    <w:lvl w:tplc="4058F43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ECCAACAE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8437F25"/>
    <w:multiLevelType w:val="hybridMultilevel"/>
    <w:tmpl w:val="68D4F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69CB204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6">
    <w:nsid w:val="2307781A"/>
    <w:multiLevelType w:val="hybridMultilevel"/>
    <w:tmpl w:val="97D8D346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CD639D5"/>
    <w:multiLevelType w:val="hybridMultilevel"/>
    <w:tmpl w:val="12A8FE7C"/>
    <w:lvl w:tplc="3D08B108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3FF85EAF"/>
    <w:multiLevelType w:val="hybridMultilevel"/>
    <w:tmpl w:val="8C04F10E"/>
    <w:lvl w:tplc="81F076A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41A04992"/>
    <w:multiLevelType w:val="hybridMultilevel"/>
    <w:tmpl w:val="4D587F06"/>
    <w:lvl w:tplc="411C4EE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528577F"/>
    <w:multiLevelType w:val="hybridMultilevel"/>
    <w:tmpl w:val="5F2E0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4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5CF437AB"/>
    <w:multiLevelType w:val="hybridMultilevel"/>
    <w:tmpl w:val="997EEA00"/>
    <w:lvl w:tplc="C38EB664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5E6A5EF6"/>
    <w:multiLevelType w:val="hybridMultilevel"/>
    <w:tmpl w:val="07ACA470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7">
    <w:nsid w:val="63CD68AE"/>
    <w:multiLevelType w:val="hybridMultilevel"/>
    <w:tmpl w:val="69BA7920"/>
    <w:lvl w:tplc="E33E5A74" w:ilvl="0">
      <w:start w:val="1"/>
      <w:numFmt w:val="decimal"/>
      <w:lvlText w:val="%1."/>
      <w:lvlJc w:val="left"/>
      <w:pPr>
        <w:ind w:hanging="360" w:left="1211"/>
      </w:pPr>
    </w:lvl>
    <w:lvl w:tplc="041A0019" w:ilvl="1">
      <w:start w:val="1"/>
      <w:numFmt w:val="lowerLetter"/>
      <w:lvlText w:val="%2."/>
      <w:lvlJc w:val="left"/>
      <w:pPr>
        <w:ind w:hanging="360" w:left="1931"/>
      </w:pPr>
    </w:lvl>
    <w:lvl w:tplc="041A001B" w:ilvl="2">
      <w:start w:val="1"/>
      <w:numFmt w:val="lowerRoman"/>
      <w:lvlText w:val="%3."/>
      <w:lvlJc w:val="right"/>
      <w:pPr>
        <w:ind w:hanging="180" w:left="2651"/>
      </w:pPr>
    </w:lvl>
    <w:lvl w:tplc="041A000F" w:ilvl="3">
      <w:start w:val="1"/>
      <w:numFmt w:val="decimal"/>
      <w:lvlText w:val="%4."/>
      <w:lvlJc w:val="left"/>
      <w:pPr>
        <w:ind w:hanging="360" w:left="3371"/>
      </w:pPr>
    </w:lvl>
    <w:lvl w:tplc="041A0019" w:ilvl="4">
      <w:start w:val="1"/>
      <w:numFmt w:val="lowerLetter"/>
      <w:lvlText w:val="%5."/>
      <w:lvlJc w:val="left"/>
      <w:pPr>
        <w:ind w:hanging="360" w:left="4091"/>
      </w:pPr>
    </w:lvl>
    <w:lvl w:tplc="041A001B" w:ilvl="5">
      <w:start w:val="1"/>
      <w:numFmt w:val="lowerRoman"/>
      <w:lvlText w:val="%6."/>
      <w:lvlJc w:val="right"/>
      <w:pPr>
        <w:ind w:hanging="180" w:left="4811"/>
      </w:pPr>
    </w:lvl>
    <w:lvl w:tplc="041A000F" w:ilvl="6">
      <w:start w:val="1"/>
      <w:numFmt w:val="decimal"/>
      <w:lvlText w:val="%7."/>
      <w:lvlJc w:val="left"/>
      <w:pPr>
        <w:ind w:hanging="360" w:left="5531"/>
      </w:pPr>
    </w:lvl>
    <w:lvl w:tplc="041A0019" w:ilvl="7">
      <w:start w:val="1"/>
      <w:numFmt w:val="lowerLetter"/>
      <w:lvlText w:val="%8."/>
      <w:lvlJc w:val="left"/>
      <w:pPr>
        <w:ind w:hanging="360" w:left="6251"/>
      </w:pPr>
    </w:lvl>
    <w:lvl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8">
    <w:nsid w:val="64AB3818"/>
    <w:multiLevelType w:val="hybridMultilevel"/>
    <w:tmpl w:val="4544AC2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9">
    <w:nsid w:val="66662065"/>
    <w:multiLevelType w:val="hybridMultilevel"/>
    <w:tmpl w:val="5E9292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1452FD5"/>
    <w:multiLevelType w:val="hybridMultilevel"/>
    <w:tmpl w:val="9968B0F8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1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6281B82"/>
    <w:multiLevelType w:val="hybridMultilevel"/>
    <w:tmpl w:val="2CCC18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C7B4190"/>
    <w:multiLevelType w:val="multilevel"/>
    <w:tmpl w:val="BD748F2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2"/>
  </w:num>
  <w:num w:numId="3">
    <w:abstractNumId w:val="7"/>
  </w:num>
  <w:num w:numId="4">
    <w:abstractNumId w:val="19"/>
  </w:num>
  <w:num w:numId="5">
    <w:abstractNumId w:val="13"/>
  </w:num>
  <w:num w:numId="6">
    <w:abstractNumId w:val="23"/>
  </w:num>
  <w:num w:numId="7">
    <w:abstractNumId w:val="12"/>
  </w:num>
  <w:num w:numId="8">
    <w:abstractNumId w:val="5"/>
  </w:num>
  <w:num w:numId="9">
    <w:abstractNumId w:val="4"/>
  </w:num>
  <w:num w:numId="10">
    <w:abstractNumId w:val="11"/>
  </w:num>
  <w:num w:numId="11">
    <w:abstractNumId w:val="2"/>
  </w:num>
  <w:num w:numId="12">
    <w:abstractNumId w:val="15"/>
  </w:num>
  <w:num w:numId="13">
    <w:abstractNumId w:val="10"/>
  </w:num>
  <w:num w:numId="14">
    <w:abstractNumId w:val="21"/>
  </w:num>
  <w:num w:numId="15">
    <w:abstractNumId w:val="14"/>
  </w:num>
  <w:num w:numId="16">
    <w:abstractNumId w:val="1"/>
  </w:num>
  <w:num w:numId="17">
    <w:abstractNumId w:val="18"/>
  </w:num>
  <w:num w:numId="18">
    <w:abstractNumId w:val="24"/>
  </w:num>
  <w:num w:numId="19">
    <w:abstractNumId w:val="3"/>
  </w:num>
  <w:num w:numId="20">
    <w:abstractNumId w:val="16"/>
  </w:num>
  <w:num w:numId="21">
    <w:abstractNumId w:val="6"/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9"/>
  </w:num>
  <w:num w:numId="25">
    <w:abstractNumId w:val="20"/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18FB"/>
    <w:rsid w:val="00026E7F"/>
    <w:rsid w:val="0002717D"/>
    <w:rsid w:val="000433C3"/>
    <w:rsid w:val="000475CC"/>
    <w:rsid w:val="00055F03"/>
    <w:rsid w:val="00071AF0"/>
    <w:rsid w:val="0009470F"/>
    <w:rsid w:val="000A5D2F"/>
    <w:rsid w:val="000B11BB"/>
    <w:rsid w:val="000B5C2D"/>
    <w:rsid w:val="000F1B8C"/>
    <w:rsid w:val="00105C24"/>
    <w:rsid w:val="00113061"/>
    <w:rsid w:val="00165EC9"/>
    <w:rsid w:val="001833F2"/>
    <w:rsid w:val="001922C4"/>
    <w:rsid w:val="00193293"/>
    <w:rsid w:val="001A7D37"/>
    <w:rsid w:val="001B7181"/>
    <w:rsid w:val="001C6F62"/>
    <w:rsid w:val="002202B0"/>
    <w:rsid w:val="00241CFB"/>
    <w:rsid w:val="0025616B"/>
    <w:rsid w:val="00276B36"/>
    <w:rsid w:val="00282E7D"/>
    <w:rsid w:val="002D33AD"/>
    <w:rsid w:val="002D6DEF"/>
    <w:rsid w:val="002F0743"/>
    <w:rsid w:val="00301497"/>
    <w:rsid w:val="003227E1"/>
    <w:rsid w:val="00336F0F"/>
    <w:rsid w:val="00352543"/>
    <w:rsid w:val="003A1122"/>
    <w:rsid w:val="003C2068"/>
    <w:rsid w:val="003C4260"/>
    <w:rsid w:val="003C4811"/>
    <w:rsid w:val="003F3FA4"/>
    <w:rsid w:val="0042045A"/>
    <w:rsid w:val="0042712C"/>
    <w:rsid w:val="00435816"/>
    <w:rsid w:val="0046060D"/>
    <w:rsid w:val="004A77CA"/>
    <w:rsid w:val="004B4C15"/>
    <w:rsid w:val="004C5905"/>
    <w:rsid w:val="004E072C"/>
    <w:rsid w:val="004F7F85"/>
    <w:rsid w:val="00510612"/>
    <w:rsid w:val="00516DD7"/>
    <w:rsid w:val="0052352E"/>
    <w:rsid w:val="00577430"/>
    <w:rsid w:val="00584EDF"/>
    <w:rsid w:val="005A28FB"/>
    <w:rsid w:val="005F4A9F"/>
    <w:rsid w:val="005F6732"/>
    <w:rsid w:val="005F72C8"/>
    <w:rsid w:val="005F7D71"/>
    <w:rsid w:val="006146C6"/>
    <w:rsid w:val="00651511"/>
    <w:rsid w:val="00652A9E"/>
    <w:rsid w:val="00660B04"/>
    <w:rsid w:val="00670AD9"/>
    <w:rsid w:val="00684739"/>
    <w:rsid w:val="006902A3"/>
    <w:rsid w:val="00692191"/>
    <w:rsid w:val="00694FCA"/>
    <w:rsid w:val="006B3F0E"/>
    <w:rsid w:val="006C2A00"/>
    <w:rsid w:val="006C68CD"/>
    <w:rsid w:val="006C7676"/>
    <w:rsid w:val="006D7EBC"/>
    <w:rsid w:val="006E18FB"/>
    <w:rsid w:val="006E224D"/>
    <w:rsid w:val="006F185C"/>
    <w:rsid w:val="00706BDA"/>
    <w:rsid w:val="0071276B"/>
    <w:rsid w:val="00730D92"/>
    <w:rsid w:val="00757149"/>
    <w:rsid w:val="00772846"/>
    <w:rsid w:val="00782A52"/>
    <w:rsid w:val="007900BF"/>
    <w:rsid w:val="007A0ED4"/>
    <w:rsid w:val="007A1B72"/>
    <w:rsid w:val="007B10C7"/>
    <w:rsid w:val="007E20B1"/>
    <w:rsid w:val="007F1BEC"/>
    <w:rsid w:val="00804339"/>
    <w:rsid w:val="00824E3A"/>
    <w:rsid w:val="00844297"/>
    <w:rsid w:val="00853E2B"/>
    <w:rsid w:val="00857341"/>
    <w:rsid w:val="0086280B"/>
    <w:rsid w:val="0088671A"/>
    <w:rsid w:val="008A4E26"/>
    <w:rsid w:val="008B4391"/>
    <w:rsid w:val="008D2759"/>
    <w:rsid w:val="008E5EE7"/>
    <w:rsid w:val="008F5F77"/>
    <w:rsid w:val="0093458F"/>
    <w:rsid w:val="00947757"/>
    <w:rsid w:val="0096725C"/>
    <w:rsid w:val="00992795"/>
    <w:rsid w:val="0099302C"/>
    <w:rsid w:val="009A0814"/>
    <w:rsid w:val="009B0CBD"/>
    <w:rsid w:val="009B33F0"/>
    <w:rsid w:val="009C176F"/>
    <w:rsid w:val="009C53CB"/>
    <w:rsid w:val="009E57D9"/>
    <w:rsid w:val="009E6D4C"/>
    <w:rsid w:val="009F1EC3"/>
    <w:rsid w:val="00A06829"/>
    <w:rsid w:val="00A14BA5"/>
    <w:rsid w:val="00A22919"/>
    <w:rsid w:val="00A23697"/>
    <w:rsid w:val="00A3374E"/>
    <w:rsid w:val="00A414E8"/>
    <w:rsid w:val="00A43180"/>
    <w:rsid w:val="00A64E0B"/>
    <w:rsid w:val="00A8668C"/>
    <w:rsid w:val="00A941C1"/>
    <w:rsid w:val="00AC4C3D"/>
    <w:rsid w:val="00B345BE"/>
    <w:rsid w:val="00B3567A"/>
    <w:rsid w:val="00B534CB"/>
    <w:rsid w:val="00B61536"/>
    <w:rsid w:val="00B912A9"/>
    <w:rsid w:val="00B97919"/>
    <w:rsid w:val="00BA3BA5"/>
    <w:rsid w:val="00BC607E"/>
    <w:rsid w:val="00BD6639"/>
    <w:rsid w:val="00BE0EB7"/>
    <w:rsid w:val="00BE239F"/>
    <w:rsid w:val="00C123FA"/>
    <w:rsid w:val="00C20920"/>
    <w:rsid w:val="00C272D6"/>
    <w:rsid w:val="00C60880"/>
    <w:rsid w:val="00C7554F"/>
    <w:rsid w:val="00C8470D"/>
    <w:rsid w:val="00CA181F"/>
    <w:rsid w:val="00CA6206"/>
    <w:rsid w:val="00CB5450"/>
    <w:rsid w:val="00CB7E68"/>
    <w:rsid w:val="00CC48E1"/>
    <w:rsid w:val="00CF09BA"/>
    <w:rsid w:val="00D04985"/>
    <w:rsid w:val="00D240C7"/>
    <w:rsid w:val="00D27BC9"/>
    <w:rsid w:val="00D332E9"/>
    <w:rsid w:val="00D36A4B"/>
    <w:rsid w:val="00D61BD4"/>
    <w:rsid w:val="00D705D5"/>
    <w:rsid w:val="00D73B61"/>
    <w:rsid w:val="00D86C25"/>
    <w:rsid w:val="00D875D2"/>
    <w:rsid w:val="00D91713"/>
    <w:rsid w:val="00DC1593"/>
    <w:rsid w:val="00DC1880"/>
    <w:rsid w:val="00DF68EB"/>
    <w:rsid w:val="00E17671"/>
    <w:rsid w:val="00E423CE"/>
    <w:rsid w:val="00E671B2"/>
    <w:rsid w:val="00F06BEF"/>
    <w:rsid w:val="00F1485E"/>
    <w:rsid w:val="00F3400B"/>
    <w:rsid w:val="00F361D0"/>
    <w:rsid w:val="00F501E0"/>
    <w:rsid w:val="00F63208"/>
    <w:rsid w:val="00F63D66"/>
    <w:rsid w:val="00F76F55"/>
    <w:rsid w:val="00F820ED"/>
    <w:rsid w:val="00F84613"/>
    <w:rsid w:val="00F87D42"/>
    <w:rsid w:val="00FA08BF"/>
    <w:rsid w:val="00FB1678"/>
    <w:rsid w:val="00FD1D23"/>
    <w:rsid w:val="00FD7D0D"/>
    <w:rsid w:val="00FF5D7A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lineRule="auto" w:line="480" w:after="120"/>
      <w:ind w:left="283"/>
    </w:pPr>
  </w:style>
  <w:style w:styleId="Tekstbalonia" w:type="paragraph">
    <w:name w:val="Balloon Text"/>
    <w:basedOn w:val="Normal"/>
    <w:semiHidden/>
    <w:rsid w:val="00D86C2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E6D4C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3F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3F0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3F0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3F0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3F0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after="120" w:line="480" w:lineRule="auto"/>
      <w:ind w:left="283"/>
    </w:pPr>
  </w:style>
  <w:style w:styleId="Tekstbalonia" w:type="paragraph">
    <w:name w:val="Balloon Text"/>
    <w:basedOn w:val="Normal"/>
    <w:semiHidden/>
    <w:rsid w:val="00D86C2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E6D4C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3F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3F0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3F0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3F0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3F0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251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St-417/2015-80</izvorni_sadrzaj>
    <derivirana_varijabla naziv="DomainObject.Oznaka_1">St-417/2015-80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</izvorni_sadrzaj>
    <derivirana_varijabla naziv="DomainObject.Predmet.Broj_1">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2015.</izvorni_sadrzaj>
    <derivirana_varijabla naziv="DomainObject.Predmet.DatumOsnivanja_1">12.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St-417/2015</izvorni_sadrzaj>
    <derivirana_varijabla naziv="DomainObject.Predmet.OznakaBroj_1">St-417/2015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GEOTEHNIKA - INŽENJERING d.o.o.</izvorni_sadrzaj>
    <derivirana_varijabla naziv="DomainObject.Predmet.ProtustrankaFormated_1">  GEOTEHNIKA - INŽENJERING d.o.o.</derivirana_varijabla>
  </DomainObject.Predmet.ProtustrankaFormated>
  <DomainObject.Predmet.ProtustrankaFormatedOIB>
    <izvorni_sadrzaj>  GEOTEHNIKA - INŽENJERING d.o.o., OIB 44124262642</izvorni_sadrzaj>
    <derivirana_varijabla naziv="DomainObject.Predmet.ProtustrankaFormatedOIB_1">  GEOTEHNIKA - INŽENJERING d.o.o., OIB 44124262642</derivirana_varijabla>
  </DomainObject.Predmet.ProtustrankaFormatedOIB>
  <DomainObject.Predmet.ProtustrankaFormatedWithAdress>
    <izvorni_sadrzaj> GEOTEHNIKA - INŽENJERING d.o.o., Gradišćanska 26, 10000 Zagreb</izvorni_sadrzaj>
    <derivirana_varijabla naziv="DomainObject.Predmet.ProtustrankaFormatedWithAdress_1"> GEOTEHNIKA - INŽENJERING d.o.o., Gradišćanska 26, 10000 Zagreb</derivirana_varijabla>
  </DomainObject.Predmet.ProtustrankaFormatedWithAdress>
  <DomainObject.Predmet.ProtustrankaFormatedWithAdressOIB>
    <izvorni_sadrzaj> GEOTEHNIKA - INŽENJERING d.o.o., OIB 44124262642, Gradišćanska 26, 10000 Zagreb</izvorni_sadrzaj>
    <derivirana_varijabla naziv="DomainObject.Predmet.ProtustrankaFormatedWithAdressOIB_1"> GEOTEHNIKA - INŽENJERING d.o.o., OIB 44124262642, Gradišćanska 26, 10000 Zagreb</derivirana_varijabla>
  </DomainObject.Predmet.ProtustrankaFormatedWithAdressOIB>
  <DomainObject.Predmet.ProtustrankaWithAdress>
    <izvorni_sadrzaj>GEOTEHNIKA - INŽENJERING d.o.o. Gradišćanska 26, 10000 Zagreb</izvorni_sadrzaj>
    <derivirana_varijabla naziv="DomainObject.Predmet.ProtustrankaWithAdress_1">GEOTEHNIKA - INŽENJERING d.o.o. Gradišćanska 26, 10000 Zagreb</derivirana_varijabla>
  </DomainObject.Predmet.ProtustrankaWithAdress>
  <DomainObject.Predmet.ProtustrankaWithAdressOIB>
    <izvorni_sadrzaj>GEOTEHNIKA - INŽENJERING d.o.o., OIB 44124262642, Gradišćanska 26, 10000 Zagreb</izvorni_sadrzaj>
    <derivirana_varijabla naziv="DomainObject.Predmet.ProtustrankaWithAdressOIB_1">GEOTEHNIKA - INŽENJERING d.o.o., OIB 44124262642, Gradišćanska 26, 10000 Zagreb</derivirana_varijabla>
  </DomainObject.Predmet.ProtustrankaWithAdressOIB>
  <DomainObject.Predmet.ProtustrankaNazivFormated>
    <izvorni_sadrzaj>GEOTEHNIKA - INŽENJERING d.o.o.</izvorni_sadrzaj>
    <derivirana_varijabla naziv="DomainObject.Predmet.ProtustrankaNazivFormated_1">GEOTEHNIKA - INŽENJERING d.o.o.</derivirana_varijabla>
  </DomainObject.Predmet.ProtustrankaNazivFormated>
  <DomainObject.Predmet.ProtustrankaNazivFormatedOIB>
    <izvorni_sadrzaj>GEOTEHNIKA - INŽENJERING d.o.o., OIB 44124262642</izvorni_sadrzaj>
    <derivirana_varijabla naziv="DomainObject.Predmet.ProtustrankaNazivFormatedOIB_1">GEOTEHNIKA - INŽENJERING d.o.o., OIB 44124262642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GEOTEHNIKA - INŽENJERING d.o.o.; Zavod za vještačenje, profesionalnu rehabilitaciju i zapošljavanje osoba s invaliditetom; Ivan Kovač; MAGNUS TRANS d.o.o. za prijevoz i trgovinu</izvorni_sadrzaj>
    <derivirana_varijabla naziv="DomainObject.Predmet.StrankaFormated_1">  GEOTEHNIKA - INŽENJERING d.o.o.; Zavod za vještačenje, profesionalnu rehabilitaciju i zapošljavanje osoba s invaliditetom; Ivan Kovač; MAGNUS TRANS d.o.o. za prijevoz i trgovinu</derivirana_varijabla>
  </DomainObject.Predmet.StrankaFormated>
  <DomainObject.Predmet.StrankaFormatedOIB>
    <izvorni_sadrzaj>  GEOTEHNIKA - INŽENJERING d.o.o., OIB 44124262642; Zavod za vještačenje, profesionalnu rehabilitaciju i zapošljavanje osoba s invaliditetom, OIB 20502470829; Ivan Kovač; MAGNUS TRANS d.o.o. za prijevoz i trgovinu, OIB 82468393068</izvorni_sadrzaj>
    <derivirana_varijabla naziv="DomainObject.Predmet.StrankaFormatedOIB_1">  GEOTEHNIKA - INŽENJERING d.o.o., OIB 44124262642; Zavod za vještačenje, profesionalnu rehabilitaciju i zapošljavanje osoba s invaliditetom, OIB 20502470829; Ivan Kovač; MAGNUS TRANS d.o.o. za prijevoz i trgovinu, OIB 82468393068</derivirana_varijabla>
  </DomainObject.Predmet.StrankaFormatedOIB>
  <DomainObject.Predmet.StrankaFormatedWithAdress>
    <izvorni_sadrzaj> GEOTEHNIKA - INŽENJERING d.o.o., Gradišćanska 26, 10000 Zagreb; Zavod za vještačenje, profesionalnu rehabilitaciju i zapošljavanje osoba s invaliditetom, Antuna Mihanovića 3, 10000 Zagreb; Ivan Kovač; MAGNUS TRANS d.o.o. za prijevoz i trgovinu, Selska cesta 90 C , 10000 Zagreb</izvorni_sadrzaj>
    <derivirana_varijabla naziv="DomainObject.Predmet.StrankaFormatedWithAdress_1"> GEOTEHNIKA - INŽENJERING d.o.o., Gradišćanska 26, 10000 Zagreb; Zavod za vještačenje, profesionalnu rehabilitaciju i zapošljavanje osoba s invaliditetom, Antuna Mihanovića 3, 10000 Zagreb; Ivan Kovač; MAGNUS TRANS d.o.o. za prijevoz i trgovinu, Selska cesta 90 C , 10000 Zagreb</derivirana_varijabla>
  </DomainObject.Predmet.StrankaFormatedWithAdress>
  <DomainObject.Predmet.StrankaFormatedWithAdressOIB>
    <izvorni_sadrzaj> GEOTEHNIKA - INŽENJERING d.o.o., OIB 44124262642, Gradišćanska 26, 10000 Zagreb; Zavod za vještačenje, profesionalnu rehabilitaciju i zapošljavanje osoba s invaliditetom, OIB 20502470829, Antuna Mihanovića 3, 10000 Zagreb; Ivan Kovač; MAGNUS TRANS d.o.o. za prijevoz i trgovinu, OIB 82468393068, Selska cesta 90 C , 10000 Zagreb</izvorni_sadrzaj>
    <derivirana_varijabla naziv="DomainObject.Predmet.StrankaFormatedWithAdressOIB_1"> GEOTEHNIKA - INŽENJERING d.o.o., OIB 44124262642, Gradišćanska 26, 10000 Zagreb; Zavod za vještačenje, profesionalnu rehabilitaciju i zapošljavanje osoba s invaliditetom, OIB 20502470829, Antuna Mihanovića 3, 10000 Zagreb; Ivan Kovač; MAGNUS TRANS d.o.o. za prijevoz i trgovinu, OIB 82468393068, Selska cesta 90 C , 10000 Zagreb</derivirana_varijabla>
  </DomainObject.Predmet.StrankaFormatedWithAdressOIB>
  <DomainObject.Predmet.StrankaWithAdress>
    <izvorni_sadrzaj>GEOTEHNIKA - INŽENJERING d.o.o. Gradišćanska 26,10000 Zagreb,Zavod za vještačenje, profesionalnu rehabilitaciju i zapošljavanje osoba s invaliditetom Antuna Mihanovića 3,10000 Zagreb,Ivan Kovač ,MAGNUS TRANS d.o.o. za prijevoz i trgovinu Selska cesta 90 C ,10000 Zagreb</izvorni_sadrzaj>
    <derivirana_varijabla naziv="DomainObject.Predmet.StrankaWithAdress_1">GEOTEHNIKA - INŽENJERING d.o.o. Gradišćanska 26,10000 Zagreb,Zavod za vještačenje, profesionalnu rehabilitaciju i zapošljavanje osoba s invaliditetom Antuna Mihanovića 3,10000 Zagreb,Ivan Kovač ,MAGNUS TRANS d.o.o. za prijevoz i trgovinu Selska cesta 90 C ,10000 Zagreb</derivirana_varijabla>
  </DomainObject.Predmet.StrankaWithAdress>
  <DomainObject.Predmet.StrankaWithAdressOIB>
    <izvorni_sadrzaj>GEOTEHNIKA - INŽENJERING d.o.o., OIB 44124262642, Gradišćanska 26,10000 Zagreb,Zavod za vještačenje, profesionalnu rehabilitaciju i zapošljavanje osoba s invaliditetom, OIB 20502470829, Antuna Mihanovića 3,10000 Zagreb,Ivan Kovač,MAGNUS TRANS d.o.o. za prijevoz i trgovinu, OIB 82468393068, Selska cesta 90 C ,10000 Zagreb</izvorni_sadrzaj>
    <derivirana_varijabla naziv="DomainObject.Predmet.StrankaWithAdressOIB_1">GEOTEHNIKA - INŽENJERING d.o.o., OIB 44124262642, Gradišćanska 26,10000 Zagreb,Zavod za vještačenje, profesionalnu rehabilitaciju i zapošljavanje osoba s invaliditetom, OIB 20502470829, Antuna Mihanovića 3,10000 Zagreb,Ivan Kovač,MAGNUS TRANS d.o.o. za prijevoz i trgovinu, OIB 82468393068, Selska cesta 90 C ,10000 Zagreb</derivirana_varijabla>
  </DomainObject.Predmet.StrankaWithAdressOIB>
  <DomainObject.Predmet.StrankaNazivFormated>
    <izvorni_sadrzaj>GEOTEHNIKA - INŽENJERING d.o.o.,Zavod za vještačenje, profesionalnu rehabilitaciju i zapošljavanje osoba s invaliditetom,Ivan Kovač,MAGNUS TRANS d.o.o. za prijevoz i trgovinu</izvorni_sadrzaj>
    <derivirana_varijabla naziv="DomainObject.Predmet.StrankaNazivFormated_1">GEOTEHNIKA - INŽENJERING d.o.o.,Zavod za vještačenje, profesionalnu rehabilitaciju i zapošljavanje osoba s invaliditetom,Ivan Kovač,MAGNUS TRANS d.o.o. za prijevoz i trgovinu</derivirana_varijabla>
  </DomainObject.Predmet.StrankaNazivFormated>
  <DomainObject.Predmet.StrankaNazivFormatedOIB>
    <izvorni_sadrzaj>GEOTEHNIKA - INŽENJERING d.o.o., OIB 44124262642,Zavod za vještačenje, profesionalnu rehabilitaciju i zapošljavanje osoba s invaliditetom, OIB 20502470829,Ivan Kovač,MAGNUS TRANS d.o.o. za prijevoz i trgovinu, OIB 82468393068</izvorni_sadrzaj>
    <derivirana_varijabla naziv="DomainObject.Predmet.StrankaNazivFormatedOIB_1">GEOTEHNIKA - INŽENJERING d.o.o., OIB 44124262642,Zavod za vještačenje, profesionalnu rehabilitaciju i zapošljavanje osoba s invaliditetom, OIB 20502470829,Ivan Kovač,MAGNUS TRANS d.o.o. za prijevoz i trgovinu, OIB 82468393068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GEOTEHNIKA - INŽENJERING d.o.o.</item>
      <item>Zavod za vještačenje, profesionalnu rehabilitaciju i zapošljavanje osoba s invaliditetom</item>
      <item>Ivan Kovač</item>
      <item>MAGNUS TRANS d.o.o. za prijevoz i trgovinu</item>
    </izvorni_sadrzaj>
    <derivirana_varijabla naziv="DomainObject.Predmet.StrankaListFormated_1">
      <item>GEOTEHNIKA - INŽENJERING d.o.o.</item>
      <item>Zavod za vještačenje, profesionalnu rehabilitaciju i zapošljavanje osoba s invaliditetom</item>
      <item>Ivan Kovač</item>
      <item>MAGNUS TRANS d.o.o. za prijevoz i trgovinu</item>
    </derivirana_varijabla>
  </DomainObject.Predmet.StrankaListFormated>
  <DomainObject.Predmet.StrankaListFormatedOIB>
    <izvorni_sadrzaj>
      <item>GEOTEHNIKA - INŽENJERING d.o.o., OIB 44124262642</item>
      <item>Zavod za vještačenje, profesionalnu rehabilitaciju i zapošljavanje osoba s invaliditetom, OIB 20502470829</item>
      <item>Ivan Kovač</item>
      <item>MAGNUS TRANS d.o.o. za prijevoz i trgovinu, OIB 82468393068</item>
    </izvorni_sadrzaj>
    <derivirana_varijabla naziv="DomainObject.Predmet.StrankaListFormatedOIB_1">
      <item>GEOTEHNIKA - INŽENJERING d.o.o., OIB 44124262642</item>
      <item>Zavod za vještačenje, profesionalnu rehabilitaciju i zapošljavanje osoba s invaliditetom, OIB 20502470829</item>
      <item>Ivan Kovač</item>
      <item>MAGNUS TRANS d.o.o. za prijevoz i trgovinu, OIB 82468393068</item>
    </derivirana_varijabla>
  </DomainObject.Predmet.StrankaListFormatedOIB>
  <DomainObject.Predmet.StrankaListFormatedWithAdress>
    <izvorni_sadrzaj>
      <item>GEOTEHNIKA - INŽENJERING d.o.o., Gradišćanska 26, 10000 Zagreb</item>
      <item>Zavod za vještačenje, profesionalnu rehabilitaciju i zapošljavanje osoba s invaliditetom, Antuna Mihanovića 3, 10000 Zagreb</item>
      <item>Ivan Kovač</item>
      <item>MAGNUS TRANS d.o.o. za prijevoz i trgovinu, Selska cesta 90 C , 10000 Zagreb</item>
    </izvorni_sadrzaj>
    <derivirana_varijabla naziv="DomainObject.Predmet.StrankaListFormatedWithAdress_1">
      <item>GEOTEHNIKA - INŽENJERING d.o.o., Gradišćanska 26, 10000 Zagreb</item>
      <item>Zavod za vještačenje, profesionalnu rehabilitaciju i zapošljavanje osoba s invaliditetom, Antuna Mihanovića 3, 10000 Zagreb</item>
      <item>Ivan Kovač</item>
      <item>MAGNUS TRANS d.o.o. za prijevoz i trgovinu, Selska cesta 90 C , 10000 Zagreb</item>
    </derivirana_varijabla>
  </DomainObject.Predmet.StrankaListFormatedWithAdress>
  <DomainObject.Predmet.StrankaListFormatedWithAdressOIB>
    <izvorni_sadrzaj>
      <item>GEOTEHNIKA - INŽENJERING d.o.o., OIB 44124262642, Gradišćanska 26, 10000 Zagreb</item>
      <item>Zavod za vještačenje, profesionalnu rehabilitaciju i zapošljavanje osoba s invaliditetom, OIB 20502470829, Antuna Mihanovića 3, 10000 Zagreb</item>
      <item>Ivan Kovač</item>
      <item>MAGNUS TRANS d.o.o. za prijevoz i trgovinu, OIB 82468393068, Selska cesta 90 C , 10000 Zagreb</item>
    </izvorni_sadrzaj>
    <derivirana_varijabla naziv="DomainObject.Predmet.StrankaListFormatedWithAdressOIB_1">
      <item>GEOTEHNIKA - INŽENJERING d.o.o., OIB 44124262642, Gradišćanska 26, 10000 Zagreb</item>
      <item>Zavod za vještačenje, profesionalnu rehabilitaciju i zapošljavanje osoba s invaliditetom, OIB 20502470829, Antuna Mihanovića 3, 10000 Zagreb</item>
      <item>Ivan Kovač</item>
      <item>MAGNUS TRANS d.o.o. za prijevoz i trgovinu, OIB 82468393068, Selska cesta 90 C , 10000 Zagreb</item>
    </derivirana_varijabla>
  </DomainObject.Predmet.StrankaListFormatedWithAdressOIB>
  <DomainObject.Predmet.StrankaListNazivFormated>
    <izvorni_sadrzaj>
      <item>GEOTEHNIKA - INŽENJERING d.o.o.</item>
      <item>Zavod za vještačenje, profesionalnu rehabilitaciju i zapošljavanje osoba s invaliditetom</item>
      <item>Ivan Kovač</item>
      <item>MAGNUS TRANS d.o.o. za prijevoz i trgovinu</item>
    </izvorni_sadrzaj>
    <derivirana_varijabla naziv="DomainObject.Predmet.StrankaListNazivFormated_1">
      <item>GEOTEHNIKA - INŽENJERING d.o.o.</item>
      <item>Zavod za vještačenje, profesionalnu rehabilitaciju i zapošljavanje osoba s invaliditetom</item>
      <item>Ivan Kovač</item>
      <item>MAGNUS TRANS d.o.o. za prijevoz i trgovinu</item>
    </derivirana_varijabla>
  </DomainObject.Predmet.StrankaListNazivFormated>
  <DomainObject.Predmet.StrankaListNazivFormatedOIB>
    <izvorni_sadrzaj>
      <item>GEOTEHNIKA - INŽENJERING d.o.o., OIB 44124262642</item>
      <item>Zavod za vještačenje, profesionalnu rehabilitaciju i zapošljavanje osoba s invaliditetom, OIB 20502470829</item>
      <item>Ivan Kovač</item>
      <item>MAGNUS TRANS d.o.o. za prijevoz i trgovinu, OIB 82468393068</item>
    </izvorni_sadrzaj>
    <derivirana_varijabla naziv="DomainObject.Predmet.StrankaListNazivFormatedOIB_1">
      <item>GEOTEHNIKA - INŽENJERING d.o.o., OIB 44124262642</item>
      <item>Zavod za vještačenje, profesionalnu rehabilitaciju i zapošljavanje osoba s invaliditetom, OIB 20502470829</item>
      <item>Ivan Kovač</item>
      <item>MAGNUS TRANS d.o.o. za prijevoz i trgovinu, OIB 82468393068</item>
    </derivirana_varijabla>
  </DomainObject.Predmet.StrankaListNazivFormatedOIB>
  <DomainObject.Predmet.ProtuStrankaListFormated>
    <izvorni_sadrzaj>
      <item>GEOTEHNIKA - INŽENJERING d.o.o.</item>
    </izvorni_sadrzaj>
    <derivirana_varijabla naziv="DomainObject.Predmet.ProtuStrankaListFormated_1">
      <item>GEOTEHNIKA - INŽENJERING d.o.o.</item>
    </derivirana_varijabla>
  </DomainObject.Predmet.ProtuStrankaListFormated>
  <DomainObject.Predmet.ProtuStrankaListFormatedOIB>
    <izvorni_sadrzaj>
      <item>GEOTEHNIKA - INŽENJERING d.o.o., OIB 44124262642</item>
    </izvorni_sadrzaj>
    <derivirana_varijabla naziv="DomainObject.Predmet.ProtuStrankaListFormatedOIB_1">
      <item>GEOTEHNIKA - INŽENJERING d.o.o., OIB 44124262642</item>
    </derivirana_varijabla>
  </DomainObject.Predmet.ProtuStrankaListFormatedOIB>
  <DomainObject.Predmet.ProtuStrankaListFormatedWithAdress>
    <izvorni_sadrzaj>
      <item>GEOTEHNIKA - INŽENJERING d.o.o., Gradišćanska 26, 10000 Zagreb</item>
    </izvorni_sadrzaj>
    <derivirana_varijabla naziv="DomainObject.Predmet.ProtuStrankaListFormatedWithAdress_1">
      <item>GEOTEHNIKA - INŽENJERING d.o.o., Gradišćanska 26, 10000 Zagreb</item>
    </derivirana_varijabla>
  </DomainObject.Predmet.ProtuStrankaListFormatedWithAdress>
  <DomainObject.Predmet.ProtuStrankaListFormatedWithAdressOIB>
    <izvorni_sadrzaj>
      <item>GEOTEHNIKA - INŽENJERING d.o.o., OIB 44124262642, Gradišćanska 26, 10000 Zagreb</item>
    </izvorni_sadrzaj>
    <derivirana_varijabla naziv="DomainObject.Predmet.ProtuStrankaListFormatedWithAdressOIB_1">
      <item>GEOTEHNIKA - INŽENJERING d.o.o., OIB 44124262642, Gradišćanska 26, 10000 Zagreb</item>
    </derivirana_varijabla>
  </DomainObject.Predmet.ProtuStrankaListFormatedWithAdressOIB>
  <DomainObject.Predmet.ProtuStrankaListNazivFormated>
    <izvorni_sadrzaj>
      <item>GEOTEHNIKA - INŽENJERING d.o.o.</item>
    </izvorni_sadrzaj>
    <derivirana_varijabla naziv="DomainObject.Predmet.ProtuStrankaListNazivFormated_1">
      <item>GEOTEHNIKA - INŽENJERING d.o.o.</item>
    </derivirana_varijabla>
  </DomainObject.Predmet.ProtuStrankaListNazivFormated>
  <DomainObject.Predmet.ProtuStrankaListNazivFormatedOIB>
    <izvorni_sadrzaj>
      <item>GEOTEHNIKA - INŽENJERING d.o.o., OIB 44124262642</item>
    </izvorni_sadrzaj>
    <derivirana_varijabla naziv="DomainObject.Predmet.ProtuStrankaListNazivFormatedOIB_1">
      <item>GEOTEHNIKA - INŽENJERING d.o.o., OIB 44124262642</item>
    </derivirana_varijabla>
  </DomainObject.Predmet.ProtuStrankaListNazivFormatedOIB>
  <DomainObject.Predmet.OstaliListFormated>
    <izvorni_sadrzaj>
      <item>GORDAN ČELIKOVIĆ</item>
      <item>IVAN KRSTANOVIĆ</item>
      <item>Petar Rogina</item>
      <item>Davorka Huljev</item>
      <item>Niko Rončević</item>
      <item>Dubravko Antonić</item>
      <item>Ivan Jelić</item>
      <item>Stjepan Bilić</item>
      <item>Božidar Sakač</item>
      <item>Josip Bilonić</item>
      <item>Edo Dundov</item>
      <item>Marko Bjelajac</item>
      <item>Šerif Selimanović</item>
      <item>Damir Blažinović</item>
      <item>ASTRA INTERNATIONAL, dioničko društvo za vanjsku trgovinu u stečaju</item>
      <item>Ivan Brkić</item>
      <item>Nikola Simić</item>
      <item>Marinko Brkić</item>
      <item>Dražen Čović</item>
      <item>Dražen Car</item>
      <item>Stevan Simić</item>
      <item>Gordan Čeliković</item>
      <item>CODEX SORTIUM društvo s ograničenom odgovornošću za pružanje kompleksnih konzalting usluga</item>
      <item>Marinko Čolak</item>
      <item>Zdenka Simić</item>
      <item>Ioan Darie</item>
      <item>Ivica Bahunek</item>
      <item>Velimir Dejanović</item>
      <item>Ramo Stenaklić</item>
      <item>Irena Držaić</item>
      <item>CROSCO, naftni servisi, d.o.o.</item>
      <item>Anto Džalto</item>
      <item>Dragutin Španić</item>
      <item>Ivan Džalto</item>
      <item>Mijo Antunović</item>
      <item>Jure Džalto</item>
      <item>Antun Tetković</item>
      <item>Vedran Džalto</item>
      <item>PRIMORJE d.d. (u stečaju)</item>
      <item>Ivan Erdelja</item>
      <item>Hrvoje Tkalec</item>
      <item>Ivan Farkaš</item>
      <item>Ivo Lončar</item>
      <item>Branislav Filipović</item>
      <item>Srećko Tolić</item>
      <item>Ivan Gereci</item>
      <item>GEOTEHNIKA - KONSOLIDACIJA društvo s ograničenom odgovornošću za konsolidacijske radove</item>
      <item>Zlatko Grepo</item>
      <item>Romeo Tomak-marković</item>
      <item>Tomislav Grepo</item>
      <item>Nikola Vladić</item>
      <item>Tomislav Gudelj</item>
      <item>Miljenko Toplak</item>
      <item>Bojan Horvat</item>
      <item>RH MINISTARSTVO FINANCIJA PU Područni ured Zagreb</item>
      <item>Josip Horvat</item>
      <item>Vladimir Tusić</item>
      <item>Viktor Horvat</item>
      <item>Nikola Beljo</item>
      <item>Mato Ivandić</item>
      <item>Igor Valjan</item>
      <item>Mato Ivandić</item>
      <item>VODOOPSKRBA I ODVODNJA društvo s ograničenom odgovornošću za javnu vodoopskrbu i odvodnju</item>
      <item>Miljenko Ivanušec</item>
      <item>Suzi Vidošić</item>
      <item>Mato Jeličić</item>
      <item>Dragutin Benković</item>
      <item>Zlatko Jembrih</item>
      <item>Darko Vladić</item>
      <item>Tado Jukić</item>
      <item>ALLIANZ ZAGREB dioničko društvo za osiguranje</item>
      <item>Franjo Jurić</item>
      <item>Drago Vladić</item>
      <item>Luka Kandić</item>
      <item>ATLAS COPCO d.o.o. za usluge</item>
      <item>Zvonimir Kaniški</item>
      <item>Ivica Vlašić</item>
      <item>Danijela Karadža</item>
      <item>G.V. - PROM društvo s ograničenom odgovornošću za unutarnju, vanjsku trgovinu i usluge</item>
      <item>Damir Katačić</item>
      <item>Blaženka Vukić</item>
      <item>Matija Komljenović</item>
      <item>ADRIA NORMA d.o.o. za usluge i trgovinu</item>
      <item>Ivica Krasko</item>
      <item>Damir Vuradin</item>
      <item>Nedeljko Krbot</item>
      <item>GRAD VELIKA GORICA</item>
      <item>Branko Kršak</item>
      <item>Danijel Vukoja</item>
      <item>Andjelko Kvesić</item>
      <item>NEXE BETON d.o.o. za proizvodnju betona</item>
      <item>Anto Lončar</item>
      <item>Ivan Zeljko</item>
      <item>Ivan Magaš</item>
      <item>Igor Pačarić</item>
      <item>Krešimir Majdak</item>
      <item>Anđelko Zvonar</item>
      <item>Ivica Marasović</item>
      <item>DOKA Hrvatska društvo s ograničenom odgovornošću za proizvodnju, prodaju i iznajmljivanje oplatnih proizvoda i sustava</item>
      <item>Ante Matešić</item>
      <item>Antonio Žugec</item>
      <item>Slavko Miloš</item>
      <item>GRAD KUTINA</item>
      <item>Stjepan Nikolić</item>
      <item>Igor Žugec</item>
      <item>Zdenek Opolzer</item>
      <item>Hrvatski Telekom d.d.</item>
      <item>Mato Pačarić</item>
      <item>Matija Žugec</item>
      <item>Šimo Pačarić</item>
      <item>BOŽAN d.o.o. za proizvodnju, montažu, održavanje i trgovinu</item>
      <item>Stipo Parić</item>
      <item>Ivica Žuti</item>
      <item>Dubravko Pavleković</item>
      <item>AGRODUHAN društvo s ograničenom odgovornošću za poljoprivrednu proizvodnju i usluge</item>
      <item>Dubravko Pokec</item>
      <item>Rajko Bolanča</item>
      <item>Antonijo Pozaić</item>
      <item>INVENTO PRO d.o.o. za projektiranje</item>
      <item>Dragutin Proroković</item>
      <item>Goran Dizdar</item>
      <item>Ivica Pušić</item>
      <item>PBZ-LEASING, društvo s ograničenom odgovornošću za poslove leasinga</item>
      <item>Marijo Pušić</item>
      <item>Ivica Džalto</item>
      <item>Drago Filipović</item>
    </izvorni_sadrzaj>
    <derivirana_varijabla naziv="DomainObject.Predmet.OstaliListFormated_1">
      <item>GORDAN ČELIKOVIĆ</item>
      <item>IVAN KRSTANOVIĆ</item>
      <item>Petar Rogina</item>
      <item>Davorka Huljev</item>
      <item>Niko Rončević</item>
      <item>Dubravko Antonić</item>
      <item>Ivan Jelić</item>
      <item>Stjepan Bilić</item>
      <item>Božidar Sakač</item>
      <item>Josip Bilonić</item>
      <item>Edo Dundov</item>
      <item>Marko Bjelajac</item>
      <item>Šerif Selimanović</item>
      <item>Damir Blažinović</item>
      <item>ASTRA INTERNATIONAL, dioničko društvo za vanjsku trgovinu u stečaju</item>
      <item>Ivan Brkić</item>
      <item>Nikola Simić</item>
      <item>Marinko Brkić</item>
      <item>Dražen Čović</item>
      <item>Dražen Car</item>
      <item>Stevan Simić</item>
      <item>Gordan Čeliković</item>
      <item>CODEX SORTIUM društvo s ograničenom odgovornošću za pružanje kompleksnih konzalting usluga</item>
      <item>Marinko Čolak</item>
      <item>Zdenka Simić</item>
      <item>Ioan Darie</item>
      <item>Ivica Bahunek</item>
      <item>Velimir Dejanović</item>
      <item>Ramo Stenaklić</item>
      <item>Irena Držaić</item>
      <item>CROSCO, naftni servisi, d.o.o.</item>
      <item>Anto Džalto</item>
      <item>Dragutin Španić</item>
      <item>Ivan Džalto</item>
      <item>Mijo Antunović</item>
      <item>Jure Džalto</item>
      <item>Antun Tetković</item>
      <item>Vedran Džalto</item>
      <item>PRIMORJE d.d. (u stečaju)</item>
      <item>Ivan Erdelja</item>
      <item>Hrvoje Tkalec</item>
      <item>Ivan Farkaš</item>
      <item>Ivo Lončar</item>
      <item>Branislav Filipović</item>
      <item>Srećko Tolić</item>
      <item>Ivan Gereci</item>
      <item>GEOTEHNIKA - KONSOLIDACIJA društvo s ograničenom odgovornošću za konsolidacijske radove</item>
      <item>Zlatko Grepo</item>
      <item>Romeo Tomak-marković</item>
      <item>Tomislav Grepo</item>
      <item>Nikola Vladić</item>
      <item>Tomislav Gudelj</item>
      <item>Miljenko Toplak</item>
      <item>Bojan Horvat</item>
      <item>RH MINISTARSTVO FINANCIJA PU Područni ured Zagreb</item>
      <item>Josip Horvat</item>
      <item>Vladimir Tusić</item>
      <item>Viktor Horvat</item>
      <item>Nikola Beljo</item>
      <item>Mato Ivandić</item>
      <item>Igor Valjan</item>
      <item>Mato Ivandić</item>
      <item>VODOOPSKRBA I ODVODNJA društvo s ograničenom odgovornošću za javnu vodoopskrbu i odvodnju</item>
      <item>Miljenko Ivanušec</item>
      <item>Suzi Vidošić</item>
      <item>Mato Jeličić</item>
      <item>Dragutin Benković</item>
      <item>Zlatko Jembrih</item>
      <item>Darko Vladić</item>
      <item>Tado Jukić</item>
      <item>ALLIANZ ZAGREB dioničko društvo za osiguranje</item>
      <item>Franjo Jurić</item>
      <item>Drago Vladić</item>
      <item>Luka Kandić</item>
      <item>ATLAS COPCO d.o.o. za usluge</item>
      <item>Zvonimir Kaniški</item>
      <item>Ivica Vlašić</item>
      <item>Danijela Karadža</item>
      <item>G.V. - PROM društvo s ograničenom odgovornošću za unutarnju, vanjsku trgovinu i usluge</item>
      <item>Damir Katačić</item>
      <item>Blaženka Vukić</item>
      <item>Matija Komljenović</item>
      <item>ADRIA NORMA d.o.o. za usluge i trgovinu</item>
      <item>Ivica Krasko</item>
      <item>Damir Vuradin</item>
      <item>Nedeljko Krbot</item>
      <item>GRAD VELIKA GORICA</item>
      <item>Branko Kršak</item>
      <item>Danijel Vukoja</item>
      <item>Andjelko Kvesić</item>
      <item>NEXE BETON d.o.o. za proizvodnju betona</item>
      <item>Anto Lončar</item>
      <item>Ivan Zeljko</item>
      <item>Ivan Magaš</item>
      <item>Igor Pačarić</item>
      <item>Krešimir Majdak</item>
      <item>Anđelko Zvonar</item>
      <item>Ivica Marasović</item>
      <item>DOKA Hrvatska društvo s ograničenom odgovornošću za proizvodnju, prodaju i iznajmljivanje oplatnih proizvoda i sustava</item>
      <item>Ante Matešić</item>
      <item>Antonio Žugec</item>
      <item>Slavko Miloš</item>
      <item>GRAD KUTINA</item>
      <item>Stjepan Nikolić</item>
      <item>Igor Žugec</item>
      <item>Zdenek Opolzer</item>
      <item>Hrvatski Telekom d.d.</item>
      <item>Mato Pačarić</item>
      <item>Matija Žugec</item>
      <item>Šimo Pačarić</item>
      <item>BOŽAN d.o.o. za proizvodnju, montažu, održavanje i trgovinu</item>
      <item>Stipo Parić</item>
      <item>Ivica Žuti</item>
      <item>Dubravko Pavleković</item>
      <item>AGRODUHAN društvo s ograničenom odgovornošću za poljoprivrednu proizvodnju i usluge</item>
      <item>Dubravko Pokec</item>
      <item>Rajko Bolanča</item>
      <item>Antonijo Pozaić</item>
      <item>INVENTO PRO d.o.o. za projektiranje</item>
      <item>Dragutin Proroković</item>
      <item>Goran Dizdar</item>
      <item>Ivica Pušić</item>
      <item>PBZ-LEASING, društvo s ograničenom odgovornošću za poslove leasinga</item>
      <item>Marijo Pušić</item>
      <item>Ivica Džalto</item>
      <item>Drago Filipović</item>
    </derivirana_varijabla>
  </DomainObject.Predmet.OstaliListFormated>
  <DomainObject.Predmet.OstaliListFormatedOIB>
    <izvorni_sadrzaj>
      <item>GORDAN ČELIKOVIĆ</item>
      <item>IVAN KRSTANOVIĆ</item>
      <item>Petar Rogina, OIB 63997524913</item>
      <item>Davorka Huljev, OIB 34743014377</item>
      <item>Niko Rončević, OIB 33685622943</item>
      <item>Dubravko Antonić, OIB 92781625528</item>
      <item>Ivan Jelić, OIB 66509094385</item>
      <item>Stjepan Bilić, OIB 01085232535</item>
      <item>Božidar Sakač, OIB 55583194121</item>
      <item>Josip Bilonić, OIB 48206131453</item>
      <item>Edo Dundov, OIB 82707099489</item>
      <item>Marko Bjelajac, OIB 03572886385</item>
      <item>Šerif Selimanović, OIB 95239548463</item>
      <item>Damir Blažinović, OIB 54228238529</item>
      <item>ASTRA INTERNATIONAL, dioničko društvo za vanjsku trgovinu u stečaju, OIB 98560810474</item>
      <item>Ivan Brkić, OIB 36145912288</item>
      <item>Nikola Simić, OIB 66916973868</item>
      <item>Marinko Brkić, OIB 04900687543</item>
      <item>Dražen Čović, OIB 47069091684</item>
      <item>Dražen Car, OIB 78763799516</item>
      <item>Stevan Simić, OIB 03459360292</item>
      <item>Gordan Čeliković, OIB 91346275353</item>
      <item>CODEX SORTIUM društvo s ograničenom odgovornošću za pružanje kompleksnih konzalting usluga, OIB 83918065246</item>
      <item>Marinko Čolak, OIB 43924160222</item>
      <item>Zdenka Simić, OIB 29961368203</item>
      <item>Ioan Darie, OIB 86457593623</item>
      <item>Ivica Bahunek, OIB 98785571764</item>
      <item>Velimir Dejanović, OIB 15359050296</item>
      <item>Ramo Stenaklić, OIB 40613705522</item>
      <item>Irena Držaić, OIB 13313590208</item>
      <item>CROSCO, naftni servisi, d.o.o., OIB 15538072333</item>
      <item>Anto Džalto, OIB 32218075217</item>
      <item>Dragutin Španić, OIB 60485237828</item>
      <item>Ivan Džalto, OIB 81761619819</item>
      <item>Mijo Antunović, OIB 92326507340</item>
      <item>Jure Džalto, OIB 30890923159</item>
      <item>Antun Tetković, OIB 99206482085</item>
      <item>Vedran Džalto, OIB 15850032354</item>
      <item>PRIMORJE d.d. (u stečaju), OIB </item>
      <item>Ivan Erdelja, OIB 68527001750</item>
      <item>Hrvoje Tkalec, OIB 80189233253</item>
      <item>Ivan Farkaš, OIB 11262369181</item>
      <item>Ivo Lončar, OIB 72603422183</item>
      <item>Branislav Filipović, OIB 81167862221</item>
      <item>Srećko Tolić, OIB 72641126749</item>
      <item>Ivan Gereci, OIB 88962988662</item>
      <item>GEOTEHNIKA - KONSOLIDACIJA društvo s ograničenom odgovornošću za konsolidacijske radove, OIB 96552131417</item>
      <item>Zlatko Grepo, OIB 39526623368</item>
      <item>Romeo Tomak-marković, OIB 07028605773</item>
      <item>Tomislav Grepo, OIB 40986687180</item>
      <item>Nikola Vladić, OIB 32815247104</item>
      <item>Tomislav Gudelj, OIB 13054333296</item>
      <item>Miljenko Toplak, OIB 06327857077</item>
      <item>Bojan Horvat, OIB 92393650679</item>
      <item>RH MINISTARSTVO FINANCIJA PU Područni ured Zagreb, OIB 18683136487</item>
      <item>Josip Horvat, OIB 24439125142</item>
      <item>Vladimir Tusić, OIB 05404516915</item>
      <item>Viktor Horvat, OIB 28768985379</item>
      <item>Nikola Beljo, OIB 02477699132</item>
      <item>Mato Ivandić, OIB 77136564688</item>
      <item>Igor Valjan, OIB 80754720860</item>
      <item>Mato Ivandić, OIB 77136564688</item>
      <item>VODOOPSKRBA I ODVODNJA društvo s ograničenom odgovornošću za javnu vodoopskrbu i odvodnju, OIB 83416546499</item>
      <item>Miljenko Ivanušec, OIB 24353874744</item>
      <item>Suzi Vidošić, OIB 71891960080</item>
      <item>Mato Jeličić, OIB 69436403725</item>
      <item>Dragutin Benković, OIB </item>
      <item>Zlatko Jembrih, OIB 34742636426</item>
      <item>Darko Vladić, OIB 18001113826</item>
      <item>Tado Jukić, OIB 52548758185</item>
      <item>ALLIANZ ZAGREB dioničko društvo za osiguranje, OIB 23759810849</item>
      <item>Franjo Jurić, OIB 40993775827</item>
      <item>Drago Vladić, OIB 50029218206</item>
      <item>Luka Kandić, OIB 77474096954</item>
      <item>ATLAS COPCO d.o.o. za usluge, OIB 80829168312</item>
      <item>Zvonimir Kaniški, OIB 36556804137</item>
      <item>Ivica Vlašić, OIB 84241473307</item>
      <item>Danijela Karadža, OIB 65070174340</item>
      <item>G.V. - PROM društvo s ograničenom odgovornošću za unutarnju, vanjsku trgovinu i usluge, OIB 64880141785</item>
      <item>Damir Katačić, OIB 26308235284</item>
      <item>Blaženka Vukić, OIB 28193063064</item>
      <item>Matija Komljenović, OIB 60950406105</item>
      <item>ADRIA NORMA d.o.o. za usluge i trgovinu, OIB 80109305109</item>
      <item>Ivica Krasko, OIB 97869477343</item>
      <item>Damir Vuradin, OIB 43582143053</item>
      <item>Nedeljko Krbot, OIB 94557819780</item>
      <item>GRAD VELIKA GORICA, OIB 75834963344</item>
      <item>Branko Kršak, OIB 91751500788</item>
      <item>Danijel Vukoja, OIB 08367054640</item>
      <item>Andjelko Kvesić, OIB 41803507944</item>
      <item>NEXE BETON d.o.o. za proizvodnju betona, OIB 48358267745</item>
      <item>Anto Lončar, OIB 24664216966</item>
      <item>Ivan Zeljko, OIB 62128946266</item>
      <item>Ivan Magaš, OIB 38561061351</item>
      <item>Igor Pačarić, OIB 99043160937</item>
      <item>Krešimir Majdak, OIB 99032133739</item>
      <item>Anđelko Zvonar, OIB 70192758920</item>
      <item>Ivica Marasović, OIB 01549404409</item>
      <item>DOKA Hrvatska društvo s ograničenom odgovornošću za proizvodnju, prodaju i iznajmljivanje oplatnih proizvoda i sustava, OIB 25940944046</item>
      <item>Ante Matešić, OIB 40184613069</item>
      <item>Antonio Žugec, OIB 02507758170</item>
      <item>Slavko Miloš, OIB 00667656692</item>
      <item>GRAD KUTINA, OIB 41888874500</item>
      <item>Stjepan Nikolić, OIB 94908627843</item>
      <item>Igor Žugec, OIB 65955197530</item>
      <item>Zdenek Opolzer, OIB 82055885044</item>
      <item>Hrvatski Telekom d.d., OIB 81793146560</item>
      <item>Mato Pačarić, OIB 28682825607</item>
      <item>Matija Žugec, OIB 94249849148</item>
      <item>Šimo Pačarić, OIB 31162258450</item>
      <item>BOŽAN d.o.o. za proizvodnju, montažu, održavanje i trgovinu, OIB 66214866918</item>
      <item>Stipo Parić, OIB 70913141022</item>
      <item>Ivica Žuti, OIB 73022697913</item>
      <item>Dubravko Pavleković, OIB 62804018402</item>
      <item>AGRODUHAN društvo s ograničenom odgovornošću za poljoprivrednu proizvodnju i usluge, OIB 97446273531</item>
      <item>Dubravko Pokec, OIB 99582714781</item>
      <item>Rajko Bolanča, OIB 64859520014</item>
      <item>Antonijo Pozaić, OIB 78069739653</item>
      <item>INVENTO PRO d.o.o. za projektiranje, OIB 91338031185</item>
      <item>Dragutin Proroković, OIB 70304758082</item>
      <item>Goran Dizdar, OIB 01904605580</item>
      <item>Ivica Pušić, OIB 98598974022</item>
      <item>PBZ-LEASING, društvo s ograničenom odgovornošću za poslove leasinga, OIB 57270798205</item>
      <item>Marijo Pušić, OIB 41233905945</item>
      <item>Ivica Džalto, OIB 09844015675</item>
      <item>Drago Filipović, OIB 34215549900</item>
    </izvorni_sadrzaj>
    <derivirana_varijabla naziv="DomainObject.Predmet.OstaliListFormatedOIB_1">
      <item>GORDAN ČELIKOVIĆ</item>
      <item>IVAN KRSTANOVIĆ</item>
      <item>Petar Rogina, OIB 63997524913</item>
      <item>Davorka Huljev, OIB 34743014377</item>
      <item>Niko Rončević, OIB 33685622943</item>
      <item>Dubravko Antonić, OIB 92781625528</item>
      <item>Ivan Jelić, OIB 66509094385</item>
      <item>Stjepan Bilić, OIB 01085232535</item>
      <item>Božidar Sakač, OIB 55583194121</item>
      <item>Josip Bilonić, OIB 48206131453</item>
      <item>Edo Dundov, OIB 82707099489</item>
      <item>Marko Bjelajac, OIB 03572886385</item>
      <item>Šerif Selimanović, OIB 95239548463</item>
      <item>Damir Blažinović, OIB 54228238529</item>
      <item>ASTRA INTERNATIONAL, dioničko društvo za vanjsku trgovinu u stečaju, OIB 98560810474</item>
      <item>Ivan Brkić, OIB 36145912288</item>
      <item>Nikola Simić, OIB 66916973868</item>
      <item>Marinko Brkić, OIB 04900687543</item>
      <item>Dražen Čović, OIB 47069091684</item>
      <item>Dražen Car, OIB 78763799516</item>
      <item>Stevan Simić, OIB 03459360292</item>
      <item>Gordan Čeliković, OIB 91346275353</item>
      <item>CODEX SORTIUM društvo s ograničenom odgovornošću za pružanje kompleksnih konzalting usluga, OIB 83918065246</item>
      <item>Marinko Čolak, OIB 43924160222</item>
      <item>Zdenka Simić, OIB 29961368203</item>
      <item>Ioan Darie, OIB 86457593623</item>
      <item>Ivica Bahunek, OIB 98785571764</item>
      <item>Velimir Dejanović, OIB 15359050296</item>
      <item>Ramo Stenaklić, OIB 40613705522</item>
      <item>Irena Držaić, OIB 13313590208</item>
      <item>CROSCO, naftni servisi, d.o.o., OIB 15538072333</item>
      <item>Anto Džalto, OIB 32218075217</item>
      <item>Dragutin Španić, OIB 60485237828</item>
      <item>Ivan Džalto, OIB 81761619819</item>
      <item>Mijo Antunović, OIB 92326507340</item>
      <item>Jure Džalto, OIB 30890923159</item>
      <item>Antun Tetković, OIB 99206482085</item>
      <item>Vedran Džalto, OIB 15850032354</item>
      <item>PRIMORJE d.d. (u stečaju), OIB </item>
      <item>Ivan Erdelja, OIB 68527001750</item>
      <item>Hrvoje Tkalec, OIB 80189233253</item>
      <item>Ivan Farkaš, OIB 11262369181</item>
      <item>Ivo Lončar, OIB 72603422183</item>
      <item>Branislav Filipović, OIB 81167862221</item>
      <item>Srećko Tolić, OIB 72641126749</item>
      <item>Ivan Gereci, OIB 88962988662</item>
      <item>GEOTEHNIKA - KONSOLIDACIJA društvo s ograničenom odgovornošću za konsolidacijske radove, OIB 96552131417</item>
      <item>Zlatko Grepo, OIB 39526623368</item>
      <item>Romeo Tomak-marković, OIB 07028605773</item>
      <item>Tomislav Grepo, OIB 40986687180</item>
      <item>Nikola Vladić, OIB 32815247104</item>
      <item>Tomislav Gudelj, OIB 13054333296</item>
      <item>Miljenko Toplak, OIB 06327857077</item>
      <item>Bojan Horvat, OIB 92393650679</item>
      <item>RH MINISTARSTVO FINANCIJA PU Područni ured Zagreb, OIB 18683136487</item>
      <item>Josip Horvat, OIB 24439125142</item>
      <item>Vladimir Tusić, OIB 05404516915</item>
      <item>Viktor Horvat, OIB 28768985379</item>
      <item>Nikola Beljo, OIB 02477699132</item>
      <item>Mato Ivandić, OIB 77136564688</item>
      <item>Igor Valjan, OIB 80754720860</item>
      <item>Mato Ivandić, OIB 77136564688</item>
      <item>VODOOPSKRBA I ODVODNJA društvo s ograničenom odgovornošću za javnu vodoopskrbu i odvodnju, OIB 83416546499</item>
      <item>Miljenko Ivanušec, OIB 24353874744</item>
      <item>Suzi Vidošić, OIB 71891960080</item>
      <item>Mato Jeličić, OIB 69436403725</item>
      <item>Dragutin Benković, OIB </item>
      <item>Zlatko Jembrih, OIB 34742636426</item>
      <item>Darko Vladić, OIB 18001113826</item>
      <item>Tado Jukić, OIB 52548758185</item>
      <item>ALLIANZ ZAGREB dioničko društvo za osiguranje, OIB 23759810849</item>
      <item>Franjo Jurić, OIB 40993775827</item>
      <item>Drago Vladić, OIB 50029218206</item>
      <item>Luka Kandić, OIB 77474096954</item>
      <item>ATLAS COPCO d.o.o. za usluge, OIB 80829168312</item>
      <item>Zvonimir Kaniški, OIB 36556804137</item>
      <item>Ivica Vlašić, OIB 84241473307</item>
      <item>Danijela Karadža, OIB 65070174340</item>
      <item>G.V. - PROM društvo s ograničenom odgovornošću za unutarnju, vanjsku trgovinu i usluge, OIB 64880141785</item>
      <item>Damir Katačić, OIB 26308235284</item>
      <item>Blaženka Vukić, OIB 28193063064</item>
      <item>Matija Komljenović, OIB 60950406105</item>
      <item>ADRIA NORMA d.o.o. za usluge i trgovinu, OIB 80109305109</item>
      <item>Ivica Krasko, OIB 97869477343</item>
      <item>Damir Vuradin, OIB 43582143053</item>
      <item>Nedeljko Krbot, OIB 94557819780</item>
      <item>GRAD VELIKA GORICA, OIB 75834963344</item>
      <item>Branko Kršak, OIB 91751500788</item>
      <item>Danijel Vukoja, OIB 08367054640</item>
      <item>Andjelko Kvesić, OIB 41803507944</item>
      <item>NEXE BETON d.o.o. za proizvodnju betona, OIB 48358267745</item>
      <item>Anto Lončar, OIB 24664216966</item>
      <item>Ivan Zeljko, OIB 62128946266</item>
      <item>Ivan Magaš, OIB 38561061351</item>
      <item>Igor Pačarić, OIB 99043160937</item>
      <item>Krešimir Majdak, OIB 99032133739</item>
      <item>Anđelko Zvonar, OIB 70192758920</item>
      <item>Ivica Marasović, OIB 01549404409</item>
      <item>DOKA Hrvatska društvo s ograničenom odgovornošću za proizvodnju, prodaju i iznajmljivanje oplatnih proizvoda i sustava, OIB 25940944046</item>
      <item>Ante Matešić, OIB 40184613069</item>
      <item>Antonio Žugec, OIB 02507758170</item>
      <item>Slavko Miloš, OIB 00667656692</item>
      <item>GRAD KUTINA, OIB 41888874500</item>
      <item>Stjepan Nikolić, OIB 94908627843</item>
      <item>Igor Žugec, OIB 65955197530</item>
      <item>Zdenek Opolzer, OIB 82055885044</item>
      <item>Hrvatski Telekom d.d., OIB 81793146560</item>
      <item>Mato Pačarić, OIB 28682825607</item>
      <item>Matija Žugec, OIB 94249849148</item>
      <item>Šimo Pačarić, OIB 31162258450</item>
      <item>BOŽAN d.o.o. za proizvodnju, montažu, održavanje i trgovinu, OIB 66214866918</item>
      <item>Stipo Parić, OIB 70913141022</item>
      <item>Ivica Žuti, OIB 73022697913</item>
      <item>Dubravko Pavleković, OIB 62804018402</item>
      <item>AGRODUHAN društvo s ograničenom odgovornošću za poljoprivrednu proizvodnju i usluge, OIB 97446273531</item>
      <item>Dubravko Pokec, OIB 99582714781</item>
      <item>Rajko Bolanča, OIB 64859520014</item>
      <item>Antonijo Pozaić, OIB 78069739653</item>
      <item>INVENTO PRO d.o.o. za projektiranje, OIB 91338031185</item>
      <item>Dragutin Proroković, OIB 70304758082</item>
      <item>Goran Dizdar, OIB 01904605580</item>
      <item>Ivica Pušić, OIB 98598974022</item>
      <item>PBZ-LEASING, društvo s ograničenom odgovornošću za poslove leasinga, OIB 57270798205</item>
      <item>Marijo Pušić, OIB 41233905945</item>
      <item>Ivica Džalto, OIB 09844015675</item>
      <item>Drago Filipović, OIB 34215549900</item>
    </derivirana_varijabla>
  </DomainObject.Predmet.OstaliListFormatedOIB>
  <DomainObject.Predmet.OstaliListFormatedWithAdress>
    <izvorni_sadrzaj>
      <item>GORDAN ČELIKOVIĆ, MALE PUTINE 12, 10000 Zagreb</item>
      <item>IVAN KRSTANOVIĆ, 8. POŽARINJE 15, 10000 Zagreb</item>
      <item>Petar Rogina, Vinogradska 44, 49250 Zlatar</item>
      <item>Davorka Huljev, Miramarska 13/D, 10000 Zagreb</item>
      <item>Niko Rončević, Istarska Ulica 29, 48260 Križevci</item>
      <item>Dubravko Antonić, Vretenec 23, 10360 Sesvete</item>
      <item>Ivan Jelić, Janka Leskovara 1, 10000 Zagreb</item>
      <item>Stjepan Bilić, Ilica 346, 10000 Zagreb</item>
      <item>Božidar Sakač, Kapela Kalnička 21, 42220 Kapela Kalnička</item>
      <item>Josip Bilonić, Boki 5, 10370 Puhovo</item>
      <item>Edo Dundov, Vladimira Ruždjaka 9c, 10000 Zagreb</item>
      <item>Marko Bjelajac, Matijašec 29, 10000 Zagreb</item>
      <item>Šerif Selimanović, I.kozari Put Xii.odvojak 43, 10000 Zagreb</item>
      <item>Damir Blažinović, Siromajska Cesta 22, 10361 Struga Nartska</item>
      <item>ASTRA INTERNATIONAL, dioničko društvo za vanjsku trgovinu u stečaju, Budmanijeva 5, 10000 Zagreb</item>
      <item>Ivan Brkić, Kralja Zvonimira 17, 34310 Gradac</item>
      <item>Nikola Simić, Nikole Bonifačića 15, 10410 Velika Gorica</item>
      <item>Marinko Brkić, Kralja Zvonimira 17, 34310 Gradac</item>
      <item>Dražen Čović, Plješevička 19, 31431 Čepin</item>
      <item>Dražen Car, Kordunska 9, 10000 Zagreb</item>
      <item>Stevan Simić, Dragutina Domjanića 5, 10410 Velika Gorica</item>
      <item>Gordan Čeliković, Borovci 18, 10000 Zagreb</item>
      <item>CODEX SORTIUM društvo s ograničenom odgovornošću za pružanje kompleksnih konzalting usluga, Ivana Šibla 9, 10000 Zagreb</item>
      <item>Marinko Čolak, Stjepana Radića 119, 34310 Gradac</item>
      <item>Zdenka Simić, Dragutina Domjanića 5, 10410 Velika Gorica</item>
      <item>Ioan Darie</item>
      <item>Ivica Bahunek, Ivanovo Polje 8, 42220 Ljubešćica</item>
      <item>Velimir Dejanović, Baranovićeva Ulica 12, 10000 Zagreb</item>
      <item>Ramo Stenaklić, Ii.kozari Put Iii.odvojak 2a, 10000 Zagreb</item>
      <item>Irena Držaić, Rudolfa Bićanića 20, 10000 Zagreb</item>
      <item>CROSCO, naftni servisi, d.o.o., Grada Vukovara 18, 10000 Zagreb</item>
      <item>Anto Džalto, Vinka Sedinića 17, 10361 Dumovec</item>
      <item>Dragutin Španić, Kalnička 50, 42220 Ljubešćica</item>
      <item>Ivan Džalto, Ilica 346, 10000 Zagreb</item>
      <item>Mijo Antunović, Matije Gupca 72, 49210 Zabok</item>
      <item>Jure Džalto, Vugrovečka 77, 10360 Dobrodol</item>
      <item>Antun Tetković, Ante Starčevića 40, 32262 Račinovci</item>
      <item>Vedran Džalto, Mira Barešića 14, 21000 Split</item>
      <item>PRIMORJE d.d. (u stečaju), Vipovska cesta 3, 5270 Ajdovščina</item>
      <item>Ivan Erdelja, Mihovljan 344, 49252 Mihovljan</item>
      <item>Hrvoje Tkalec, Zagorska Cesta 37, 10296 Luka</item>
      <item>Ivan Farkaš, Kralja Zvonimira 12, 31403 Vladislavci</item>
      <item>Ivo Lončar, Ustirama 0, Prozor-rama</item>
      <item>Branislav Filipović, Šćit 0, Prozor-rama</item>
      <item>Srećko Tolić, Vlade Gotovca 9, 10000 Zagreb</item>
      <item>Ivan Gereci, Laz Bistrički 46, 49246 Laz Bistrički</item>
      <item>GEOTEHNIKA - KONSOLIDACIJA društvo s ograničenom odgovornošću za konsolidacijske radove, Siget 16B, 10000 Zagreb</item>
      <item>Zlatko Grepo, Josipa Kozarca 57, 31224 Koška</item>
      <item>Romeo Tomak-marković, Boševci 12a, 47280 Boševci</item>
      <item>Tomislav Grepo, Zrinsko Frankopanska 12, 31512 Feričanci</item>
      <item>Nikola Vladić, Josipa Pupačića 4, 10000 Zagreb</item>
      <item>Tomislav Gudelj, Trg Otokara Keršovanija 8, 10000 Zagreb</item>
      <item>Miljenko Toplak, Donje Makojišće 203, 42220 Donje Makojišće</item>
      <item>Bojan Horvat, Pavlenski Put 5o, 10000 Zagreb</item>
      <item>RH MINISTARSTVO FINANCIJA PU Područni ured Zagreb, Avenija Dubrovnik 32, 10000 Zagreb</item>
      <item>Josip Horvat, Krč 39, 42220 Krč</item>
      <item>Vladimir Tusić, Sjenjak 48, 31000 Osijek</item>
      <item>Viktor Horvat, Sajmišna 50, 49250 Zlatar</item>
      <item>Nikola Beljo, Lučica Xxix 5, 23234 Vir</item>
      <item>Mato Ivandić, Detkovac 172, 33411 Detkovac</item>
      <item>Igor Valjan, Švica 47, 53220 Švica</item>
      <item>Mato Ivandić, Detkovac 172, 33411 Detkovac</item>
      <item>VODOOPSKRBA I ODVODNJA društvo s ograničenom odgovornošću za javnu vodoopskrbu i odvodnju, Folnegovićeva 1, 10000 Zagreb</item>
      <item>Miljenko Ivanušec, Zagrebačka 63, 42220 Ljubešćica</item>
      <item>Suzi Vidošić, Drage Gervaisa 23, 10000 Zagreb</item>
      <item>Mato Jeličić, Kustošijski Venec 80, 10000 Zagreb</item>
      <item>Dragutin Benković, Donje Mokojišće 203, 42220 Novi Marof</item>
      <item>Zlatko Jembrih, Mače 32h, 49250 Mače</item>
      <item>Darko Vladić, Savska 39, 35425 Davor</item>
      <item>Tado Jukić, Kikićeva 16, 10000 Zagreb</item>
      <item>ALLIANZ ZAGREB dioničko društvo za osiguranje, Heinzelova 70, 10000 Zagreb</item>
      <item>Franjo Jurić, Andrije Pirnata 2, 44250 Petrinja</item>
      <item>Drago Vladić, Ilica 346, 10000 Zagreb</item>
      <item>Luka Kandić, Nikole Šubića Zrinskog 10, 31542 Beničanci</item>
      <item>ATLAS COPCO d.o.o. za usluge, Slavonska avenija 19, 10000 Zagreb</item>
      <item>Zvonimir Kaniški, Staromlinska 74, 42000 Gornji Kućan</item>
      <item>Ivica Vlašić, Ribnica 175a, 10410 Ribnica</item>
      <item>Danijela Karadža, Redovka 15, 10000 Zagreb</item>
      <item>G.V. - PROM društvo s ograničenom odgovornošću za unutarnju, vanjsku trgovinu i usluge, Augusta Šenoe 2, 10450 Jastrebarsko</item>
      <item>Damir Katačić, 3. Pile 12, 10000 Zagreb</item>
      <item>Blaženka Vukić, Rudopoljska 12, 10000 Zagreb</item>
      <item>Matija Komljenović, Japjeci 10, 10255 Donji Stupnik</item>
      <item>ADRIA NORMA d.o.o. za usluge i trgovinu, Ulica grada Vukovara 284/C, 10000 Zagreb</item>
      <item>Ivica Krasko, Stjepana Radića 155, 34310 Gradac</item>
      <item>Damir Vuradin, Remetinec 230, 42220 Remetinec</item>
      <item>Nedeljko Krbot, Grana 67a, 42220 Grana</item>
      <item>GRAD VELIKA GORICA, Trg kralja Tomislava 34, 10410 Velika Gorica</item>
      <item>Branko Kršak, Sveta Helena 93, 10382 Sveta Helena</item>
      <item>Danijel Vukoja, Kačićeva 56, 35425 Davor</item>
      <item>Andjelko Kvesić, Ivanićgradska 56, 10000 Zagreb</item>
      <item>NEXE BETON d.o.o. za proizvodnju betona, Braće Radića 200, 31500 Našice</item>
      <item>Anto Lončar, Josipa Stipana Reljkovića 24, 32281 Ivankovo</item>
      <item>Ivan Zeljko, Alojzija Stepinca 44, 34310 Gradac</item>
      <item>Ivan Magaš, Ferenščica I. 47, 10000 Zagreb</item>
      <item>Igor Pačarić, Štrosmajerova 20, 31402 Koritna</item>
      <item>Krešimir Majdak, Donja Batina 133, 49250 Donja Batina</item>
      <item>Anđelko Zvonar, Zagrebačka 84a, 42220 Ljubešćica</item>
      <item>Ivica Marasović, Savska Cesta 56, 10000 Zagreb</item>
      <item>DOKA Hrvatska društvo s ograničenom odgovornošću za proizvodnju, prodaju i iznajmljivanje oplatnih proizvoda i sustava, Radnička cesta 173/g, 10000 Zagreb</item>
      <item>Ante Matešić, Kustošijski Venec 80, 10000 Zagreb</item>
      <item>Antonio Žugec, Možđenec 83, 42220 Možđenec</item>
      <item>Slavko Miloš, Iii.kozari Put 83, 10000 Zagreb</item>
      <item>GRAD KUTINA, Trg kralja Tomislava 12, 44320 Kutina</item>
      <item>Stjepan Nikolić, Ulica Augusta Šenoe 33, 10290 Zaprešić</item>
      <item>Igor Žugec, Možđenec 172, 42220 Možđenec</item>
      <item>Zdenek Opolzer, Viganj 118, 20267 Viganj</item>
      <item>Hrvatski Telekom d.d., Roberta Frangeša Mihanovića 9, 10000 Zagreb</item>
      <item>Mato Pačarić, Štrosmajerova 20, 31402 Koritna</item>
      <item>Matija Žugec, Možđenec 26, 42220 Možđenec</item>
      <item>Šimo Pačarić, Štrosmajerova 13, 31402 Koritna</item>
      <item>BOŽAN d.o.o. za proizvodnju, montažu, održavanje i trgovinu, 3. Kozari put 85, 10000 Zagreb</item>
      <item>Stipo Parić, Drage 8, 10000 Zagreb</item>
      <item>Ivica Žuti, Možđenec 183a, 42220 Možđenec</item>
      <item>Dubravko Pavleković, Tihi Dol 26, 10000 Zagreb</item>
      <item>AGRODUHAN društvo s ograničenom odgovornošću za poljoprivrednu proizvodnju i usluge, Nikole Šubića Zrinskog 30, 33520 Slatina</item>
      <item>Dubravko Pokec, Andrije Hebranga 7, 48350 Virje</item>
      <item>Rajko Bolanča, Ii. Ferenščica Ii. Odvojak 9, 10000 Zagreb</item>
      <item>Antonijo Pozaić, Franje Horvata Kiša 42, 49250 Zlatar</item>
      <item>INVENTO PRO d.o.o. za projektiranje, Držićeva 81b, 10000 Zagreb</item>
      <item>Dragutin Proroković, Fausta Vrančića 2, 10000 Zagreb</item>
      <item>Goran Dizdar, Kralja Zvonimira 12, 47000 Karlovac</item>
      <item>Ivica Pušić, Don Mate Šantića 20, 21217 Kaštel Novi</item>
      <item>PBZ-LEASING, društvo s ograničenom odgovornošću za poslove leasinga, Radnička cesta 44, 10000 Zagreb</item>
      <item>Marijo Pušić, Ulica A. Gustava Matoša 3, 10360 Sesvete</item>
      <item>Ivica Džalto, Vukovarska 8, 22300 Knin</item>
      <item>Drago Filipović, Savska Cesta 101a, 10000 Zagreb</item>
    </izvorni_sadrzaj>
    <derivirana_varijabla naziv="DomainObject.Predmet.OstaliListFormatedWithAdress_1">
      <item>GORDAN ČELIKOVIĆ, MALE PUTINE 12, 10000 Zagreb</item>
      <item>IVAN KRSTANOVIĆ, 8. POŽARINJE 15, 10000 Zagreb</item>
      <item>Petar Rogina, Vinogradska 44, 49250 Zlatar</item>
      <item>Davorka Huljev, Miramarska 13/D, 10000 Zagreb</item>
      <item>Niko Rončević, Istarska Ulica 29, 48260 Križevci</item>
      <item>Dubravko Antonić, Vretenec 23, 10360 Sesvete</item>
      <item>Ivan Jelić, Janka Leskovara 1, 10000 Zagreb</item>
      <item>Stjepan Bilić, Ilica 346, 10000 Zagreb</item>
      <item>Božidar Sakač, Kapela Kalnička 21, 42220 Kapela Kalnička</item>
      <item>Josip Bilonić, Boki 5, 10370 Puhovo</item>
      <item>Edo Dundov, Vladimira Ruždjaka 9c, 10000 Zagreb</item>
      <item>Marko Bjelajac, Matijašec 29, 10000 Zagreb</item>
      <item>Šerif Selimanović, I.kozari Put Xii.odvojak 43, 10000 Zagreb</item>
      <item>Damir Blažinović, Siromajska Cesta 22, 10361 Struga Nartska</item>
      <item>ASTRA INTERNATIONAL, dioničko društvo za vanjsku trgovinu u stečaju, Budmanijeva 5, 10000 Zagreb</item>
      <item>Ivan Brkić, Kralja Zvonimira 17, 34310 Gradac</item>
      <item>Nikola Simić, Nikole Bonifačića 15, 10410 Velika Gorica</item>
      <item>Marinko Brkić, Kralja Zvonimira 17, 34310 Gradac</item>
      <item>Dražen Čović, Plješevička 19, 31431 Čepin</item>
      <item>Dražen Car, Kordunska 9, 10000 Zagreb</item>
      <item>Stevan Simić, Dragutina Domjanića 5, 10410 Velika Gorica</item>
      <item>Gordan Čeliković, Borovci 18, 10000 Zagreb</item>
      <item>CODEX SORTIUM društvo s ograničenom odgovornošću za pružanje kompleksnih konzalting usluga, Ivana Šibla 9, 10000 Zagreb</item>
      <item>Marinko Čolak, Stjepana Radića 119, 34310 Gradac</item>
      <item>Zdenka Simić, Dragutina Domjanića 5, 10410 Velika Gorica</item>
      <item>Ioan Darie</item>
      <item>Ivica Bahunek, Ivanovo Polje 8, 42220 Ljubešćica</item>
      <item>Velimir Dejanović, Baranovićeva Ulica 12, 10000 Zagreb</item>
      <item>Ramo Stenaklić, Ii.kozari Put Iii.odvojak 2a, 10000 Zagreb</item>
      <item>Irena Držaić, Rudolfa Bićanića 20, 10000 Zagreb</item>
      <item>CROSCO, naftni servisi, d.o.o., Grada Vukovara 18, 10000 Zagreb</item>
      <item>Anto Džalto, Vinka Sedinića 17, 10361 Dumovec</item>
      <item>Dragutin Španić, Kalnička 50, 42220 Ljubešćica</item>
      <item>Ivan Džalto, Ilica 346, 10000 Zagreb</item>
      <item>Mijo Antunović, Matije Gupca 72, 49210 Zabok</item>
      <item>Jure Džalto, Vugrovečka 77, 10360 Dobrodol</item>
      <item>Antun Tetković, Ante Starčevića 40, 32262 Račinovci</item>
      <item>Vedran Džalto, Mira Barešića 14, 21000 Split</item>
      <item>PRIMORJE d.d. (u stečaju), Vipovska cesta 3, 5270 Ajdovščina</item>
      <item>Ivan Erdelja, Mihovljan 344, 49252 Mihovljan</item>
      <item>Hrvoje Tkalec, Zagorska Cesta 37, 10296 Luka</item>
      <item>Ivan Farkaš, Kralja Zvonimira 12, 31403 Vladislavci</item>
      <item>Ivo Lončar, Ustirama 0, Prozor-rama</item>
      <item>Branislav Filipović, Šćit 0, Prozor-rama</item>
      <item>Srećko Tolić, Vlade Gotovca 9, 10000 Zagreb</item>
      <item>Ivan Gereci, Laz Bistrički 46, 49246 Laz Bistrički</item>
      <item>GEOTEHNIKA - KONSOLIDACIJA društvo s ograničenom odgovornošću za konsolidacijske radove, Siget 16B, 10000 Zagreb</item>
      <item>Zlatko Grepo, Josipa Kozarca 57, 31224 Koška</item>
      <item>Romeo Tomak-marković, Boševci 12a, 47280 Boševci</item>
      <item>Tomislav Grepo, Zrinsko Frankopanska 12, 31512 Feričanci</item>
      <item>Nikola Vladić, Josipa Pupačića 4, 10000 Zagreb</item>
      <item>Tomislav Gudelj, Trg Otokara Keršovanija 8, 10000 Zagreb</item>
      <item>Miljenko Toplak, Donje Makojišće 203, 42220 Donje Makojišće</item>
      <item>Bojan Horvat, Pavlenski Put 5o, 10000 Zagreb</item>
      <item>RH MINISTARSTVO FINANCIJA PU Područni ured Zagreb, Avenija Dubrovnik 32, 10000 Zagreb</item>
      <item>Josip Horvat, Krč 39, 42220 Krč</item>
      <item>Vladimir Tusić, Sjenjak 48, 31000 Osijek</item>
      <item>Viktor Horvat, Sajmišna 50, 49250 Zlatar</item>
      <item>Nikola Beljo, Lučica Xxix 5, 23234 Vir</item>
      <item>Mato Ivandić, Detkovac 172, 33411 Detkovac</item>
      <item>Igor Valjan, Švica 47, 53220 Švica</item>
      <item>Mato Ivandić, Detkovac 172, 33411 Detkovac</item>
      <item>VODOOPSKRBA I ODVODNJA društvo s ograničenom odgovornošću za javnu vodoopskrbu i odvodnju, Folnegovićeva 1, 10000 Zagreb</item>
      <item>Miljenko Ivanušec, Zagrebačka 63, 42220 Ljubešćica</item>
      <item>Suzi Vidošić, Drage Gervaisa 23, 10000 Zagreb</item>
      <item>Mato Jeličić, Kustošijski Venec 80, 10000 Zagreb</item>
      <item>Dragutin Benković, Donje Mokojišće 203, 42220 Novi Marof</item>
      <item>Zlatko Jembrih, Mače 32h, 49250 Mače</item>
      <item>Darko Vladić, Savska 39, 35425 Davor</item>
      <item>Tado Jukić, Kikićeva 16, 10000 Zagreb</item>
      <item>ALLIANZ ZAGREB dioničko društvo za osiguranje, Heinzelova 70, 10000 Zagreb</item>
      <item>Franjo Jurić, Andrije Pirnata 2, 44250 Petrinja</item>
      <item>Drago Vladić, Ilica 346, 10000 Zagreb</item>
      <item>Luka Kandić, Nikole Šubića Zrinskog 10, 31542 Beničanci</item>
      <item>ATLAS COPCO d.o.o. za usluge, Slavonska avenija 19, 10000 Zagreb</item>
      <item>Zvonimir Kaniški, Staromlinska 74, 42000 Gornji Kućan</item>
      <item>Ivica Vlašić, Ribnica 175a, 10410 Ribnica</item>
      <item>Danijela Karadža, Redovka 15, 10000 Zagreb</item>
      <item>G.V. - PROM društvo s ograničenom odgovornošću za unutarnju, vanjsku trgovinu i usluge, Augusta Šenoe 2, 10450 Jastrebarsko</item>
      <item>Damir Katačić, 3. Pile 12, 10000 Zagreb</item>
      <item>Blaženka Vukić, Rudopoljska 12, 10000 Zagreb</item>
      <item>Matija Komljenović, Japjeci 10, 10255 Donji Stupnik</item>
      <item>ADRIA NORMA d.o.o. za usluge i trgovinu, Ulica grada Vukovara 284/C, 10000 Zagreb</item>
      <item>Ivica Krasko, Stjepana Radića 155, 34310 Gradac</item>
      <item>Damir Vuradin, Remetinec 230, 42220 Remetinec</item>
      <item>Nedeljko Krbot, Grana 67a, 42220 Grana</item>
      <item>GRAD VELIKA GORICA, Trg kralja Tomislava 34, 10410 Velika Gorica</item>
      <item>Branko Kršak, Sveta Helena 93, 10382 Sveta Helena</item>
      <item>Danijel Vukoja, Kačićeva 56, 35425 Davor</item>
      <item>Andjelko Kvesić, Ivanićgradska 56, 10000 Zagreb</item>
      <item>NEXE BETON d.o.o. za proizvodnju betona, Braće Radića 200, 31500 Našice</item>
      <item>Anto Lončar, Josipa Stipana Reljkovića 24, 32281 Ivankovo</item>
      <item>Ivan Zeljko, Alojzija Stepinca 44, 34310 Gradac</item>
      <item>Ivan Magaš, Ferenščica I. 47, 10000 Zagreb</item>
      <item>Igor Pačarić, Štrosmajerova 20, 31402 Koritna</item>
      <item>Krešimir Majdak, Donja Batina 133, 49250 Donja Batina</item>
      <item>Anđelko Zvonar, Zagrebačka 84a, 42220 Ljubešćica</item>
      <item>Ivica Marasović, Savska Cesta 56, 10000 Zagreb</item>
      <item>DOKA Hrvatska društvo s ograničenom odgovornošću za proizvodnju, prodaju i iznajmljivanje oplatnih proizvoda i sustava, Radnička cesta 173/g, 10000 Zagreb</item>
      <item>Ante Matešić, Kustošijski Venec 80, 10000 Zagreb</item>
      <item>Antonio Žugec, Možđenec 83, 42220 Možđenec</item>
      <item>Slavko Miloš, Iii.kozari Put 83, 10000 Zagreb</item>
      <item>GRAD KUTINA, Trg kralja Tomislava 12, 44320 Kutina</item>
      <item>Stjepan Nikolić, Ulica Augusta Šenoe 33, 10290 Zaprešić</item>
      <item>Igor Žugec, Možđenec 172, 42220 Možđenec</item>
      <item>Zdenek Opolzer, Viganj 118, 20267 Viganj</item>
      <item>Hrvatski Telekom d.d., Roberta Frangeša Mihanovića 9, 10000 Zagreb</item>
      <item>Mato Pačarić, Štrosmajerova 20, 31402 Koritna</item>
      <item>Matija Žugec, Možđenec 26, 42220 Možđenec</item>
      <item>Šimo Pačarić, Štrosmajerova 13, 31402 Koritna</item>
      <item>BOŽAN d.o.o. za proizvodnju, montažu, održavanje i trgovinu, 3. Kozari put 85, 10000 Zagreb</item>
      <item>Stipo Parić, Drage 8, 10000 Zagreb</item>
      <item>Ivica Žuti, Možđenec 183a, 42220 Možđenec</item>
      <item>Dubravko Pavleković, Tihi Dol 26, 10000 Zagreb</item>
      <item>AGRODUHAN društvo s ograničenom odgovornošću za poljoprivrednu proizvodnju i usluge, Nikole Šubića Zrinskog 30, 33520 Slatina</item>
      <item>Dubravko Pokec, Andrije Hebranga 7, 48350 Virje</item>
      <item>Rajko Bolanča, Ii. Ferenščica Ii. Odvojak 9, 10000 Zagreb</item>
      <item>Antonijo Pozaić, Franje Horvata Kiša 42, 49250 Zlatar</item>
      <item>INVENTO PRO d.o.o. za projektiranje, Držićeva 81b, 10000 Zagreb</item>
      <item>Dragutin Proroković, Fausta Vrančića 2, 10000 Zagreb</item>
      <item>Goran Dizdar, Kralja Zvonimira 12, 47000 Karlovac</item>
      <item>Ivica Pušić, Don Mate Šantića 20, 21217 Kaštel Novi</item>
      <item>PBZ-LEASING, društvo s ograničenom odgovornošću za poslove leasinga, Radnička cesta 44, 10000 Zagreb</item>
      <item>Marijo Pušić, Ulica A. Gustava Matoša 3, 10360 Sesvete</item>
      <item>Ivica Džalto, Vukovarska 8, 22300 Knin</item>
      <item>Drago Filipović, Savska Cesta 101a, 10000 Zagreb</item>
    </derivirana_varijabla>
  </DomainObject.Predmet.OstaliListFormatedWithAdress>
  <DomainObject.Predmet.OstaliListFormatedWithAdressOIB>
    <izvorni_sadrzaj>
      <item>GORDAN ČELIKOVIĆ, MALE PUTINE 12, 10000 Zagreb</item>
      <item>IVAN KRSTANOVIĆ, 8. POŽARINJE 15, 10000 Zagreb</item>
      <item>Petar Rogina, OIB 63997524913, Vinogradska 44, 49250 Zlatar</item>
      <item>Davorka Huljev, OIB 34743014377, Miramarska 13/D, 10000 Zagreb</item>
      <item>Niko Rončević, OIB 33685622943, Istarska Ulica 29, 48260 Križevci</item>
      <item>Dubravko Antonić, OIB 92781625528, Vretenec 23, 10360 Sesvete</item>
      <item>Ivan Jelić, OIB 66509094385, Janka Leskovara 1, 10000 Zagreb</item>
      <item>Stjepan Bilić, OIB 01085232535, Ilica 346, 10000 Zagreb</item>
      <item>Božidar Sakač, OIB 55583194121, Kapela Kalnička 21, 42220 Kapela Kalnička</item>
      <item>Josip Bilonić, OIB 48206131453, Boki 5, 10370 Puhovo</item>
      <item>Edo Dundov, OIB 82707099489, Vladimira Ruždjaka 9c, 10000 Zagreb</item>
      <item>Marko Bjelajac, OIB 03572886385, Matijašec 29, 10000 Zagreb</item>
      <item>Šerif Selimanović, OIB 95239548463, I.kozari Put Xii.odvojak 43, 10000 Zagreb</item>
      <item>Damir Blažinović, OIB 54228238529, Siromajska Cesta 22, 10361 Struga Nartska</item>
      <item>ASTRA INTERNATIONAL, dioničko društvo za vanjsku trgovinu u stečaju, OIB 98560810474, Budmanijeva 5, 10000 Zagreb</item>
      <item>Ivan Brkić, OIB 36145912288, Kralja Zvonimira 17, 34310 Gradac</item>
      <item>Nikola Simić, OIB 66916973868, Nikole Bonifačića 15, 10410 Velika Gorica</item>
      <item>Marinko Brkić, OIB 04900687543, Kralja Zvonimira 17, 34310 Gradac</item>
      <item>Dražen Čović, OIB 47069091684, Plješevička 19, 31431 Čepin</item>
      <item>Dražen Car, OIB 78763799516, Kordunska 9, 10000 Zagreb</item>
      <item>Stevan Simić, OIB 03459360292, Dragutina Domjanića 5, 10410 Velika Gorica</item>
      <item>Gordan Čeliković, OIB 91346275353, Borovci 18, 10000 Zagreb</item>
      <item>CODEX SORTIUM društvo s ograničenom odgovornošću za pružanje kompleksnih konzalting usluga, OIB 83918065246, Ivana Šibla 9, 10000 Zagreb</item>
      <item>Marinko Čolak, OIB 43924160222, Stjepana Radića 119, 34310 Gradac</item>
      <item>Zdenka Simić, OIB 29961368203, Dragutina Domjanića 5, 10410 Velika Gorica</item>
      <item>Ioan Darie, OIB 86457593623</item>
      <item>Ivica Bahunek, OIB 98785571764, Ivanovo Polje 8, 42220 Ljubešćica</item>
      <item>Velimir Dejanović, OIB 15359050296, Baranovićeva Ulica 12, 10000 Zagreb</item>
      <item>Ramo Stenaklić, OIB 40613705522, Ii.kozari Put Iii.odvojak 2a, 10000 Zagreb</item>
      <item>Irena Držaić, OIB 13313590208, Rudolfa Bićanića 20, 10000 Zagreb</item>
      <item>CROSCO, naftni servisi, d.o.o., OIB 15538072333, Grada Vukovara 18, 10000 Zagreb</item>
      <item>Anto Džalto, OIB 32218075217, Vinka Sedinića 17, 10361 Dumovec</item>
      <item>Dragutin Španić, OIB 60485237828, Kalnička 50, 42220 Ljubešćica</item>
      <item>Ivan Džalto, OIB 81761619819, Ilica 346, 10000 Zagreb</item>
      <item>Mijo Antunović, OIB 92326507340, Matije Gupca 72, 49210 Zabok</item>
      <item>Jure Džalto, OIB 30890923159, Vugrovečka 77, 10360 Dobrodol</item>
      <item>Antun Tetković, OIB 99206482085, Ante Starčevića 40, 32262 Račinovci</item>
      <item>Vedran Džalto, OIB 15850032354, Mira Barešića 14, 21000 Split</item>
      <item>PRIMORJE d.d. (u stečaju), OIB , Vipovska cesta 3, 5270 Ajdovščina</item>
      <item>Ivan Erdelja, OIB 68527001750, Mihovljan 344, 49252 Mihovljan</item>
      <item>Hrvoje Tkalec, OIB 80189233253, Zagorska Cesta 37, 10296 Luka</item>
      <item>Ivan Farkaš, OIB 11262369181, Kralja Zvonimira 12, 31403 Vladislavci</item>
      <item>Ivo Lončar, OIB 72603422183, Ustirama 0, Prozor-rama</item>
      <item>Branislav Filipović, OIB 81167862221, Šćit 0, Prozor-rama</item>
      <item>Srećko Tolić, OIB 72641126749, Vlade Gotovca 9, 10000 Zagreb</item>
      <item>Ivan Gereci, OIB 88962988662, Laz Bistrički 46, 49246 Laz Bistrički</item>
      <item>GEOTEHNIKA - KONSOLIDACIJA društvo s ograničenom odgovornošću za konsolidacijske radove, OIB 96552131417, Siget 16B, 10000 Zagreb</item>
      <item>Zlatko Grepo, OIB 39526623368, Josipa Kozarca 57, 31224 Koška</item>
      <item>Romeo Tomak-marković, OIB 07028605773, Boševci 12a, 47280 Boševci</item>
      <item>Tomislav Grepo, OIB 40986687180, Zrinsko Frankopanska 12, 31512 Feričanci</item>
      <item>Nikola Vladić, OIB 32815247104, Josipa Pupačića 4, 10000 Zagreb</item>
      <item>Tomislav Gudelj, OIB 13054333296, Trg Otokara Keršovanija 8, 10000 Zagreb</item>
      <item>Miljenko Toplak, OIB 06327857077, Donje Makojišće 203, 42220 Donje Makojišće</item>
      <item>Bojan Horvat, OIB 92393650679, Pavlenski Put 5o, 10000 Zagreb</item>
      <item>RH MINISTARSTVO FINANCIJA PU Područni ured Zagreb, OIB 18683136487, Avenija Dubrovnik 32, 10000 Zagreb</item>
      <item>Josip Horvat, OIB 24439125142, Krč 39, 42220 Krč</item>
      <item>Vladimir Tusić, OIB 05404516915, Sjenjak 48, 31000 Osijek</item>
      <item>Viktor Horvat, OIB 28768985379, Sajmišna 50, 49250 Zlatar</item>
      <item>Nikola Beljo, OIB 02477699132, Lučica Xxix 5, 23234 Vir</item>
      <item>Mato Ivandić, OIB 77136564688, Detkovac 172, 33411 Detkovac</item>
      <item>Igor Valjan, OIB 80754720860, Švica 47, 53220 Švica</item>
      <item>Mato Ivandić, OIB 77136564688, Detkovac 172, 33411 Detkovac</item>
      <item>VODOOPSKRBA I ODVODNJA društvo s ograničenom odgovornošću za javnu vodoopskrbu i odvodnju, OIB 83416546499, Folnegovićeva 1, 10000 Zagreb</item>
      <item>Miljenko Ivanušec, OIB 24353874744, Zagrebačka 63, 42220 Ljubešćica</item>
      <item>Suzi Vidošić, OIB 71891960080, Drage Gervaisa 23, 10000 Zagreb</item>
      <item>Mato Jeličić, OIB 69436403725, Kustošijski Venec 80, 10000 Zagreb</item>
      <item>Dragutin Benković, OIB , Donje Mokojišće 203, 42220 Novi Marof</item>
      <item>Zlatko Jembrih, OIB 34742636426, Mače 32h, 49250 Mače</item>
      <item>Darko Vladić, OIB 18001113826, Savska 39, 35425 Davor</item>
      <item>Tado Jukić, OIB 52548758185, Kikićeva 16, 10000 Zagreb</item>
      <item>ALLIANZ ZAGREB dioničko društvo za osiguranje, OIB 23759810849, Heinzelova 70, 10000 Zagreb</item>
      <item>Franjo Jurić, OIB 40993775827, Andrije Pirnata 2, 44250 Petrinja</item>
      <item>Drago Vladić, OIB 50029218206, Ilica 346, 10000 Zagreb</item>
      <item>Luka Kandić, OIB 77474096954, Nikole Šubića Zrinskog 10, 31542 Beničanci</item>
      <item>ATLAS COPCO d.o.o. za usluge, OIB 80829168312, Slavonska avenija 19, 10000 Zagreb</item>
      <item>Zvonimir Kaniški, OIB 36556804137, Staromlinska 74, 42000 Gornji Kućan</item>
      <item>Ivica Vlašić, OIB 84241473307, Ribnica 175a, 10410 Ribnica</item>
      <item>Danijela Karadža, OIB 65070174340, Redovka 15, 10000 Zagreb</item>
      <item>G.V. - PROM društvo s ograničenom odgovornošću za unutarnju, vanjsku trgovinu i usluge, OIB 64880141785, Augusta Šenoe 2, 10450 Jastrebarsko</item>
      <item>Damir Katačić, OIB 26308235284, 3. Pile 12, 10000 Zagreb</item>
      <item>Blaženka Vukić, OIB 28193063064, Rudopoljska 12, 10000 Zagreb</item>
      <item>Matija Komljenović, OIB 60950406105, Japjeci 10, 10255 Donji Stupnik</item>
      <item>ADRIA NORMA d.o.o. za usluge i trgovinu, OIB 80109305109, Ulica grada Vukovara 284/C, 10000 Zagreb</item>
      <item>Ivica Krasko, OIB 97869477343, Stjepana Radića 155, 34310 Gradac</item>
      <item>Damir Vuradin, OIB 43582143053, Remetinec 230, 42220 Remetinec</item>
      <item>Nedeljko Krbot, OIB 94557819780, Grana 67a, 42220 Grana</item>
      <item>GRAD VELIKA GORICA, OIB 75834963344, Trg kralja Tomislava 34, 10410 Velika Gorica</item>
      <item>Branko Kršak, OIB 91751500788, Sveta Helena 93, 10382 Sveta Helena</item>
      <item>Danijel Vukoja, OIB 08367054640, Kačićeva 56, 35425 Davor</item>
      <item>Andjelko Kvesić, OIB 41803507944, Ivanićgradska 56, 10000 Zagreb</item>
      <item>NEXE BETON d.o.o. za proizvodnju betona, OIB 48358267745, Braće Radića 200, 31500 Našice</item>
      <item>Anto Lončar, OIB 24664216966, Josipa Stipana Reljkovića 24, 32281 Ivankovo</item>
      <item>Ivan Zeljko, OIB 62128946266, Alojzija Stepinca 44, 34310 Gradac</item>
      <item>Ivan Magaš, OIB 38561061351, Ferenščica I. 47, 10000 Zagreb</item>
      <item>Igor Pačarić, OIB 99043160937, Štrosmajerova 20, 31402 Koritna</item>
      <item>Krešimir Majdak, OIB 99032133739, Donja Batina 133, 49250 Donja Batina</item>
      <item>Anđelko Zvonar, OIB 70192758920, Zagrebačka 84a, 42220 Ljubešćica</item>
      <item>Ivica Marasović, OIB 01549404409, Savska Cesta 56, 10000 Zagreb</item>
      <item>DOKA Hrvatska društvo s ograničenom odgovornošću za proizvodnju, prodaju i iznajmljivanje oplatnih proizvoda i sustava, OIB 25940944046, Radnička cesta 173/g, 10000 Zagreb</item>
      <item>Ante Matešić, OIB 40184613069, Kustošijski Venec 80, 10000 Zagreb</item>
      <item>Antonio Žugec, OIB 02507758170, Možđenec 83, 42220 Možđenec</item>
      <item>Slavko Miloš, OIB 00667656692, Iii.kozari Put 83, 10000 Zagreb</item>
      <item>GRAD KUTINA, OIB 41888874500, Trg kralja Tomislava 12, 44320 Kutina</item>
      <item>Stjepan Nikolić, OIB 94908627843, Ulica Augusta Šenoe 33, 10290 Zaprešić</item>
      <item>Igor Žugec, OIB 65955197530, Možđenec 172, 42220 Možđenec</item>
      <item>Zdenek Opolzer, OIB 82055885044, Viganj 118, 20267 Viganj</item>
      <item>Hrvatski Telekom d.d., OIB 81793146560, Roberta Frangeša Mihanovića 9, 10000 Zagreb</item>
      <item>Mato Pačarić, OIB 28682825607, Štrosmajerova 20, 31402 Koritna</item>
      <item>Matija Žugec, OIB 94249849148, Možđenec 26, 42220 Možđenec</item>
      <item>Šimo Pačarić, OIB 31162258450, Štrosmajerova 13, 31402 Koritna</item>
      <item>BOŽAN d.o.o. za proizvodnju, montažu, održavanje i trgovinu, OIB 66214866918, 3. Kozari put 85, 10000 Zagreb</item>
      <item>Stipo Parić, OIB 70913141022, Drage 8, 10000 Zagreb</item>
      <item>Ivica Žuti, OIB 73022697913, Možđenec 183a, 42220 Možđenec</item>
      <item>Dubravko Pavleković, OIB 62804018402, Tihi Dol 26, 10000 Zagreb</item>
      <item>AGRODUHAN društvo s ograničenom odgovornošću za poljoprivrednu proizvodnju i usluge, OIB 97446273531, Nikole Šubića Zrinskog 30, 33520 Slatina</item>
      <item>Dubravko Pokec, OIB 99582714781, Andrije Hebranga 7, 48350 Virje</item>
      <item>Rajko Bolanča, OIB 64859520014, Ii. Ferenščica Ii. Odvojak 9, 10000 Zagreb</item>
      <item>Antonijo Pozaić, OIB 78069739653, Franje Horvata Kiša 42, 49250 Zlatar</item>
      <item>INVENTO PRO d.o.o. za projektiranje, OIB 91338031185, Držićeva 81b, 10000 Zagreb</item>
      <item>Dragutin Proroković, OIB 70304758082, Fausta Vrančića 2, 10000 Zagreb</item>
      <item>Goran Dizdar, OIB 01904605580, Kralja Zvonimira 12, 47000 Karlovac</item>
      <item>Ivica Pušić, OIB 98598974022, Don Mate Šantića 20, 21217 Kaštel Novi</item>
      <item>PBZ-LEASING, društvo s ograničenom odgovornošću za poslove leasinga, OIB 57270798205, Radnička cesta 44, 10000 Zagreb</item>
      <item>Marijo Pušić, OIB 41233905945, Ulica A. Gustava Matoša 3, 10360 Sesvete</item>
      <item>Ivica Džalto, OIB 09844015675, Vukovarska 8, 22300 Knin</item>
      <item>Drago Filipović, OIB 34215549900, Savska Cesta 101a, 10000 Zagreb</item>
    </izvorni_sadrzaj>
    <derivirana_varijabla naziv="DomainObject.Predmet.OstaliListFormatedWithAdressOIB_1">
      <item>GORDAN ČELIKOVIĆ, MALE PUTINE 12, 10000 Zagreb</item>
      <item>IVAN KRSTANOVIĆ, 8. POŽARINJE 15, 10000 Zagreb</item>
      <item>Petar Rogina, OIB 63997524913, Vinogradska 44, 49250 Zlatar</item>
      <item>Davorka Huljev, OIB 34743014377, Miramarska 13/D, 10000 Zagreb</item>
      <item>Niko Rončević, OIB 33685622943, Istarska Ulica 29, 48260 Križevci</item>
      <item>Dubravko Antonić, OIB 92781625528, Vretenec 23, 10360 Sesvete</item>
      <item>Ivan Jelić, OIB 66509094385, Janka Leskovara 1, 10000 Zagreb</item>
      <item>Stjepan Bilić, OIB 01085232535, Ilica 346, 10000 Zagreb</item>
      <item>Božidar Sakač, OIB 55583194121, Kapela Kalnička 21, 42220 Kapela Kalnička</item>
      <item>Josip Bilonić, OIB 48206131453, Boki 5, 10370 Puhovo</item>
      <item>Edo Dundov, OIB 82707099489, Vladimira Ruždjaka 9c, 10000 Zagreb</item>
      <item>Marko Bjelajac, OIB 03572886385, Matijašec 29, 10000 Zagreb</item>
      <item>Šerif Selimanović, OIB 95239548463, I.kozari Put Xii.odvojak 43, 10000 Zagreb</item>
      <item>Damir Blažinović, OIB 54228238529, Siromajska Cesta 22, 10361 Struga Nartska</item>
      <item>ASTRA INTERNATIONAL, dioničko društvo za vanjsku trgovinu u stečaju, OIB 98560810474, Budmanijeva 5, 10000 Zagreb</item>
      <item>Ivan Brkić, OIB 36145912288, Kralja Zvonimira 17, 34310 Gradac</item>
      <item>Nikola Simić, OIB 66916973868, Nikole Bonifačića 15, 10410 Velika Gorica</item>
      <item>Marinko Brkić, OIB 04900687543, Kralja Zvonimira 17, 34310 Gradac</item>
      <item>Dražen Čović, OIB 47069091684, Plješevička 19, 31431 Čepin</item>
      <item>Dražen Car, OIB 78763799516, Kordunska 9, 10000 Zagreb</item>
      <item>Stevan Simić, OIB 03459360292, Dragutina Domjanića 5, 10410 Velika Gorica</item>
      <item>Gordan Čeliković, OIB 91346275353, Borovci 18, 10000 Zagreb</item>
      <item>CODEX SORTIUM društvo s ograničenom odgovornošću za pružanje kompleksnih konzalting usluga, OIB 83918065246, Ivana Šibla 9, 10000 Zagreb</item>
      <item>Marinko Čolak, OIB 43924160222, Stjepana Radića 119, 34310 Gradac</item>
      <item>Zdenka Simić, OIB 29961368203, Dragutina Domjanića 5, 10410 Velika Gorica</item>
      <item>Ioan Darie, OIB 86457593623</item>
      <item>Ivica Bahunek, OIB 98785571764, Ivanovo Polje 8, 42220 Ljubešćica</item>
      <item>Velimir Dejanović, OIB 15359050296, Baranovićeva Ulica 12, 10000 Zagreb</item>
      <item>Ramo Stenaklić, OIB 40613705522, Ii.kozari Put Iii.odvojak 2a, 10000 Zagreb</item>
      <item>Irena Držaić, OIB 13313590208, Rudolfa Bićanića 20, 10000 Zagreb</item>
      <item>CROSCO, naftni servisi, d.o.o., OIB 15538072333, Grada Vukovara 18, 10000 Zagreb</item>
      <item>Anto Džalto, OIB 32218075217, Vinka Sedinića 17, 10361 Dumovec</item>
      <item>Dragutin Španić, OIB 60485237828, Kalnička 50, 42220 Ljubešćica</item>
      <item>Ivan Džalto, OIB 81761619819, Ilica 346, 10000 Zagreb</item>
      <item>Mijo Antunović, OIB 92326507340, Matije Gupca 72, 49210 Zabok</item>
      <item>Jure Džalto, OIB 30890923159, Vugrovečka 77, 10360 Dobrodol</item>
      <item>Antun Tetković, OIB 99206482085, Ante Starčevića 40, 32262 Račinovci</item>
      <item>Vedran Džalto, OIB 15850032354, Mira Barešića 14, 21000 Split</item>
      <item>PRIMORJE d.d. (u stečaju), OIB , Vipovska cesta 3, 5270 Ajdovščina</item>
      <item>Ivan Erdelja, OIB 68527001750, Mihovljan 344, 49252 Mihovljan</item>
      <item>Hrvoje Tkalec, OIB 80189233253, Zagorska Cesta 37, 10296 Luka</item>
      <item>Ivan Farkaš, OIB 11262369181, Kralja Zvonimira 12, 31403 Vladislavci</item>
      <item>Ivo Lončar, OIB 72603422183, Ustirama 0, Prozor-rama</item>
      <item>Branislav Filipović, OIB 81167862221, Šćit 0, Prozor-rama</item>
      <item>Srećko Tolić, OIB 72641126749, Vlade Gotovca 9, 10000 Zagreb</item>
      <item>Ivan Gereci, OIB 88962988662, Laz Bistrički 46, 49246 Laz Bistrički</item>
      <item>GEOTEHNIKA - KONSOLIDACIJA društvo s ograničenom odgovornošću za konsolidacijske radove, OIB 96552131417, Siget 16B, 10000 Zagreb</item>
      <item>Zlatko Grepo, OIB 39526623368, Josipa Kozarca 57, 31224 Koška</item>
      <item>Romeo Tomak-marković, OIB 07028605773, Boševci 12a, 47280 Boševci</item>
      <item>Tomislav Grepo, OIB 40986687180, Zrinsko Frankopanska 12, 31512 Feričanci</item>
      <item>Nikola Vladić, OIB 32815247104, Josipa Pupačića 4, 10000 Zagreb</item>
      <item>Tomislav Gudelj, OIB 13054333296, Trg Otokara Keršovanija 8, 10000 Zagreb</item>
      <item>Miljenko Toplak, OIB 06327857077, Donje Makojišće 203, 42220 Donje Makojišće</item>
      <item>Bojan Horvat, OIB 92393650679, Pavlenski Put 5o, 10000 Zagreb</item>
      <item>RH MINISTARSTVO FINANCIJA PU Područni ured Zagreb, OIB 18683136487, Avenija Dubrovnik 32, 10000 Zagreb</item>
      <item>Josip Horvat, OIB 24439125142, Krč 39, 42220 Krč</item>
      <item>Vladimir Tusić, OIB 05404516915, Sjenjak 48, 31000 Osijek</item>
      <item>Viktor Horvat, OIB 28768985379, Sajmišna 50, 49250 Zlatar</item>
      <item>Nikola Beljo, OIB 02477699132, Lučica Xxix 5, 23234 Vir</item>
      <item>Mato Ivandić, OIB 77136564688, Detkovac 172, 33411 Detkovac</item>
      <item>Igor Valjan, OIB 80754720860, Švica 47, 53220 Švica</item>
      <item>Mato Ivandić, OIB 77136564688, Detkovac 172, 33411 Detkovac</item>
      <item>VODOOPSKRBA I ODVODNJA društvo s ograničenom odgovornošću za javnu vodoopskrbu i odvodnju, OIB 83416546499, Folnegovićeva 1, 10000 Zagreb</item>
      <item>Miljenko Ivanušec, OIB 24353874744, Zagrebačka 63, 42220 Ljubešćica</item>
      <item>Suzi Vidošić, OIB 71891960080, Drage Gervaisa 23, 10000 Zagreb</item>
      <item>Mato Jeličić, OIB 69436403725, Kustošijski Venec 80, 10000 Zagreb</item>
      <item>Dragutin Benković, OIB , Donje Mokojišće 203, 42220 Novi Marof</item>
      <item>Zlatko Jembrih, OIB 34742636426, Mače 32h, 49250 Mače</item>
      <item>Darko Vladić, OIB 18001113826, Savska 39, 35425 Davor</item>
      <item>Tado Jukić, OIB 52548758185, Kikićeva 16, 10000 Zagreb</item>
      <item>ALLIANZ ZAGREB dioničko društvo za osiguranje, OIB 23759810849, Heinzelova 70, 10000 Zagreb</item>
      <item>Franjo Jurić, OIB 40993775827, Andrije Pirnata 2, 44250 Petrinja</item>
      <item>Drago Vladić, OIB 50029218206, Ilica 346, 10000 Zagreb</item>
      <item>Luka Kandić, OIB 77474096954, Nikole Šubića Zrinskog 10, 31542 Beničanci</item>
      <item>ATLAS COPCO d.o.o. za usluge, OIB 80829168312, Slavonska avenija 19, 10000 Zagreb</item>
      <item>Zvonimir Kaniški, OIB 36556804137, Staromlinska 74, 42000 Gornji Kućan</item>
      <item>Ivica Vlašić, OIB 84241473307, Ribnica 175a, 10410 Ribnica</item>
      <item>Danijela Karadža, OIB 65070174340, Redovka 15, 10000 Zagreb</item>
      <item>G.V. - PROM društvo s ograničenom odgovornošću za unutarnju, vanjsku trgovinu i usluge, OIB 64880141785, Augusta Šenoe 2, 10450 Jastrebarsko</item>
      <item>Damir Katačić, OIB 26308235284, 3. Pile 12, 10000 Zagreb</item>
      <item>Blaženka Vukić, OIB 28193063064, Rudopoljska 12, 10000 Zagreb</item>
      <item>Matija Komljenović, OIB 60950406105, Japjeci 10, 10255 Donji Stupnik</item>
      <item>ADRIA NORMA d.o.o. za usluge i trgovinu, OIB 80109305109, Ulica grada Vukovara 284/C, 10000 Zagreb</item>
      <item>Ivica Krasko, OIB 97869477343, Stjepana Radića 155, 34310 Gradac</item>
      <item>Damir Vuradin, OIB 43582143053, Remetinec 230, 42220 Remetinec</item>
      <item>Nedeljko Krbot, OIB 94557819780, Grana 67a, 42220 Grana</item>
      <item>GRAD VELIKA GORICA, OIB 75834963344, Trg kralja Tomislava 34, 10410 Velika Gorica</item>
      <item>Branko Kršak, OIB 91751500788, Sveta Helena 93, 10382 Sveta Helena</item>
      <item>Danijel Vukoja, OIB 08367054640, Kačićeva 56, 35425 Davor</item>
      <item>Andjelko Kvesić, OIB 41803507944, Ivanićgradska 56, 10000 Zagreb</item>
      <item>NEXE BETON d.o.o. za proizvodnju betona, OIB 48358267745, Braće Radića 200, 31500 Našice</item>
      <item>Anto Lončar, OIB 24664216966, Josipa Stipana Reljkovića 24, 32281 Ivankovo</item>
      <item>Ivan Zeljko, OIB 62128946266, Alojzija Stepinca 44, 34310 Gradac</item>
      <item>Ivan Magaš, OIB 38561061351, Ferenščica I. 47, 10000 Zagreb</item>
      <item>Igor Pačarić, OIB 99043160937, Štrosmajerova 20, 31402 Koritna</item>
      <item>Krešimir Majdak, OIB 99032133739, Donja Batina 133, 49250 Donja Batina</item>
      <item>Anđelko Zvonar, OIB 70192758920, Zagrebačka 84a, 42220 Ljubešćica</item>
      <item>Ivica Marasović, OIB 01549404409, Savska Cesta 56, 10000 Zagreb</item>
      <item>DOKA Hrvatska društvo s ograničenom odgovornošću za proizvodnju, prodaju i iznajmljivanje oplatnih proizvoda i sustava, OIB 25940944046, Radnička cesta 173/g, 10000 Zagreb</item>
      <item>Ante Matešić, OIB 40184613069, Kustošijski Venec 80, 10000 Zagreb</item>
      <item>Antonio Žugec, OIB 02507758170, Možđenec 83, 42220 Možđenec</item>
      <item>Slavko Miloš, OIB 00667656692, Iii.kozari Put 83, 10000 Zagreb</item>
      <item>GRAD KUTINA, OIB 41888874500, Trg kralja Tomislava 12, 44320 Kutina</item>
      <item>Stjepan Nikolić, OIB 94908627843, Ulica Augusta Šenoe 33, 10290 Zaprešić</item>
      <item>Igor Žugec, OIB 65955197530, Možđenec 172, 42220 Možđenec</item>
      <item>Zdenek Opolzer, OIB 82055885044, Viganj 118, 20267 Viganj</item>
      <item>Hrvatski Telekom d.d., OIB 81793146560, Roberta Frangeša Mihanovića 9, 10000 Zagreb</item>
      <item>Mato Pačarić, OIB 28682825607, Štrosmajerova 20, 31402 Koritna</item>
      <item>Matija Žugec, OIB 94249849148, Možđenec 26, 42220 Možđenec</item>
      <item>Šimo Pačarić, OIB 31162258450, Štrosmajerova 13, 31402 Koritna</item>
      <item>BOŽAN d.o.o. za proizvodnju, montažu, održavanje i trgovinu, OIB 66214866918, 3. Kozari put 85, 10000 Zagreb</item>
      <item>Stipo Parić, OIB 70913141022, Drage 8, 10000 Zagreb</item>
      <item>Ivica Žuti, OIB 73022697913, Možđenec 183a, 42220 Možđenec</item>
      <item>Dubravko Pavleković, OIB 62804018402, Tihi Dol 26, 10000 Zagreb</item>
      <item>AGRODUHAN društvo s ograničenom odgovornošću za poljoprivrednu proizvodnju i usluge, OIB 97446273531, Nikole Šubića Zrinskog 30, 33520 Slatina</item>
      <item>Dubravko Pokec, OIB 99582714781, Andrije Hebranga 7, 48350 Virje</item>
      <item>Rajko Bolanča, OIB 64859520014, Ii. Ferenščica Ii. Odvojak 9, 10000 Zagreb</item>
      <item>Antonijo Pozaić, OIB 78069739653, Franje Horvata Kiša 42, 49250 Zlatar</item>
      <item>INVENTO PRO d.o.o. za projektiranje, OIB 91338031185, Držićeva 81b, 10000 Zagreb</item>
      <item>Dragutin Proroković, OIB 70304758082, Fausta Vrančića 2, 10000 Zagreb</item>
      <item>Goran Dizdar, OIB 01904605580, Kralja Zvonimira 12, 47000 Karlovac</item>
      <item>Ivica Pušić, OIB 98598974022, Don Mate Šantića 20, 21217 Kaštel Novi</item>
      <item>PBZ-LEASING, društvo s ograničenom odgovornošću za poslove leasinga, OIB 57270798205, Radnička cesta 44, 10000 Zagreb</item>
      <item>Marijo Pušić, OIB 41233905945, Ulica A. Gustava Matoša 3, 10360 Sesvete</item>
      <item>Ivica Džalto, OIB 09844015675, Vukovarska 8, 22300 Knin</item>
      <item>Drago Filipović, OIB 34215549900, Savska Cesta 101a, 10000 Zagreb</item>
    </derivirana_varijabla>
  </DomainObject.Predmet.OstaliListFormatedWithAdressOIB>
  <DomainObject.Predmet.OstaliListNazivFormated>
    <izvorni_sadrzaj>
      <item>GORDAN ČELIKOVIĆ</item>
      <item>IVAN KRSTANOVIĆ</item>
      <item>Petar Rogina</item>
      <item>Davorka Huljev</item>
      <item>Niko Rončević</item>
      <item>Dubravko Antonić</item>
      <item>Ivan Jelić</item>
      <item>Stjepan Bilić</item>
      <item>Božidar Sakač</item>
      <item>Josip Bilonić</item>
      <item>Edo Dundov</item>
      <item>Marko Bjelajac</item>
      <item>Šerif Selimanović</item>
      <item>Damir Blažinović</item>
      <item>ASTRA INTERNATIONAL, dioničko društvo za vanjsku trgovinu u stečaju</item>
      <item>Ivan Brkić</item>
      <item>Nikola Simić</item>
      <item>Marinko Brkić</item>
      <item>Dražen Čović</item>
      <item>Dražen Car</item>
      <item>Stevan Simić</item>
      <item>Gordan Čeliković</item>
      <item>CODEX SORTIUM društvo s ograničenom odgovornošću za pružanje kompleksnih konzalting usluga</item>
      <item>Marinko Čolak</item>
      <item>Zdenka Simić</item>
      <item>Ioan Darie</item>
      <item>Ivica Bahunek</item>
      <item>Velimir Dejanović</item>
      <item>Ramo Stenaklić</item>
      <item>Irena Držaić</item>
      <item>CROSCO, naftni servisi, d.o.o.</item>
      <item>Anto Džalto</item>
      <item>Dragutin Španić</item>
      <item>Ivan Džalto</item>
      <item>Mijo Antunović</item>
      <item>Jure Džalto</item>
      <item>Antun Tetković</item>
      <item>Vedran Džalto</item>
      <item>PRIMORJE d.d. (u stečaju)</item>
      <item>Ivan Erdelja</item>
      <item>Hrvoje Tkalec</item>
      <item>Ivan Farkaš</item>
      <item>Ivo Lončar</item>
      <item>Branislav Filipović</item>
      <item>Srećko Tolić</item>
      <item>Ivan Gereci</item>
      <item>GEOTEHNIKA - KONSOLIDACIJA društvo s ograničenom odgovornošću za konsolidacijske radove</item>
      <item>Zlatko Grepo</item>
      <item>Romeo Tomak-marković</item>
      <item>Tomislav Grepo</item>
      <item>Nikola Vladić</item>
      <item>Tomislav Gudelj</item>
      <item>Miljenko Toplak</item>
      <item>Bojan Horvat</item>
      <item>RH MINISTARSTVO FINANCIJA PU Područni ured Zagreb</item>
      <item>Josip Horvat</item>
      <item>Vladimir Tusić</item>
      <item>Viktor Horvat</item>
      <item>Nikola Beljo</item>
      <item>Mato Ivandić</item>
      <item>Igor Valjan</item>
      <item>Mato Ivandić</item>
      <item>VODOOPSKRBA I ODVODNJA društvo s ograničenom odgovornošću za javnu vodoopskrbu i odvodnju</item>
      <item>Miljenko Ivanušec</item>
      <item>Suzi Vidošić</item>
      <item>Mato Jeličić</item>
      <item>Dragutin Benković</item>
      <item>Zlatko Jembrih</item>
      <item>Darko Vladić</item>
      <item>Tado Jukić</item>
      <item>ALLIANZ ZAGREB dioničko društvo za osiguranje</item>
      <item>Franjo Jurić</item>
      <item>Drago Vladić</item>
      <item>Luka Kandić</item>
      <item>ATLAS COPCO d.o.o. za usluge</item>
      <item>Zvonimir Kaniški</item>
      <item>Ivica Vlašić</item>
      <item>Danijela Karadža</item>
      <item>G.V. - PROM društvo s ograničenom odgovornošću za unutarnju, vanjsku trgovinu i usluge</item>
      <item>Damir Katačić</item>
      <item>Blaženka Vukić</item>
      <item>Matija Komljenović</item>
      <item>ADRIA NORMA d.o.o. za usluge i trgovinu</item>
      <item>Ivica Krasko</item>
      <item>Damir Vuradin</item>
      <item>Nedeljko Krbot</item>
      <item>GRAD VELIKA GORICA</item>
      <item>Branko Kršak</item>
      <item>Danijel Vukoja</item>
      <item>Andjelko Kvesić</item>
      <item>NEXE BETON d.o.o. za proizvodnju betona</item>
      <item>Anto Lončar</item>
      <item>Ivan Zeljko</item>
      <item>Ivan Magaš</item>
      <item>Igor Pačarić</item>
      <item>Krešimir Majdak</item>
      <item>Anđelko Zvonar</item>
      <item>Ivica Marasović</item>
      <item>DOKA Hrvatska društvo s ograničenom odgovornošću za proizvodnju, prodaju i iznajmljivanje oplatnih proizvoda i sustava</item>
      <item>Ante Matešić</item>
      <item>Antonio Žugec</item>
      <item>Slavko Miloš</item>
      <item>GRAD KUTINA</item>
      <item>Stjepan Nikolić</item>
      <item>Igor Žugec</item>
      <item>Zdenek Opolzer</item>
      <item>Hrvatski Telekom d.d.</item>
      <item>Mato Pačarić</item>
      <item>Matija Žugec</item>
      <item>Šimo Pačarić</item>
      <item>BOŽAN d.o.o. za proizvodnju, montažu, održavanje i trgovinu</item>
      <item>Stipo Parić</item>
      <item>Ivica Žuti</item>
      <item>Dubravko Pavleković</item>
      <item>AGRODUHAN društvo s ograničenom odgovornošću za poljoprivrednu proizvodnju i usluge</item>
      <item>Dubravko Pokec</item>
      <item>Rajko Bolanča</item>
      <item>Antonijo Pozaić</item>
      <item>INVENTO PRO d.o.o. za projektiranje</item>
      <item>Dragutin Proroković</item>
      <item>Goran Dizdar</item>
      <item>Ivica Pušić</item>
      <item>PBZ-LEASING, društvo s ograničenom odgovornošću za poslove leasinga</item>
      <item>Marijo Pušić</item>
      <item>Ivica Džalto</item>
      <item>Drago Filipović</item>
    </izvorni_sadrzaj>
    <derivirana_varijabla naziv="DomainObject.Predmet.OstaliListNazivFormated_1">
      <item>GORDAN ČELIKOVIĆ</item>
      <item>IVAN KRSTANOVIĆ</item>
      <item>Petar Rogina</item>
      <item>Davorka Huljev</item>
      <item>Niko Rončević</item>
      <item>Dubravko Antonić</item>
      <item>Ivan Jelić</item>
      <item>Stjepan Bilić</item>
      <item>Božidar Sakač</item>
      <item>Josip Bilonić</item>
      <item>Edo Dundov</item>
      <item>Marko Bjelajac</item>
      <item>Šerif Selimanović</item>
      <item>Damir Blažinović</item>
      <item>ASTRA INTERNATIONAL, dioničko društvo za vanjsku trgovinu u stečaju</item>
      <item>Ivan Brkić</item>
      <item>Nikola Simić</item>
      <item>Marinko Brkić</item>
      <item>Dražen Čović</item>
      <item>Dražen Car</item>
      <item>Stevan Simić</item>
      <item>Gordan Čeliković</item>
      <item>CODEX SORTIUM društvo s ograničenom odgovornošću za pružanje kompleksnih konzalting usluga</item>
      <item>Marinko Čolak</item>
      <item>Zdenka Simić</item>
      <item>Ioan Darie</item>
      <item>Ivica Bahunek</item>
      <item>Velimir Dejanović</item>
      <item>Ramo Stenaklić</item>
      <item>Irena Držaić</item>
      <item>CROSCO, naftni servisi, d.o.o.</item>
      <item>Anto Džalto</item>
      <item>Dragutin Španić</item>
      <item>Ivan Džalto</item>
      <item>Mijo Antunović</item>
      <item>Jure Džalto</item>
      <item>Antun Tetković</item>
      <item>Vedran Džalto</item>
      <item>PRIMORJE d.d. (u stečaju)</item>
      <item>Ivan Erdelja</item>
      <item>Hrvoje Tkalec</item>
      <item>Ivan Farkaš</item>
      <item>Ivo Lončar</item>
      <item>Branislav Filipović</item>
      <item>Srećko Tolić</item>
      <item>Ivan Gereci</item>
      <item>GEOTEHNIKA - KONSOLIDACIJA društvo s ograničenom odgovornošću za konsolidacijske radove</item>
      <item>Zlatko Grepo</item>
      <item>Romeo Tomak-marković</item>
      <item>Tomislav Grepo</item>
      <item>Nikola Vladić</item>
      <item>Tomislav Gudelj</item>
      <item>Miljenko Toplak</item>
      <item>Bojan Horvat</item>
      <item>RH MINISTARSTVO FINANCIJA PU Područni ured Zagreb</item>
      <item>Josip Horvat</item>
      <item>Vladimir Tusić</item>
      <item>Viktor Horvat</item>
      <item>Nikola Beljo</item>
      <item>Mato Ivandić</item>
      <item>Igor Valjan</item>
      <item>Mato Ivandić</item>
      <item>VODOOPSKRBA I ODVODNJA društvo s ograničenom odgovornošću za javnu vodoopskrbu i odvodnju</item>
      <item>Miljenko Ivanušec</item>
      <item>Suzi Vidošić</item>
      <item>Mato Jeličić</item>
      <item>Dragutin Benković</item>
      <item>Zlatko Jembrih</item>
      <item>Darko Vladić</item>
      <item>Tado Jukić</item>
      <item>ALLIANZ ZAGREB dioničko društvo za osiguranje</item>
      <item>Franjo Jurić</item>
      <item>Drago Vladić</item>
      <item>Luka Kandić</item>
      <item>ATLAS COPCO d.o.o. za usluge</item>
      <item>Zvonimir Kaniški</item>
      <item>Ivica Vlašić</item>
      <item>Danijela Karadža</item>
      <item>G.V. - PROM društvo s ograničenom odgovornošću za unutarnju, vanjsku trgovinu i usluge</item>
      <item>Damir Katačić</item>
      <item>Blaženka Vukić</item>
      <item>Matija Komljenović</item>
      <item>ADRIA NORMA d.o.o. za usluge i trgovinu</item>
      <item>Ivica Krasko</item>
      <item>Damir Vuradin</item>
      <item>Nedeljko Krbot</item>
      <item>GRAD VELIKA GORICA</item>
      <item>Branko Kršak</item>
      <item>Danijel Vukoja</item>
      <item>Andjelko Kvesić</item>
      <item>NEXE BETON d.o.o. za proizvodnju betona</item>
      <item>Anto Lončar</item>
      <item>Ivan Zeljko</item>
      <item>Ivan Magaš</item>
      <item>Igor Pačarić</item>
      <item>Krešimir Majdak</item>
      <item>Anđelko Zvonar</item>
      <item>Ivica Marasović</item>
      <item>DOKA Hrvatska društvo s ograničenom odgovornošću za proizvodnju, prodaju i iznajmljivanje oplatnih proizvoda i sustava</item>
      <item>Ante Matešić</item>
      <item>Antonio Žugec</item>
      <item>Slavko Miloš</item>
      <item>GRAD KUTINA</item>
      <item>Stjepan Nikolić</item>
      <item>Igor Žugec</item>
      <item>Zdenek Opolzer</item>
      <item>Hrvatski Telekom d.d.</item>
      <item>Mato Pačarić</item>
      <item>Matija Žugec</item>
      <item>Šimo Pačarić</item>
      <item>BOŽAN d.o.o. za proizvodnju, montažu, održavanje i trgovinu</item>
      <item>Stipo Parić</item>
      <item>Ivica Žuti</item>
      <item>Dubravko Pavleković</item>
      <item>AGRODUHAN društvo s ograničenom odgovornošću za poljoprivrednu proizvodnju i usluge</item>
      <item>Dubravko Pokec</item>
      <item>Rajko Bolanča</item>
      <item>Antonijo Pozaić</item>
      <item>INVENTO PRO d.o.o. za projektiranje</item>
      <item>Dragutin Proroković</item>
      <item>Goran Dizdar</item>
      <item>Ivica Pušić</item>
      <item>PBZ-LEASING, društvo s ograničenom odgovornošću za poslove leasinga</item>
      <item>Marijo Pušić</item>
      <item>Ivica Džalto</item>
      <item>Drago Filipović</item>
    </derivirana_varijabla>
  </DomainObject.Predmet.OstaliListNazivFormated>
  <DomainObject.Predmet.OstaliListNazivFormatedOIB>
    <izvorni_sadrzaj>
      <item>GORDAN ČELIKOVIĆ</item>
      <item>IVAN KRSTANOVIĆ</item>
      <item>Petar Rogina, OIB 63997524913</item>
      <item>Davorka Huljev, OIB 34743014377</item>
      <item>Niko Rončević, OIB 33685622943</item>
      <item>Dubravko Antonić, OIB 92781625528</item>
      <item>Ivan Jelić, OIB 66509094385</item>
      <item>Stjepan Bilić, OIB 01085232535</item>
      <item>Božidar Sakač, OIB 55583194121</item>
      <item>Josip Bilonić, OIB 48206131453</item>
      <item>Edo Dundov, OIB 82707099489</item>
      <item>Marko Bjelajac, OIB 03572886385</item>
      <item>Šerif Selimanović, OIB 95239548463</item>
      <item>Damir Blažinović, OIB 54228238529</item>
      <item>ASTRA INTERNATIONAL, dioničko društvo za vanjsku trgovinu u stečaju, OIB 98560810474</item>
      <item>Ivan Brkić, OIB 36145912288</item>
      <item>Nikola Simić, OIB 66916973868</item>
      <item>Marinko Brkić, OIB 04900687543</item>
      <item>Dražen Čović, OIB 47069091684</item>
      <item>Dražen Car, OIB 78763799516</item>
      <item>Stevan Simić, OIB 03459360292</item>
      <item>Gordan Čeliković, OIB 91346275353</item>
      <item>CODEX SORTIUM društvo s ograničenom odgovornošću za pružanje kompleksnih konzalting usluga, OIB 83918065246</item>
      <item>Marinko Čolak, OIB 43924160222</item>
      <item>Zdenka Simić, OIB 29961368203</item>
      <item>Ioan Darie, OIB 86457593623</item>
      <item>Ivica Bahunek, OIB 98785571764</item>
      <item>Velimir Dejanović, OIB 15359050296</item>
      <item>Ramo Stenaklić, OIB 40613705522</item>
      <item>Irena Držaić, OIB 13313590208</item>
      <item>CROSCO, naftni servisi, d.o.o., OIB 15538072333</item>
      <item>Anto Džalto, OIB 32218075217</item>
      <item>Dragutin Španić, OIB 60485237828</item>
      <item>Ivan Džalto, OIB 81761619819</item>
      <item>Mijo Antunović, OIB 92326507340</item>
      <item>Jure Džalto, OIB 30890923159</item>
      <item>Antun Tetković, OIB 99206482085</item>
      <item>Vedran Džalto, OIB 15850032354</item>
      <item>PRIMORJE d.d. (u stečaju), OIB </item>
      <item>Ivan Erdelja, OIB 68527001750</item>
      <item>Hrvoje Tkalec, OIB 80189233253</item>
      <item>Ivan Farkaš, OIB 11262369181</item>
      <item>Ivo Lončar, OIB 72603422183</item>
      <item>Branislav Filipović, OIB 81167862221</item>
      <item>Srećko Tolić, OIB 72641126749</item>
      <item>Ivan Gereci, OIB 88962988662</item>
      <item>GEOTEHNIKA - KONSOLIDACIJA društvo s ograničenom odgovornošću za konsolidacijske radove, OIB 96552131417</item>
      <item>Zlatko Grepo, OIB 39526623368</item>
      <item>Romeo Tomak-marković, OIB 07028605773</item>
      <item>Tomislav Grepo, OIB 40986687180</item>
      <item>Nikola Vladić, OIB 32815247104</item>
      <item>Tomislav Gudelj, OIB 13054333296</item>
      <item>Miljenko Toplak, OIB 06327857077</item>
      <item>Bojan Horvat, OIB 92393650679</item>
      <item>RH MINISTARSTVO FINANCIJA PU Područni ured Zagreb, OIB 18683136487</item>
      <item>Josip Horvat, OIB 24439125142</item>
      <item>Vladimir Tusić, OIB 05404516915</item>
      <item>Viktor Horvat, OIB 28768985379</item>
      <item>Nikola Beljo, OIB 02477699132</item>
      <item>Mato Ivandić, OIB 77136564688</item>
      <item>Igor Valjan, OIB 80754720860</item>
      <item>Mato Ivandić, OIB 77136564688</item>
      <item>VODOOPSKRBA I ODVODNJA društvo s ograničenom odgovornošću za javnu vodoopskrbu i odvodnju, OIB 83416546499</item>
      <item>Miljenko Ivanušec, OIB 24353874744</item>
      <item>Suzi Vidošić, OIB 71891960080</item>
      <item>Mato Jeličić, OIB 69436403725</item>
      <item>Dragutin Benković, OIB </item>
      <item>Zlatko Jembrih, OIB 34742636426</item>
      <item>Darko Vladić, OIB 18001113826</item>
      <item>Tado Jukić, OIB 52548758185</item>
      <item>ALLIANZ ZAGREB dioničko društvo za osiguranje, OIB 23759810849</item>
      <item>Franjo Jurić, OIB 40993775827</item>
      <item>Drago Vladić, OIB 50029218206</item>
      <item>Luka Kandić, OIB 77474096954</item>
      <item>ATLAS COPCO d.o.o. za usluge, OIB 80829168312</item>
      <item>Zvonimir Kaniški, OIB 36556804137</item>
      <item>Ivica Vlašić, OIB 84241473307</item>
      <item>Danijela Karadža, OIB 65070174340</item>
      <item>G.V. - PROM društvo s ograničenom odgovornošću za unutarnju, vanjsku trgovinu i usluge, OIB 64880141785</item>
      <item>Damir Katačić, OIB 26308235284</item>
      <item>Blaženka Vukić, OIB 28193063064</item>
      <item>Matija Komljenović, OIB 60950406105</item>
      <item>ADRIA NORMA d.o.o. za usluge i trgovinu, OIB 80109305109</item>
      <item>Ivica Krasko, OIB 97869477343</item>
      <item>Damir Vuradin, OIB 43582143053</item>
      <item>Nedeljko Krbot, OIB 94557819780</item>
      <item>GRAD VELIKA GORICA, OIB 75834963344</item>
      <item>Branko Kršak, OIB 91751500788</item>
      <item>Danijel Vukoja, OIB 08367054640</item>
      <item>Andjelko Kvesić, OIB 41803507944</item>
      <item>NEXE BETON d.o.o. za proizvodnju betona, OIB 48358267745</item>
      <item>Anto Lončar, OIB 24664216966</item>
      <item>Ivan Zeljko, OIB 62128946266</item>
      <item>Ivan Magaš, OIB 38561061351</item>
      <item>Igor Pačarić, OIB 99043160937</item>
      <item>Krešimir Majdak, OIB 99032133739</item>
      <item>Anđelko Zvonar, OIB 70192758920</item>
      <item>Ivica Marasović, OIB 01549404409</item>
      <item>DOKA Hrvatska društvo s ograničenom odgovornošću za proizvodnju, prodaju i iznajmljivanje oplatnih proizvoda i sustava, OIB 25940944046</item>
      <item>Ante Matešić, OIB 40184613069</item>
      <item>Antonio Žugec, OIB 02507758170</item>
      <item>Slavko Miloš, OIB 00667656692</item>
      <item>GRAD KUTINA, OIB 41888874500</item>
      <item>Stjepan Nikolić, OIB 94908627843</item>
      <item>Igor Žugec, OIB 65955197530</item>
      <item>Zdenek Opolzer, OIB 82055885044</item>
      <item>Hrvatski Telekom d.d., OIB 81793146560</item>
      <item>Mato Pačarić, OIB 28682825607</item>
      <item>Matija Žugec, OIB 94249849148</item>
      <item>Šimo Pačarić, OIB 31162258450</item>
      <item>BOŽAN d.o.o. za proizvodnju, montažu, održavanje i trgovinu, OIB 66214866918</item>
      <item>Stipo Parić, OIB 70913141022</item>
      <item>Ivica Žuti, OIB 73022697913</item>
      <item>Dubravko Pavleković, OIB 62804018402</item>
      <item>AGRODUHAN društvo s ograničenom odgovornošću za poljoprivrednu proizvodnju i usluge, OIB 97446273531</item>
      <item>Dubravko Pokec, OIB 99582714781</item>
      <item>Rajko Bolanča, OIB 64859520014</item>
      <item>Antonijo Pozaić, OIB 78069739653</item>
      <item>INVENTO PRO d.o.o. za projektiranje, OIB 91338031185</item>
      <item>Dragutin Proroković, OIB 70304758082</item>
      <item>Goran Dizdar, OIB 01904605580</item>
      <item>Ivica Pušić, OIB 98598974022</item>
      <item>PBZ-LEASING, društvo s ograničenom odgovornošću za poslove leasinga, OIB 57270798205</item>
      <item>Marijo Pušić, OIB 41233905945</item>
      <item>Ivica Džalto, OIB 09844015675</item>
      <item>Drago Filipović, OIB 34215549900</item>
    </izvorni_sadrzaj>
    <derivirana_varijabla naziv="DomainObject.Predmet.OstaliListNazivFormatedOIB_1">
      <item>GORDAN ČELIKOVIĆ</item>
      <item>IVAN KRSTANOVIĆ</item>
      <item>Petar Rogina, OIB 63997524913</item>
      <item>Davorka Huljev, OIB 34743014377</item>
      <item>Niko Rončević, OIB 33685622943</item>
      <item>Dubravko Antonić, OIB 92781625528</item>
      <item>Ivan Jelić, OIB 66509094385</item>
      <item>Stjepan Bilić, OIB 01085232535</item>
      <item>Božidar Sakač, OIB 55583194121</item>
      <item>Josip Bilonić, OIB 48206131453</item>
      <item>Edo Dundov, OIB 82707099489</item>
      <item>Marko Bjelajac, OIB 03572886385</item>
      <item>Šerif Selimanović, OIB 95239548463</item>
      <item>Damir Blažinović, OIB 54228238529</item>
      <item>ASTRA INTERNATIONAL, dioničko društvo za vanjsku trgovinu u stečaju, OIB 98560810474</item>
      <item>Ivan Brkić, OIB 36145912288</item>
      <item>Nikola Simić, OIB 66916973868</item>
      <item>Marinko Brkić, OIB 04900687543</item>
      <item>Dražen Čović, OIB 47069091684</item>
      <item>Dražen Car, OIB 78763799516</item>
      <item>Stevan Simić, OIB 03459360292</item>
      <item>Gordan Čeliković, OIB 91346275353</item>
      <item>CODEX SORTIUM društvo s ograničenom odgovornošću za pružanje kompleksnih konzalting usluga, OIB 83918065246</item>
      <item>Marinko Čolak, OIB 43924160222</item>
      <item>Zdenka Simić, OIB 29961368203</item>
      <item>Ioan Darie, OIB 86457593623</item>
      <item>Ivica Bahunek, OIB 98785571764</item>
      <item>Velimir Dejanović, OIB 15359050296</item>
      <item>Ramo Stenaklić, OIB 40613705522</item>
      <item>Irena Držaić, OIB 13313590208</item>
      <item>CROSCO, naftni servisi, d.o.o., OIB 15538072333</item>
      <item>Anto Džalto, OIB 32218075217</item>
      <item>Dragutin Španić, OIB 60485237828</item>
      <item>Ivan Džalto, OIB 81761619819</item>
      <item>Mijo Antunović, OIB 92326507340</item>
      <item>Jure Džalto, OIB 30890923159</item>
      <item>Antun Tetković, OIB 99206482085</item>
      <item>Vedran Džalto, OIB 15850032354</item>
      <item>PRIMORJE d.d. (u stečaju), OIB </item>
      <item>Ivan Erdelja, OIB 68527001750</item>
      <item>Hrvoje Tkalec, OIB 80189233253</item>
      <item>Ivan Farkaš, OIB 11262369181</item>
      <item>Ivo Lončar, OIB 72603422183</item>
      <item>Branislav Filipović, OIB 81167862221</item>
      <item>Srećko Tolić, OIB 72641126749</item>
      <item>Ivan Gereci, OIB 88962988662</item>
      <item>GEOTEHNIKA - KONSOLIDACIJA društvo s ograničenom odgovornošću za konsolidacijske radove, OIB 96552131417</item>
      <item>Zlatko Grepo, OIB 39526623368</item>
      <item>Romeo Tomak-marković, OIB 07028605773</item>
      <item>Tomislav Grepo, OIB 40986687180</item>
      <item>Nikola Vladić, OIB 32815247104</item>
      <item>Tomislav Gudelj, OIB 13054333296</item>
      <item>Miljenko Toplak, OIB 06327857077</item>
      <item>Bojan Horvat, OIB 92393650679</item>
      <item>RH MINISTARSTVO FINANCIJA PU Područni ured Zagreb, OIB 18683136487</item>
      <item>Josip Horvat, OIB 24439125142</item>
      <item>Vladimir Tusić, OIB 05404516915</item>
      <item>Viktor Horvat, OIB 28768985379</item>
      <item>Nikola Beljo, OIB 02477699132</item>
      <item>Mato Ivandić, OIB 77136564688</item>
      <item>Igor Valjan, OIB 80754720860</item>
      <item>Mato Ivandić, OIB 77136564688</item>
      <item>VODOOPSKRBA I ODVODNJA društvo s ograničenom odgovornošću za javnu vodoopskrbu i odvodnju, OIB 83416546499</item>
      <item>Miljenko Ivanušec, OIB 24353874744</item>
      <item>Suzi Vidošić, OIB 71891960080</item>
      <item>Mato Jeličić, OIB 69436403725</item>
      <item>Dragutin Benković, OIB </item>
      <item>Zlatko Jembrih, OIB 34742636426</item>
      <item>Darko Vladić, OIB 18001113826</item>
      <item>Tado Jukić, OIB 52548758185</item>
      <item>ALLIANZ ZAGREB dioničko društvo za osiguranje, OIB 23759810849</item>
      <item>Franjo Jurić, OIB 40993775827</item>
      <item>Drago Vladić, OIB 50029218206</item>
      <item>Luka Kandić, OIB 77474096954</item>
      <item>ATLAS COPCO d.o.o. za usluge, OIB 80829168312</item>
      <item>Zvonimir Kaniški, OIB 36556804137</item>
      <item>Ivica Vlašić, OIB 84241473307</item>
      <item>Danijela Karadža, OIB 65070174340</item>
      <item>G.V. - PROM društvo s ograničenom odgovornošću za unutarnju, vanjsku trgovinu i usluge, OIB 64880141785</item>
      <item>Damir Katačić, OIB 26308235284</item>
      <item>Blaženka Vukić, OIB 28193063064</item>
      <item>Matija Komljenović, OIB 60950406105</item>
      <item>ADRIA NORMA d.o.o. za usluge i trgovinu, OIB 80109305109</item>
      <item>Ivica Krasko, OIB 97869477343</item>
      <item>Damir Vuradin, OIB 43582143053</item>
      <item>Nedeljko Krbot, OIB 94557819780</item>
      <item>GRAD VELIKA GORICA, OIB 75834963344</item>
      <item>Branko Kršak, OIB 91751500788</item>
      <item>Danijel Vukoja, OIB 08367054640</item>
      <item>Andjelko Kvesić, OIB 41803507944</item>
      <item>NEXE BETON d.o.o. za proizvodnju betona, OIB 48358267745</item>
      <item>Anto Lončar, OIB 24664216966</item>
      <item>Ivan Zeljko, OIB 62128946266</item>
      <item>Ivan Magaš, OIB 38561061351</item>
      <item>Igor Pačarić, OIB 99043160937</item>
      <item>Krešimir Majdak, OIB 99032133739</item>
      <item>Anđelko Zvonar, OIB 70192758920</item>
      <item>Ivica Marasović, OIB 01549404409</item>
      <item>DOKA Hrvatska društvo s ograničenom odgovornošću za proizvodnju, prodaju i iznajmljivanje oplatnih proizvoda i sustava, OIB 25940944046</item>
      <item>Ante Matešić, OIB 40184613069</item>
      <item>Antonio Žugec, OIB 02507758170</item>
      <item>Slavko Miloš, OIB 00667656692</item>
      <item>GRAD KUTINA, OIB 41888874500</item>
      <item>Stjepan Nikolić, OIB 94908627843</item>
      <item>Igor Žugec, OIB 65955197530</item>
      <item>Zdenek Opolzer, OIB 82055885044</item>
      <item>Hrvatski Telekom d.d., OIB 81793146560</item>
      <item>Mato Pačarić, OIB 28682825607</item>
      <item>Matija Žugec, OIB 94249849148</item>
      <item>Šimo Pačarić, OIB 31162258450</item>
      <item>BOŽAN d.o.o. za proizvodnju, montažu, održavanje i trgovinu, OIB 66214866918</item>
      <item>Stipo Parić, OIB 70913141022</item>
      <item>Ivica Žuti, OIB 73022697913</item>
      <item>Dubravko Pavleković, OIB 62804018402</item>
      <item>AGRODUHAN društvo s ograničenom odgovornošću za poljoprivrednu proizvodnju i usluge, OIB 97446273531</item>
      <item>Dubravko Pokec, OIB 99582714781</item>
      <item>Rajko Bolanča, OIB 64859520014</item>
      <item>Antonijo Pozaić, OIB 78069739653</item>
      <item>INVENTO PRO d.o.o. za projektiranje, OIB 91338031185</item>
      <item>Dragutin Proroković, OIB 70304758082</item>
      <item>Goran Dizdar, OIB 01904605580</item>
      <item>Ivica Pušić, OIB 98598974022</item>
      <item>PBZ-LEASING, društvo s ograničenom odgovornošću za poslove leasinga, OIB 57270798205</item>
      <item>Marijo Pušić, OIB 41233905945</item>
      <item>Ivica Džalto, OIB 09844015675</item>
      <item>Drago Filipović, OIB 34215549900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>St-417/2015-80</izvorni_sadrzaj>
    <derivirana_varijabla naziv="DomainObject.PoslovniBrojDokumenta_1">St-417/2015-80</derivirana_varijabla>
  </DomainObject.PoslovniBrojDokumenta>
  <DomainObject.Predmet.StrankaIDrugi>
    <izvorni_sadrzaj>GEOTEHNIKA - INŽENJERING d.o.o. i dr.</izvorni_sadrzaj>
    <derivirana_varijabla naziv="DomainObject.Predmet.StrankaIDrugi_1">GEOTEHNIKA - INŽENJERING d.o.o. i dr.</derivirana_varijabla>
  </DomainObject.Predmet.StrankaIDrugi>
  <DomainObject.Predmet.ProtustrankaIDrugi>
    <izvorni_sadrzaj>GEOTEHNIKA - INŽENJERING d.o.o.</izvorni_sadrzaj>
    <derivirana_varijabla naziv="DomainObject.Predmet.ProtustrankaIDrugi_1">GEOTEHNIKA - INŽENJERING d.o.o.</derivirana_varijabla>
  </DomainObject.Predmet.ProtustrankaIDrugi>
  <DomainObject.Predmet.StrankaIDrugiAdressOIB>
    <izvorni_sadrzaj>GEOTEHNIKA - INŽENJERING d.o.o., OIB 44124262642, Gradišćanska 26, 10000 Zagreb i dr.</izvorni_sadrzaj>
    <derivirana_varijabla naziv="DomainObject.Predmet.StrankaIDrugiAdressOIB_1">GEOTEHNIKA - INŽENJERING d.o.o., OIB 44124262642, Gradišćanska 26, 10000 Zagreb i dr.</derivirana_varijabla>
  </DomainObject.Predmet.StrankaIDrugiAdressOIB>
  <DomainObject.Predmet.ProtustrankaIDrugiAdressOIB>
    <izvorni_sadrzaj>GEOTEHNIKA - INŽENJERING d.o.o., OIB 44124262642, Gradišćanska 26, 10000 Zagreb</izvorni_sadrzaj>
    <derivirana_varijabla naziv="DomainObject.Predmet.ProtustrankaIDrugiAdressOIB_1">GEOTEHNIKA - INŽENJERING d.o.o., OIB 44124262642, Gradišćanska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GEOTEHNIKA - INŽENJERING d.o.o.</item>
      <item>GEOTEHNIKA - INŽENJERING d.o.o.</item>
      <item>Zavod za vještačenje, profesionalnu rehabilitaciju i zapošljavanje osoba s invaliditetom</item>
      <item>Ivan Kovač</item>
      <item>MAGNUS TRANS d.o.o. za prijevoz i trgovinu</item>
      <item>GORDAN ČELIKOVIĆ</item>
      <item>IVAN KRSTANOVIĆ</item>
      <item>Petar Rogina</item>
      <item>Davorka Huljev</item>
      <item>Niko Rončević</item>
      <item>Dubravko Antonić</item>
      <item>Ivan Jelić</item>
      <item>Stjepan Bilić</item>
      <item>Božidar Sakač</item>
      <item>Josip Bilonić</item>
      <item>Edo Dundov</item>
      <item>Marko Bjelajac</item>
      <item>Šerif Selimanović</item>
      <item>Damir Blažinović</item>
      <item>ASTRA INTERNATIONAL, dioničko društvo za vanjsku trgovinu u stečaju</item>
      <item>Ivan Brkić</item>
      <item>Nikola Simić</item>
      <item>Marinko Brkić</item>
      <item>Dražen Čović</item>
      <item>Dražen Car</item>
      <item>Stevan Simić</item>
      <item>Gordan Čeliković</item>
      <item>CODEX SORTIUM društvo s ograničenom odgovornošću za pružanje kompleksnih konzalting usluga</item>
      <item>Marinko Čolak</item>
      <item>Zdenka Simić</item>
      <item>Ioan Darie</item>
      <item>Ivica Bahunek</item>
      <item>Velimir Dejanović</item>
      <item>Ramo Stenaklić</item>
      <item>Irena Držaić</item>
      <item>CROSCO, naftni servisi, d.o.o.</item>
      <item>Anto Džalto</item>
      <item>Dragutin Španić</item>
      <item>Ivan Džalto</item>
      <item>Mijo Antunović</item>
      <item>Jure Džalto</item>
      <item>Antun Tetković</item>
      <item>Vedran Džalto</item>
      <item>PRIMORJE d.d. (u stečaju)</item>
      <item>Ivan Erdelja</item>
      <item>Hrvoje Tkalec</item>
      <item>Ivan Farkaš</item>
      <item>Ivo Lončar</item>
      <item>Branislav Filipović</item>
      <item>Srećko Tolić</item>
      <item>Ivan Gereci</item>
      <item>GEOTEHNIKA - KONSOLIDACIJA društvo s ograničenom odgovornošću za konsolidacijske radove</item>
      <item>Zlatko Grepo</item>
      <item>Romeo Tomak-marković</item>
      <item>Tomislav Grepo</item>
      <item>Nikola Vladić</item>
      <item>Tomislav Gudelj</item>
      <item>Miljenko Toplak</item>
      <item>Bojan Horvat</item>
      <item>RH MINISTARSTVO FINANCIJA PU Područni ured Zagreb</item>
      <item>Josip Horvat</item>
      <item>Vladimir Tusić</item>
      <item>Viktor Horvat</item>
      <item>Nikola Beljo</item>
      <item>Mato Ivandić</item>
      <item>Igor Valjan</item>
      <item>Mato Ivandić</item>
      <item>VODOOPSKRBA I ODVODNJA društvo s ograničenom odgovornošću za javnu vodoopskrbu i odvodnju</item>
      <item>Miljenko Ivanušec</item>
      <item>Suzi Vidošić</item>
      <item>Mato Jeličić</item>
      <item>Dragutin Benković</item>
      <item>Zlatko Jembrih</item>
      <item>Darko Vladić</item>
      <item>Tado Jukić</item>
      <item>ALLIANZ ZAGREB dioničko društvo za osiguranje</item>
      <item>Franjo Jurić</item>
      <item>Drago Vladić</item>
      <item>Luka Kandić</item>
      <item>ATLAS COPCO d.o.o. za usluge</item>
      <item>Zvonimir Kaniški</item>
      <item>Ivica Vlašić</item>
      <item>Danijela Karadža</item>
      <item>G.V. - PROM društvo s ograničenom odgovornošću za unutarnju, vanjsku trgovinu i usluge</item>
      <item>Damir Katačić</item>
      <item>Blaženka Vukić</item>
      <item>Matija Komljenović</item>
      <item>ADRIA NORMA d.o.o. za usluge i trgovinu</item>
      <item>Ivica Krasko</item>
      <item>Damir Vuradin</item>
      <item>Nedeljko Krbot</item>
      <item>GRAD VELIKA GORICA</item>
      <item>Branko Kršak</item>
      <item>Danijel Vukoja</item>
      <item>Andjelko Kvesić</item>
      <item>NEXE BETON d.o.o. za proizvodnju betona</item>
      <item>Anto Lončar</item>
      <item>Ivan Zeljko</item>
      <item>Ivan Magaš</item>
      <item>Igor Pačarić</item>
      <item>Krešimir Majdak</item>
      <item>Anđelko Zvonar</item>
      <item>Ivica Marasović</item>
      <item>DOKA Hrvatska društvo s ograničenom odgovornošću za proizvodnju, prodaju i iznajmljivanje oplatnih proizvoda i sustava</item>
      <item>Ante Matešić</item>
      <item>Antonio Žugec</item>
      <item>Slavko Miloš</item>
      <item>GRAD KUTINA</item>
      <item>Stjepan Nikolić</item>
      <item>Igor Žugec</item>
      <item>Zdenek Opolzer</item>
      <item>Hrvatski Telekom d.d.</item>
      <item>Mato Pačarić</item>
      <item>Matija Žugec</item>
      <item>Šimo Pačarić</item>
      <item>BOŽAN d.o.o. za proizvodnju, montažu, održavanje i trgovinu</item>
      <item>Stipo Parić</item>
      <item>Ivica Žuti</item>
      <item>Dubravko Pavleković</item>
      <item>AGRODUHAN društvo s ograničenom odgovornošću za poljoprivrednu proizvodnju i usluge</item>
      <item>Dubravko Pokec</item>
      <item>Rajko Bolanča</item>
      <item>Antonijo Pozaić</item>
      <item>INVENTO PRO d.o.o. za projektiranje</item>
      <item>Dragutin Proroković</item>
      <item>Goran Dizdar</item>
      <item>Ivica Pušić</item>
      <item>PBZ-LEASING, društvo s ograničenom odgovornošću za poslove leasinga</item>
      <item>Marijo Pušić</item>
      <item>Ivica Džalto</item>
      <item>Drago Filipović</item>
    </izvorni_sadrzaj>
    <derivirana_varijabla naziv="DomainObject.Predmet.SudioniciListNaziv_1">
      <item>GEOTEHNIKA - INŽENJERING d.o.o.</item>
      <item>GEOTEHNIKA - INŽENJERING d.o.o.</item>
      <item>Zavod za vještačenje, profesionalnu rehabilitaciju i zapošljavanje osoba s invaliditetom</item>
      <item>Ivan Kovač</item>
      <item>MAGNUS TRANS d.o.o. za prijevoz i trgovinu</item>
      <item>GORDAN ČELIKOVIĆ</item>
      <item>IVAN KRSTANOVIĆ</item>
      <item>Petar Rogina</item>
      <item>Davorka Huljev</item>
      <item>Niko Rončević</item>
      <item>Dubravko Antonić</item>
      <item>Ivan Jelić</item>
      <item>Stjepan Bilić</item>
      <item>Božidar Sakač</item>
      <item>Josip Bilonić</item>
      <item>Edo Dundov</item>
      <item>Marko Bjelajac</item>
      <item>Šerif Selimanović</item>
      <item>Damir Blažinović</item>
      <item>ASTRA INTERNATIONAL, dioničko društvo za vanjsku trgovinu u stečaju</item>
      <item>Ivan Brkić</item>
      <item>Nikola Simić</item>
      <item>Marinko Brkić</item>
      <item>Dražen Čović</item>
      <item>Dražen Car</item>
      <item>Stevan Simić</item>
      <item>Gordan Čeliković</item>
      <item>CODEX SORTIUM društvo s ograničenom odgovornošću za pružanje kompleksnih konzalting usluga</item>
      <item>Marinko Čolak</item>
      <item>Zdenka Simić</item>
      <item>Ioan Darie</item>
      <item>Ivica Bahunek</item>
      <item>Velimir Dejanović</item>
      <item>Ramo Stenaklić</item>
      <item>Irena Držaić</item>
      <item>CROSCO, naftni servisi, d.o.o.</item>
      <item>Anto Džalto</item>
      <item>Dragutin Španić</item>
      <item>Ivan Džalto</item>
      <item>Mijo Antunović</item>
      <item>Jure Džalto</item>
      <item>Antun Tetković</item>
      <item>Vedran Džalto</item>
      <item>PRIMORJE d.d. (u stečaju)</item>
      <item>Ivan Erdelja</item>
      <item>Hrvoje Tkalec</item>
      <item>Ivan Farkaš</item>
      <item>Ivo Lončar</item>
      <item>Branislav Filipović</item>
      <item>Srećko Tolić</item>
      <item>Ivan Gereci</item>
      <item>GEOTEHNIKA - KONSOLIDACIJA društvo s ograničenom odgovornošću za konsolidacijske radove</item>
      <item>Zlatko Grepo</item>
      <item>Romeo Tomak-marković</item>
      <item>Tomislav Grepo</item>
      <item>Nikola Vladić</item>
      <item>Tomislav Gudelj</item>
      <item>Miljenko Toplak</item>
      <item>Bojan Horvat</item>
      <item>RH MINISTARSTVO FINANCIJA PU Područni ured Zagreb</item>
      <item>Josip Horvat</item>
      <item>Vladimir Tusić</item>
      <item>Viktor Horvat</item>
      <item>Nikola Beljo</item>
      <item>Mato Ivandić</item>
      <item>Igor Valjan</item>
      <item>Mato Ivandić</item>
      <item>VODOOPSKRBA I ODVODNJA društvo s ograničenom odgovornošću za javnu vodoopskrbu i odvodnju</item>
      <item>Miljenko Ivanušec</item>
      <item>Suzi Vidošić</item>
      <item>Mato Jeličić</item>
      <item>Dragutin Benković</item>
      <item>Zlatko Jembrih</item>
      <item>Darko Vladić</item>
      <item>Tado Jukić</item>
      <item>ALLIANZ ZAGREB dioničko društvo za osiguranje</item>
      <item>Franjo Jurić</item>
      <item>Drago Vladić</item>
      <item>Luka Kandić</item>
      <item>ATLAS COPCO d.o.o. za usluge</item>
      <item>Zvonimir Kaniški</item>
      <item>Ivica Vlašić</item>
      <item>Danijela Karadža</item>
      <item>G.V. - PROM društvo s ograničenom odgovornošću za unutarnju, vanjsku trgovinu i usluge</item>
      <item>Damir Katačić</item>
      <item>Blaženka Vukić</item>
      <item>Matija Komljenović</item>
      <item>ADRIA NORMA d.o.o. za usluge i trgovinu</item>
      <item>Ivica Krasko</item>
      <item>Damir Vuradin</item>
      <item>Nedeljko Krbot</item>
      <item>GRAD VELIKA GORICA</item>
      <item>Branko Kršak</item>
      <item>Danijel Vukoja</item>
      <item>Andjelko Kvesić</item>
      <item>NEXE BETON d.o.o. za proizvodnju betona</item>
      <item>Anto Lončar</item>
      <item>Ivan Zeljko</item>
      <item>Ivan Magaš</item>
      <item>Igor Pačarić</item>
      <item>Krešimir Majdak</item>
      <item>Anđelko Zvonar</item>
      <item>Ivica Marasović</item>
      <item>DOKA Hrvatska društvo s ograničenom odgovornošću za proizvodnju, prodaju i iznajmljivanje oplatnih proizvoda i sustava</item>
      <item>Ante Matešić</item>
      <item>Antonio Žugec</item>
      <item>Slavko Miloš</item>
      <item>GRAD KUTINA</item>
      <item>Stjepan Nikolić</item>
      <item>Igor Žugec</item>
      <item>Zdenek Opolzer</item>
      <item>Hrvatski Telekom d.d.</item>
      <item>Mato Pačarić</item>
      <item>Matija Žugec</item>
      <item>Šimo Pačarić</item>
      <item>BOŽAN d.o.o. za proizvodnju, montažu, održavanje i trgovinu</item>
      <item>Stipo Parić</item>
      <item>Ivica Žuti</item>
      <item>Dubravko Pavleković</item>
      <item>AGRODUHAN društvo s ograničenom odgovornošću za poljoprivrednu proizvodnju i usluge</item>
      <item>Dubravko Pokec</item>
      <item>Rajko Bolanča</item>
      <item>Antonijo Pozaić</item>
      <item>INVENTO PRO d.o.o. za projektiranje</item>
      <item>Dragutin Proroković</item>
      <item>Goran Dizdar</item>
      <item>Ivica Pušić</item>
      <item>PBZ-LEASING, društvo s ograničenom odgovornošću za poslove leasinga</item>
      <item>Marijo Pušić</item>
      <item>Ivica Džalto</item>
      <item>Drago Filipović</item>
    </derivirana_varijabla>
  </DomainObject.Predmet.SudioniciListNaziv>
  <DomainObject.Predmet.SudioniciListAdressOIB>
    <izvorni_sadrzaj>
      <item>GEOTEHNIKA - INŽENJERING d.o.o., OIB 44124262642, Gradišćanska 26,10000 Zagreb</item>
      <item>GEOTEHNIKA - INŽENJERING d.o.o., OIB 44124262642, Gradišćanska 26,10000 Zagreb</item>
      <item>Zavod za vještačenje, profesionalnu rehabilitaciju i zapošljavanje osoba s invaliditetom, OIB 20502470829, Antuna Mihanovića 3,10000 Zagreb</item>
      <item>Ivan Kovač</item>
      <item>MAGNUS TRANS d.o.o. za prijevoz i trgovinu, OIB 82468393068, Selska cesta 90 C ,10000 Zagreb</item>
      <item>GORDAN ČELIKOVIĆ, MALE PUTINE 12,10000 Zagreb</item>
      <item>IVAN KRSTANOVIĆ, 8. POŽARINJE 15,10000 Zagreb</item>
      <item>Petar Rogina, OIB 63997524913, Vinogradska 44,49250 Zlatar</item>
      <item>Davorka Huljev, OIB 34743014377, Miramarska 13/D,10000 Zagreb</item>
      <item>Niko Rončević, OIB 33685622943, Istarska Ulica 29,48260 Križevci</item>
      <item>Dubravko Antonić, OIB 92781625528, Vretenec 23,10360 Sesvete</item>
      <item>Ivan Jelić, OIB 66509094385, Janka Leskovara 1,10000 Zagreb</item>
      <item>Stjepan Bilić, OIB 01085232535, Ilica 346,10000 Zagreb</item>
      <item>Božidar Sakač, OIB 55583194121, Kapela Kalnička 21,42220 Kapela Kalnička</item>
      <item>Josip Bilonić, OIB 48206131453, Boki 5,10370 Puhovo</item>
      <item>Edo Dundov, OIB 82707099489, Vladimira Ruždjaka 9c,10000 Zagreb</item>
      <item>Marko Bjelajac, OIB 03572886385, Matijašec 29,10000 Zagreb</item>
      <item>Šerif Selimanović, OIB 95239548463, I.kozari Put Xii.odvojak 43,10000 Zagreb</item>
      <item>Damir Blažinović, OIB 54228238529, Siromajska Cesta 22,10361 Struga Nartska</item>
      <item>ASTRA INTERNATIONAL, dioničko društvo za vanjsku trgovinu u stečaju, OIB 98560810474, Budmanijeva 5,10000 Zagreb</item>
      <item>Ivan Brkić, OIB 36145912288, Kralja Zvonimira 17,34310 Gradac</item>
      <item>Nikola Simić, OIB 66916973868, Nikole Bonifačića 15,10410 Velika Gorica</item>
      <item>Marinko Brkić, OIB 04900687543, Kralja Zvonimira 17,34310 Gradac</item>
      <item>Dražen Čović, OIB 47069091684, Plješevička 19,31431 Čepin</item>
      <item>Dražen Car, OIB 78763799516, Kordunska 9,10000 Zagreb</item>
      <item>Stevan Simić, OIB 03459360292, Dragutina Domjanića 5,10410 Velika Gorica</item>
      <item>Gordan Čeliković, OIB 91346275353, Borovci 18,10000 Zagreb</item>
      <item>CODEX SORTIUM društvo s ograničenom odgovornošću za pružanje kompleksnih konzalting usluga, OIB 83918065246, Ivana Šibla 9,10000 Zagreb</item>
      <item>Marinko Čolak, OIB 43924160222, Stjepana Radića 119,34310 Gradac</item>
      <item>Zdenka Simić, OIB 29961368203, Dragutina Domjanića 5,10410 Velika Gorica</item>
      <item>Ioan Darie, OIB 86457593623</item>
      <item>Ivica Bahunek, OIB 98785571764, Ivanovo Polje 8,42220 Ljubešćica</item>
      <item>Velimir Dejanović, OIB 15359050296, Baranovićeva Ulica 12,10000 Zagreb</item>
      <item>Ramo Stenaklić, OIB 40613705522, Ii.kozari Put Iii.odvojak 2a,10000 Zagreb</item>
      <item>Irena Držaić, OIB 13313590208, Rudolfa Bićanića 20,10000 Zagreb</item>
      <item>CROSCO, naftni servisi, d.o.o., OIB 15538072333, Grada Vukovara 18,10000 Zagreb</item>
      <item>Anto Džalto, OIB 32218075217, Vinka Sedinića 17,10361 Dumovec</item>
      <item>Dragutin Španić, OIB 60485237828, Kalnička 50,42220 Ljubešćica</item>
      <item>Ivan Džalto, OIB 81761619819, Ilica 346,10000 Zagreb</item>
      <item>Mijo Antunović, OIB 92326507340, Matije Gupca 72,49210 Zabok</item>
      <item>Jure Džalto, OIB 30890923159, Vugrovečka 77,10360 Dobrodol</item>
      <item>Antun Tetković, OIB 99206482085, Ante Starčevića 40,32262 Račinovci</item>
      <item>Vedran Džalto, OIB 15850032354, Mira Barešića 14,21000 Split</item>
      <item>PRIMORJE d.d. (u stečaju), OIB , Vipovska cesta 3,5270 Ajdovščina</item>
      <item>Ivan Erdelja, OIB 68527001750, Mihovljan 344,49252 Mihovljan</item>
      <item>Hrvoje Tkalec, OIB 80189233253, Zagorska Cesta 37,10296 Luka</item>
      <item>Ivan Farkaš, OIB 11262369181, Kralja Zvonimira 12,31403 Vladislavci</item>
      <item>Ivo Lončar, OIB 72603422183, Ustirama 0,Prozor-rama</item>
      <item>Branislav Filipović, OIB 81167862221, Šćit 0,Prozor-rama</item>
      <item>Srećko Tolić, OIB 72641126749, Vlade Gotovca 9,10000 Zagreb</item>
      <item>Ivan Gereci, OIB 88962988662, Laz Bistrički 46,49246 Laz Bistrički</item>
      <item>GEOTEHNIKA - KONSOLIDACIJA društvo s ograničenom odgovornošću za konsolidacijske radove, OIB 96552131417, Siget 16B,10000 Zagreb</item>
      <item>Zlatko Grepo, OIB 39526623368, Josipa Kozarca 57,31224 Koška</item>
      <item>Romeo Tomak-marković, OIB 07028605773, Boševci 12a,47280 Boševci</item>
      <item>Tomislav Grepo, OIB 40986687180, Zrinsko Frankopanska 12,31512 Feričanci</item>
      <item>Nikola Vladić, OIB 32815247104, Josipa Pupačića 4,10000 Zagreb</item>
      <item>Tomislav Gudelj, OIB 13054333296, Trg Otokara Keršovanija 8,10000 Zagreb</item>
      <item>Miljenko Toplak, OIB 06327857077, Donje Makojišće 203,42220 Donje Makojišće</item>
      <item>Bojan Horvat, OIB 92393650679, Pavlenski Put 5o,10000 Zagreb</item>
      <item>RH MINISTARSTVO FINANCIJA PU Područni ured Zagreb, OIB 18683136487, Avenija Dubrovnik 32,10000 Zagreb</item>
      <item>Josip Horvat, OIB 24439125142, Krč 39,42220 Krč</item>
      <item>Vladimir Tusić, OIB 05404516915, Sjenjak 48,31000 Osijek</item>
      <item>Viktor Horvat, OIB 28768985379, Sajmišna 50,49250 Zlatar</item>
      <item>Nikola Beljo, OIB 02477699132, Lučica Xxix 5,23234 Vir</item>
      <item>Mato Ivandić, OIB 77136564688, Detkovac 172,33411 Detkovac</item>
      <item>Igor Valjan, OIB 80754720860, Švica 47,53220 Švica</item>
      <item>Mato Ivandić, OIB 77136564688, Detkovac 172,33411 Detkovac</item>
      <item>VODOOPSKRBA I ODVODNJA društvo s ograničenom odgovornošću za javnu vodoopskrbu i odvodnju, OIB 83416546499, Folnegovićeva 1,10000 Zagreb</item>
      <item>Miljenko Ivanušec, OIB 24353874744, Zagrebačka 63,42220 Ljubešćica</item>
      <item>Suzi Vidošić, OIB 71891960080, Drage Gervaisa 23,10000 Zagreb</item>
      <item>Mato Jeličić, OIB 69436403725, Kustošijski Venec 80,10000 Zagreb</item>
      <item>Dragutin Benković, OIB , Donje Mokojišće 203,42220 Novi Marof</item>
      <item>Zlatko Jembrih, OIB 34742636426, Mače 32h,49250 Mače</item>
      <item>Darko Vladić, OIB 18001113826, Savska 39,35425 Davor</item>
      <item>Tado Jukić, OIB 52548758185, Kikićeva 16,10000 Zagreb</item>
      <item>ALLIANZ ZAGREB dioničko društvo za osiguranje, OIB 23759810849, Heinzelova 70,10000 Zagreb</item>
      <item>Franjo Jurić, OIB 40993775827, Andrije Pirnata 2,44250 Petrinja</item>
      <item>Drago Vladić, OIB 50029218206, Ilica 346,10000 Zagreb</item>
      <item>Luka Kandić, OIB 77474096954, Nikole Šubića Zrinskog 10,31542 Beničanci</item>
      <item>ATLAS COPCO d.o.o. za usluge, OIB 80829168312, Slavonska avenija 19,10000 Zagreb</item>
      <item>Zvonimir Kaniški, OIB 36556804137, Staromlinska 74,42000 Gornji Kućan</item>
      <item>Ivica Vlašić, OIB 84241473307, Ribnica 175a,10410 Ribnica</item>
      <item>Danijela Karadža, OIB 65070174340, Redovka 15,10000 Zagreb</item>
      <item>G.V. - PROM društvo s ograničenom odgovornošću za unutarnju, vanjsku trgovinu i usluge, OIB 64880141785, Augusta Šenoe 2,10450 Jastrebarsko</item>
      <item>Damir Katačić, OIB 26308235284, 3. Pile 12,10000 Zagreb</item>
      <item>Blaženka Vukić, OIB 28193063064, Rudopoljska 12,10000 Zagreb</item>
      <item>Matija Komljenović, OIB 60950406105, Japjeci 10,10255 Donji Stupnik</item>
      <item>ADRIA NORMA d.o.o. za usluge i trgovinu, OIB 80109305109, Ulica grada Vukovara 284/C,10000 Zagreb</item>
      <item>Ivica Krasko, OIB 97869477343, Stjepana Radića 155,34310 Gradac</item>
      <item>Damir Vuradin, OIB 43582143053, Remetinec 230,42220 Remetinec</item>
      <item>Nedeljko Krbot, OIB 94557819780, Grana 67a,42220 Grana</item>
      <item>GRAD VELIKA GORICA, OIB 75834963344, Trg kralja Tomislava 34,10410 Velika Gorica</item>
      <item>Branko Kršak, OIB 91751500788, Sveta Helena 93,10382 Sveta Helena</item>
      <item>Danijel Vukoja, OIB 08367054640, Kačićeva 56,35425 Davor</item>
      <item>Andjelko Kvesić, OIB 41803507944, Ivanićgradska 56,10000 Zagreb</item>
      <item>NEXE BETON d.o.o. za proizvodnju betona, OIB 48358267745, Braće Radića 200,31500 Našice</item>
      <item>Anto Lončar, OIB 24664216966, Josipa Stipana Reljkovića 24,32281 Ivankovo</item>
      <item>Ivan Zeljko, OIB 62128946266, Alojzija Stepinca 44,34310 Gradac</item>
      <item>Ivan Magaš, OIB 38561061351, Ferenščica I. 47,10000 Zagreb</item>
      <item>Igor Pačarić, OIB 99043160937, Štrosmajerova 20,31402 Koritna</item>
      <item>Krešimir Majdak, OIB 99032133739, Donja Batina 133,49250 Donja Batina</item>
      <item>Anđelko Zvonar, OIB 70192758920, Zagrebačka 84a,42220 Ljubešćica</item>
      <item>Ivica Marasović, OIB 01549404409, Savska Cesta 56,10000 Zagreb</item>
      <item>DOKA Hrvatska društvo s ograničenom odgovornošću za proizvodnju, prodaju i iznajmljivanje oplatnih proizvoda i sustava, OIB 25940944046, Radnička cesta 173/g,10000 Zagreb</item>
      <item>Ante Matešić, OIB 40184613069, Kustošijski Venec 80,10000 Zagreb</item>
      <item>Antonio Žugec, OIB 02507758170, Možđenec 83,42220 Možđenec</item>
      <item>Slavko Miloš, OIB 00667656692, Iii.kozari Put 83,10000 Zagreb</item>
      <item>GRAD KUTINA, OIB 41888874500, Trg kralja Tomislava 12,44320 Kutina</item>
      <item>Stjepan Nikolić, OIB 94908627843, Ulica Augusta Šenoe 33,10290 Zaprešić</item>
      <item>Igor Žugec, OIB 65955197530, Možđenec 172,42220 Možđenec</item>
      <item>Zdenek Opolzer, OIB 82055885044, Viganj 118,20267 Viganj</item>
      <item>Hrvatski Telekom d.d., OIB 81793146560, Roberta Frangeša Mihanovića 9,10000 Zagreb</item>
      <item>Mato Pačarić, OIB 28682825607, Štrosmajerova 20,31402 Koritna</item>
      <item>Matija Žugec, OIB 94249849148, Možđenec 26,42220 Možđenec</item>
      <item>Šimo Pačarić, OIB 31162258450, Štrosmajerova 13,31402 Koritna</item>
      <item>BOŽAN d.o.o. za proizvodnju, montažu, održavanje i trgovinu, OIB 66214866918, 3. Kozari put 85,10000 Zagreb</item>
      <item>Stipo Parić, OIB 70913141022, Drage 8,10000 Zagreb</item>
      <item>Ivica Žuti, OIB 73022697913, Možđenec 183a,42220 Možđenec</item>
      <item>Dubravko Pavleković, OIB 62804018402, Tihi Dol 26,10000 Zagreb</item>
      <item>AGRODUHAN društvo s ograničenom odgovornošću za poljoprivrednu proizvodnju i usluge, OIB 97446273531, Nikole Šubića Zrinskog 30,33520 Slatina</item>
      <item>Dubravko Pokec, OIB 99582714781, Andrije Hebranga 7,48350 Virje</item>
      <item>Rajko Bolanča, OIB 64859520014, Ii. Ferenščica Ii. Odvojak 9,10000 Zagreb</item>
      <item>Antonijo Pozaić, OIB 78069739653, Franje Horvata Kiša 42,49250 Zlatar</item>
      <item>INVENTO PRO d.o.o. za projektiranje, OIB 91338031185, Držićeva 81b,10000 Zagreb</item>
      <item>Dragutin Proroković, OIB 70304758082, Fausta Vrančića 2,10000 Zagreb</item>
      <item>Goran Dizdar, OIB 01904605580, Kralja Zvonimira 12,47000 Karlovac</item>
      <item>Ivica Pušić, OIB 98598974022, Don Mate Šantića 20,21217 Kaštel Novi</item>
      <item>PBZ-LEASING, društvo s ograničenom odgovornošću za poslove leasinga, OIB 57270798205, Radnička cesta 44,10000 Zagreb</item>
      <item>Marijo Pušić, OIB 41233905945, Ulica A. Gustava Matoša 3,10360 Sesvete</item>
      <item>Ivica Džalto, OIB 09844015675, Vukovarska 8,22300 Knin</item>
      <item>Drago Filipović, OIB 34215549900, Savska Cesta 101a,10000 Zagreb</item>
    </izvorni_sadrzaj>
    <derivirana_varijabla naziv="DomainObject.Predmet.SudioniciListAdressOIB_1">
      <item>GEOTEHNIKA - INŽENJERING d.o.o., OIB 44124262642, Gradišćanska 26,10000 Zagreb</item>
      <item>GEOTEHNIKA - INŽENJERING d.o.o., OIB 44124262642, Gradišćanska 26,10000 Zagreb</item>
      <item>Zavod za vještačenje, profesionalnu rehabilitaciju i zapošljavanje osoba s invaliditetom, OIB 20502470829, Antuna Mihanovića 3,10000 Zagreb</item>
      <item>Ivan Kovač</item>
      <item>MAGNUS TRANS d.o.o. za prijevoz i trgovinu, OIB 82468393068, Selska cesta 90 C ,10000 Zagreb</item>
      <item>GORDAN ČELIKOVIĆ, MALE PUTINE 12,10000 Zagreb</item>
      <item>IVAN KRSTANOVIĆ, 8. POŽARINJE 15,10000 Zagreb</item>
      <item>Petar Rogina, OIB 63997524913, Vinogradska 44,49250 Zlatar</item>
      <item>Davorka Huljev, OIB 34743014377, Miramarska 13/D,10000 Zagreb</item>
      <item>Niko Rončević, OIB 33685622943, Istarska Ulica 29,48260 Križevci</item>
      <item>Dubravko Antonić, OIB 92781625528, Vretenec 23,10360 Sesvete</item>
      <item>Ivan Jelić, OIB 66509094385, Janka Leskovara 1,10000 Zagreb</item>
      <item>Stjepan Bilić, OIB 01085232535, Ilica 346,10000 Zagreb</item>
      <item>Božidar Sakač, OIB 55583194121, Kapela Kalnička 21,42220 Kapela Kalnička</item>
      <item>Josip Bilonić, OIB 48206131453, Boki 5,10370 Puhovo</item>
      <item>Edo Dundov, OIB 82707099489, Vladimira Ruždjaka 9c,10000 Zagreb</item>
      <item>Marko Bjelajac, OIB 03572886385, Matijašec 29,10000 Zagreb</item>
      <item>Šerif Selimanović, OIB 95239548463, I.kozari Put Xii.odvojak 43,10000 Zagreb</item>
      <item>Damir Blažinović, OIB 54228238529, Siromajska Cesta 22,10361 Struga Nartska</item>
      <item>ASTRA INTERNATIONAL, dioničko društvo za vanjsku trgovinu u stečaju, OIB 98560810474, Budmanijeva 5,10000 Zagreb</item>
      <item>Ivan Brkić, OIB 36145912288, Kralja Zvonimira 17,34310 Gradac</item>
      <item>Nikola Simić, OIB 66916973868, Nikole Bonifačića 15,10410 Velika Gorica</item>
      <item>Marinko Brkić, OIB 04900687543, Kralja Zvonimira 17,34310 Gradac</item>
      <item>Dražen Čović, OIB 47069091684, Plješevička 19,31431 Čepin</item>
      <item>Dražen Car, OIB 78763799516, Kordunska 9,10000 Zagreb</item>
      <item>Stevan Simić, OIB 03459360292, Dragutina Domjanića 5,10410 Velika Gorica</item>
      <item>Gordan Čeliković, OIB 91346275353, Borovci 18,10000 Zagreb</item>
      <item>CODEX SORTIUM društvo s ograničenom odgovornošću za pružanje kompleksnih konzalting usluga, OIB 83918065246, Ivana Šibla 9,10000 Zagreb</item>
      <item>Marinko Čolak, OIB 43924160222, Stjepana Radića 119,34310 Gradac</item>
      <item>Zdenka Simić, OIB 29961368203, Dragutina Domjanića 5,10410 Velika Gorica</item>
      <item>Ioan Darie, OIB 86457593623</item>
      <item>Ivica Bahunek, OIB 98785571764, Ivanovo Polje 8,42220 Ljubešćica</item>
      <item>Velimir Dejanović, OIB 15359050296, Baranovićeva Ulica 12,10000 Zagreb</item>
      <item>Ramo Stenaklić, OIB 40613705522, Ii.kozari Put Iii.odvojak 2a,10000 Zagreb</item>
      <item>Irena Držaić, OIB 13313590208, Rudolfa Bićanića 20,10000 Zagreb</item>
      <item>CROSCO, naftni servisi, d.o.o., OIB 15538072333, Grada Vukovara 18,10000 Zagreb</item>
      <item>Anto Džalto, OIB 32218075217, Vinka Sedinića 17,10361 Dumovec</item>
      <item>Dragutin Španić, OIB 60485237828, Kalnička 50,42220 Ljubešćica</item>
      <item>Ivan Džalto, OIB 81761619819, Ilica 346,10000 Zagreb</item>
      <item>Mijo Antunović, OIB 92326507340, Matije Gupca 72,49210 Zabok</item>
      <item>Jure Džalto, OIB 30890923159, Vugrovečka 77,10360 Dobrodol</item>
      <item>Antun Tetković, OIB 99206482085, Ante Starčevića 40,32262 Račinovci</item>
      <item>Vedran Džalto, OIB 15850032354, Mira Barešića 14,21000 Split</item>
      <item>PRIMORJE d.d. (u stečaju), OIB , Vipovska cesta 3,5270 Ajdovščina</item>
      <item>Ivan Erdelja, OIB 68527001750, Mihovljan 344,49252 Mihovljan</item>
      <item>Hrvoje Tkalec, OIB 80189233253, Zagorska Cesta 37,10296 Luka</item>
      <item>Ivan Farkaš, OIB 11262369181, Kralja Zvonimira 12,31403 Vladislavci</item>
      <item>Ivo Lončar, OIB 72603422183, Ustirama 0,Prozor-rama</item>
      <item>Branislav Filipović, OIB 81167862221, Šćit 0,Prozor-rama</item>
      <item>Srećko Tolić, OIB 72641126749, Vlade Gotovca 9,10000 Zagreb</item>
      <item>Ivan Gereci, OIB 88962988662, Laz Bistrički 46,49246 Laz Bistrički</item>
      <item>GEOTEHNIKA - KONSOLIDACIJA društvo s ograničenom odgovornošću za konsolidacijske radove, OIB 96552131417, Siget 16B,10000 Zagreb</item>
      <item>Zlatko Grepo, OIB 39526623368, Josipa Kozarca 57,31224 Koška</item>
      <item>Romeo Tomak-marković, OIB 07028605773, Boševci 12a,47280 Boševci</item>
      <item>Tomislav Grepo, OIB 40986687180, Zrinsko Frankopanska 12,31512 Feričanci</item>
      <item>Nikola Vladić, OIB 32815247104, Josipa Pupačića 4,10000 Zagreb</item>
      <item>Tomislav Gudelj, OIB 13054333296, Trg Otokara Keršovanija 8,10000 Zagreb</item>
      <item>Miljenko Toplak, OIB 06327857077, Donje Makojišće 203,42220 Donje Makojišće</item>
      <item>Bojan Horvat, OIB 92393650679, Pavlenski Put 5o,10000 Zagreb</item>
      <item>RH MINISTARSTVO FINANCIJA PU Područni ured Zagreb, OIB 18683136487, Avenija Dubrovnik 32,10000 Zagreb</item>
      <item>Josip Horvat, OIB 24439125142, Krč 39,42220 Krč</item>
      <item>Vladimir Tusić, OIB 05404516915, Sjenjak 48,31000 Osijek</item>
      <item>Viktor Horvat, OIB 28768985379, Sajmišna 50,49250 Zlatar</item>
      <item>Nikola Beljo, OIB 02477699132, Lučica Xxix 5,23234 Vir</item>
      <item>Mato Ivandić, OIB 77136564688, Detkovac 172,33411 Detkovac</item>
      <item>Igor Valjan, OIB 80754720860, Švica 47,53220 Švica</item>
      <item>Mato Ivandić, OIB 77136564688, Detkovac 172,33411 Detkovac</item>
      <item>VODOOPSKRBA I ODVODNJA društvo s ograničenom odgovornošću za javnu vodoopskrbu i odvodnju, OIB 83416546499, Folnegovićeva 1,10000 Zagreb</item>
      <item>Miljenko Ivanušec, OIB 24353874744, Zagrebačka 63,42220 Ljubešćica</item>
      <item>Suzi Vidošić, OIB 71891960080, Drage Gervaisa 23,10000 Zagreb</item>
      <item>Mato Jeličić, OIB 69436403725, Kustošijski Venec 80,10000 Zagreb</item>
      <item>Dragutin Benković, OIB , Donje Mokojišće 203,42220 Novi Marof</item>
      <item>Zlatko Jembrih, OIB 34742636426, Mače 32h,49250 Mače</item>
      <item>Darko Vladić, OIB 18001113826, Savska 39,35425 Davor</item>
      <item>Tado Jukić, OIB 52548758185, Kikićeva 16,10000 Zagreb</item>
      <item>ALLIANZ ZAGREB dioničko društvo za osiguranje, OIB 23759810849, Heinzelova 70,10000 Zagreb</item>
      <item>Franjo Jurić, OIB 40993775827, Andrije Pirnata 2,44250 Petrinja</item>
      <item>Drago Vladić, OIB 50029218206, Ilica 346,10000 Zagreb</item>
      <item>Luka Kandić, OIB 77474096954, Nikole Šubića Zrinskog 10,31542 Beničanci</item>
      <item>ATLAS COPCO d.o.o. za usluge, OIB 80829168312, Slavonska avenija 19,10000 Zagreb</item>
      <item>Zvonimir Kaniški, OIB 36556804137, Staromlinska 74,42000 Gornji Kućan</item>
      <item>Ivica Vlašić, OIB 84241473307, Ribnica 175a,10410 Ribnica</item>
      <item>Danijela Karadža, OIB 65070174340, Redovka 15,10000 Zagreb</item>
      <item>G.V. - PROM društvo s ograničenom odgovornošću za unutarnju, vanjsku trgovinu i usluge, OIB 64880141785, Augusta Šenoe 2,10450 Jastrebarsko</item>
      <item>Damir Katačić, OIB 26308235284, 3. Pile 12,10000 Zagreb</item>
      <item>Blaženka Vukić, OIB 28193063064, Rudopoljska 12,10000 Zagreb</item>
      <item>Matija Komljenović, OIB 60950406105, Japjeci 10,10255 Donji Stupnik</item>
      <item>ADRIA NORMA d.o.o. za usluge i trgovinu, OIB 80109305109, Ulica grada Vukovara 284/C,10000 Zagreb</item>
      <item>Ivica Krasko, OIB 97869477343, Stjepana Radića 155,34310 Gradac</item>
      <item>Damir Vuradin, OIB 43582143053, Remetinec 230,42220 Remetinec</item>
      <item>Nedeljko Krbot, OIB 94557819780, Grana 67a,42220 Grana</item>
      <item>GRAD VELIKA GORICA, OIB 75834963344, Trg kralja Tomislava 34,10410 Velika Gorica</item>
      <item>Branko Kršak, OIB 91751500788, Sveta Helena 93,10382 Sveta Helena</item>
      <item>Danijel Vukoja, OIB 08367054640, Kačićeva 56,35425 Davor</item>
      <item>Andjelko Kvesić, OIB 41803507944, Ivanićgradska 56,10000 Zagreb</item>
      <item>NEXE BETON d.o.o. za proizvodnju betona, OIB 48358267745, Braće Radića 200,31500 Našice</item>
      <item>Anto Lončar, OIB 24664216966, Josipa Stipana Reljkovića 24,32281 Ivankovo</item>
      <item>Ivan Zeljko, OIB 62128946266, Alojzija Stepinca 44,34310 Gradac</item>
      <item>Ivan Magaš, OIB 38561061351, Ferenščica I. 47,10000 Zagreb</item>
      <item>Igor Pačarić, OIB 99043160937, Štrosmajerova 20,31402 Koritna</item>
      <item>Krešimir Majdak, OIB 99032133739, Donja Batina 133,49250 Donja Batina</item>
      <item>Anđelko Zvonar, OIB 70192758920, Zagrebačka 84a,42220 Ljubešćica</item>
      <item>Ivica Marasović, OIB 01549404409, Savska Cesta 56,10000 Zagreb</item>
      <item>DOKA Hrvatska društvo s ograničenom odgovornošću za proizvodnju, prodaju i iznajmljivanje oplatnih proizvoda i sustava, OIB 25940944046, Radnička cesta 173/g,10000 Zagreb</item>
      <item>Ante Matešić, OIB 40184613069, Kustošijski Venec 80,10000 Zagreb</item>
      <item>Antonio Žugec, OIB 02507758170, Možđenec 83,42220 Možđenec</item>
      <item>Slavko Miloš, OIB 00667656692, Iii.kozari Put 83,10000 Zagreb</item>
      <item>GRAD KUTINA, OIB 41888874500, Trg kralja Tomislava 12,44320 Kutina</item>
      <item>Stjepan Nikolić, OIB 94908627843, Ulica Augusta Šenoe 33,10290 Zaprešić</item>
      <item>Igor Žugec, OIB 65955197530, Možđenec 172,42220 Možđenec</item>
      <item>Zdenek Opolzer, OIB 82055885044, Viganj 118,20267 Viganj</item>
      <item>Hrvatski Telekom d.d., OIB 81793146560, Roberta Frangeša Mihanovića 9,10000 Zagreb</item>
      <item>Mato Pačarić, OIB 28682825607, Štrosmajerova 20,31402 Koritna</item>
      <item>Matija Žugec, OIB 94249849148, Možđenec 26,42220 Možđenec</item>
      <item>Šimo Pačarić, OIB 31162258450, Štrosmajerova 13,31402 Koritna</item>
      <item>BOŽAN d.o.o. za proizvodnju, montažu, održavanje i trgovinu, OIB 66214866918, 3. Kozari put 85,10000 Zagreb</item>
      <item>Stipo Parić, OIB 70913141022, Drage 8,10000 Zagreb</item>
      <item>Ivica Žuti, OIB 73022697913, Možđenec 183a,42220 Možđenec</item>
      <item>Dubravko Pavleković, OIB 62804018402, Tihi Dol 26,10000 Zagreb</item>
      <item>AGRODUHAN društvo s ograničenom odgovornošću za poljoprivrednu proizvodnju i usluge, OIB 97446273531, Nikole Šubića Zrinskog 30,33520 Slatina</item>
      <item>Dubravko Pokec, OIB 99582714781, Andrije Hebranga 7,48350 Virje</item>
      <item>Rajko Bolanča, OIB 64859520014, Ii. Ferenščica Ii. Odvojak 9,10000 Zagreb</item>
      <item>Antonijo Pozaić, OIB 78069739653, Franje Horvata Kiša 42,49250 Zlatar</item>
      <item>INVENTO PRO d.o.o. za projektiranje, OIB 91338031185, Držićeva 81b,10000 Zagreb</item>
      <item>Dragutin Proroković, OIB 70304758082, Fausta Vrančića 2,10000 Zagreb</item>
      <item>Goran Dizdar, OIB 01904605580, Kralja Zvonimira 12,47000 Karlovac</item>
      <item>Ivica Pušić, OIB 98598974022, Don Mate Šantića 20,21217 Kaštel Novi</item>
      <item>PBZ-LEASING, društvo s ograničenom odgovornošću za poslove leasinga, OIB 57270798205, Radnička cesta 44,10000 Zagreb</item>
      <item>Marijo Pušić, OIB 41233905945, Ulica A. Gustava Matoša 3,10360 Sesvete</item>
      <item>Ivica Džalto, OIB 09844015675, Vukovarska 8,22300 Knin</item>
      <item>Drago Filipović, OIB 34215549900, Savska Cesta 101a,10000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44124262642</item>
      <item>, OIB 44124262642</item>
      <item>, OIB 20502470829</item>
      <item>, OIB null</item>
      <item>, OIB 82468393068</item>
      <item>, OIB null</item>
      <item>, OIB null</item>
      <item>, OIB 63997524913</item>
      <item>, OIB 34743014377</item>
      <item>, OIB 33685622943</item>
      <item>, OIB 92781625528</item>
      <item>, OIB 66509094385</item>
      <item>, OIB 01085232535</item>
      <item>, OIB 55583194121</item>
      <item>, OIB 48206131453</item>
      <item>, OIB 82707099489</item>
      <item>, OIB 03572886385</item>
      <item>, OIB 95239548463</item>
      <item>, OIB 54228238529</item>
      <item>, OIB 98560810474</item>
      <item>, OIB 36145912288</item>
      <item>, OIB 66916973868</item>
      <item>, OIB 04900687543</item>
      <item>, OIB 47069091684</item>
      <item>, OIB 78763799516</item>
      <item>, OIB 03459360292</item>
      <item>, OIB 91346275353</item>
      <item>, OIB 83918065246</item>
      <item>, OIB 43924160222</item>
      <item>, OIB 29961368203</item>
      <item>, OIB 86457593623</item>
      <item>, OIB 98785571764</item>
      <item>, OIB 15359050296</item>
      <item>, OIB 40613705522</item>
      <item>, OIB 13313590208</item>
      <item>, OIB 15538072333</item>
      <item>, OIB 32218075217</item>
      <item>, OIB 60485237828</item>
      <item>, OIB 81761619819</item>
      <item>, OIB 92326507340</item>
      <item>, OIB 30890923159</item>
      <item>, OIB 99206482085</item>
      <item>, OIB 15850032354</item>
      <item>, OIB </item>
      <item>, OIB 68527001750</item>
      <item>, OIB 80189233253</item>
      <item>, OIB 11262369181</item>
      <item>, OIB 72603422183</item>
      <item>, OIB 81167862221</item>
      <item>, OIB 72641126749</item>
      <item>, OIB 88962988662</item>
      <item>, OIB 96552131417</item>
      <item>, OIB 39526623368</item>
      <item>, OIB 07028605773</item>
      <item>, OIB 40986687180</item>
      <item>, OIB 32815247104</item>
      <item>, OIB 13054333296</item>
      <item>, OIB 06327857077</item>
      <item>, OIB 92393650679</item>
      <item>, OIB 18683136487</item>
      <item>, OIB 24439125142</item>
      <item>, OIB 05404516915</item>
      <item>, OIB 28768985379</item>
      <item>, OIB 02477699132</item>
      <item>, OIB 77136564688</item>
      <item>, OIB 80754720860</item>
      <item>, OIB 77136564688</item>
      <item>, OIB 83416546499</item>
      <item>, OIB 24353874744</item>
      <item>, OIB 71891960080</item>
      <item>, OIB 69436403725</item>
      <item>, OIB </item>
      <item>, OIB 34742636426</item>
      <item>, OIB 18001113826</item>
      <item>, OIB 52548758185</item>
      <item>, OIB 23759810849</item>
      <item>, OIB 40993775827</item>
      <item>, OIB 50029218206</item>
      <item>, OIB 77474096954</item>
      <item>, OIB 80829168312</item>
      <item>, OIB 36556804137</item>
      <item>, OIB 84241473307</item>
      <item>, OIB 65070174340</item>
      <item>, OIB 64880141785</item>
      <item>, OIB 26308235284</item>
      <item>, OIB 28193063064</item>
      <item>, OIB 60950406105</item>
      <item>, OIB 80109305109</item>
      <item>, OIB 97869477343</item>
      <item>, OIB 43582143053</item>
      <item>, OIB 94557819780</item>
      <item>, OIB 75834963344</item>
      <item>, OIB 91751500788</item>
      <item>, OIB 08367054640</item>
      <item>, OIB 41803507944</item>
      <item>, OIB 48358267745</item>
      <item>, OIB 24664216966</item>
      <item>, OIB 62128946266</item>
      <item>, OIB 38561061351</item>
      <item>, OIB 99043160937</item>
      <item>, OIB 99032133739</item>
      <item>, OIB 70192758920</item>
      <item>, OIB 01549404409</item>
      <item>, OIB 25940944046</item>
      <item>, OIB 40184613069</item>
      <item>, OIB 02507758170</item>
      <item>, OIB 00667656692</item>
      <item>, OIB 41888874500</item>
      <item>, OIB 94908627843</item>
      <item>, OIB 65955197530</item>
      <item>, OIB 82055885044</item>
      <item>, OIB 81793146560</item>
      <item>, OIB 28682825607</item>
      <item>, OIB 94249849148</item>
      <item>, OIB 31162258450</item>
      <item>, OIB 66214866918</item>
      <item>, OIB 70913141022</item>
      <item>, OIB 73022697913</item>
      <item>, OIB 62804018402</item>
      <item>, OIB 97446273531</item>
      <item>, OIB 99582714781</item>
      <item>, OIB 64859520014</item>
      <item>, OIB 78069739653</item>
      <item>, OIB 91338031185</item>
      <item>, OIB 70304758082</item>
      <item>, OIB 01904605580</item>
      <item>, OIB 98598974022</item>
      <item>, OIB 57270798205</item>
      <item>, OIB 41233905945</item>
      <item>, OIB 09844015675</item>
      <item>, OIB 34215549900</item>
    </izvorni_sadrzaj>
    <derivirana_varijabla naziv="DomainObject.Predmet.SudioniciListNazivOIB_1">
      <item>, OIB 44124262642</item>
      <item>, OIB 44124262642</item>
      <item>, OIB 20502470829</item>
      <item>, OIB null</item>
      <item>, OIB 82468393068</item>
      <item>, OIB null</item>
      <item>, OIB null</item>
      <item>, OIB 63997524913</item>
      <item>, OIB 34743014377</item>
      <item>, OIB 33685622943</item>
      <item>, OIB 92781625528</item>
      <item>, OIB 66509094385</item>
      <item>, OIB 01085232535</item>
      <item>, OIB 55583194121</item>
      <item>, OIB 48206131453</item>
      <item>, OIB 82707099489</item>
      <item>, OIB 03572886385</item>
      <item>, OIB 95239548463</item>
      <item>, OIB 54228238529</item>
      <item>, OIB 98560810474</item>
      <item>, OIB 36145912288</item>
      <item>, OIB 66916973868</item>
      <item>, OIB 04900687543</item>
      <item>, OIB 47069091684</item>
      <item>, OIB 78763799516</item>
      <item>, OIB 03459360292</item>
      <item>, OIB 91346275353</item>
      <item>, OIB 83918065246</item>
      <item>, OIB 43924160222</item>
      <item>, OIB 29961368203</item>
      <item>, OIB 86457593623</item>
      <item>, OIB 98785571764</item>
      <item>, OIB 15359050296</item>
      <item>, OIB 40613705522</item>
      <item>, OIB 13313590208</item>
      <item>, OIB 15538072333</item>
      <item>, OIB 32218075217</item>
      <item>, OIB 60485237828</item>
      <item>, OIB 81761619819</item>
      <item>, OIB 92326507340</item>
      <item>, OIB 30890923159</item>
      <item>, OIB 99206482085</item>
      <item>, OIB 15850032354</item>
      <item>, OIB </item>
      <item>, OIB 68527001750</item>
      <item>, OIB 80189233253</item>
      <item>, OIB 11262369181</item>
      <item>, OIB 72603422183</item>
      <item>, OIB 81167862221</item>
      <item>, OIB 72641126749</item>
      <item>, OIB 88962988662</item>
      <item>, OIB 96552131417</item>
      <item>, OIB 39526623368</item>
      <item>, OIB 07028605773</item>
      <item>, OIB 40986687180</item>
      <item>, OIB 32815247104</item>
      <item>, OIB 13054333296</item>
      <item>, OIB 06327857077</item>
      <item>, OIB 92393650679</item>
      <item>, OIB 18683136487</item>
      <item>, OIB 24439125142</item>
      <item>, OIB 05404516915</item>
      <item>, OIB 28768985379</item>
      <item>, OIB 02477699132</item>
      <item>, OIB 77136564688</item>
      <item>, OIB 80754720860</item>
      <item>, OIB 77136564688</item>
      <item>, OIB 83416546499</item>
      <item>, OIB 24353874744</item>
      <item>, OIB 71891960080</item>
      <item>, OIB 69436403725</item>
      <item>, OIB </item>
      <item>, OIB 34742636426</item>
      <item>, OIB 18001113826</item>
      <item>, OIB 52548758185</item>
      <item>, OIB 23759810849</item>
      <item>, OIB 40993775827</item>
      <item>, OIB 50029218206</item>
      <item>, OIB 77474096954</item>
      <item>, OIB 80829168312</item>
      <item>, OIB 36556804137</item>
      <item>, OIB 84241473307</item>
      <item>, OIB 65070174340</item>
      <item>, OIB 64880141785</item>
      <item>, OIB 26308235284</item>
      <item>, OIB 28193063064</item>
      <item>, OIB 60950406105</item>
      <item>, OIB 80109305109</item>
      <item>, OIB 97869477343</item>
      <item>, OIB 43582143053</item>
      <item>, OIB 94557819780</item>
      <item>, OIB 75834963344</item>
      <item>, OIB 91751500788</item>
      <item>, OIB 08367054640</item>
      <item>, OIB 41803507944</item>
      <item>, OIB 48358267745</item>
      <item>, OIB 24664216966</item>
      <item>, OIB 62128946266</item>
      <item>, OIB 38561061351</item>
      <item>, OIB 99043160937</item>
      <item>, OIB 99032133739</item>
      <item>, OIB 70192758920</item>
      <item>, OIB 01549404409</item>
      <item>, OIB 25940944046</item>
      <item>, OIB 40184613069</item>
      <item>, OIB 02507758170</item>
      <item>, OIB 00667656692</item>
      <item>, OIB 41888874500</item>
      <item>, OIB 94908627843</item>
      <item>, OIB 65955197530</item>
      <item>, OIB 82055885044</item>
      <item>, OIB 81793146560</item>
      <item>, OIB 28682825607</item>
      <item>, OIB 94249849148</item>
      <item>, OIB 31162258450</item>
      <item>, OIB 66214866918</item>
      <item>, OIB 70913141022</item>
      <item>, OIB 73022697913</item>
      <item>, OIB 62804018402</item>
      <item>, OIB 97446273531</item>
      <item>, OIB 99582714781</item>
      <item>, OIB 64859520014</item>
      <item>, OIB 78069739653</item>
      <item>, OIB 91338031185</item>
      <item>, OIB 70304758082</item>
      <item>, OIB 01904605580</item>
      <item>, OIB 98598974022</item>
      <item>, OIB 57270798205</item>
      <item>, OIB 41233905945</item>
      <item>, OIB 09844015675</item>
      <item>, OIB 34215549900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1128</properties:Words>
  <properties:Characters>6168</properties:Characters>
  <properties:Lines>143</properties:Lines>
  <properties:Paragraphs>50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2016-05-11T11:14:00Z</dcterms:created>
  <dc:creator>Sudsko vijeće</dc:creator>
  <cp:lastModifiedBy>Valentina Kranjčić</cp:lastModifiedBy>
  <cp:lastPrinted>2016-05-11T12:53:00Z</cp:lastPrinted>
  <dcterms:modified xmlns:xsi="http://www.w3.org/2001/XMLSchema-instance" xsi:type="dcterms:W3CDTF">2016-05-11T12:56:00Z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St-417/2015-80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