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6e33" w14:paraId="5656e33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5356A3" w:rsidRPr="005356A3">
        <w:rPr>
          <w:b/>
          <w:sz w:val="22"/>
          <w:szCs w:val="22"/>
        </w:rPr>
        <w:t>887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1D4345" w:rsidR="005356A3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EF013A" w:rsidRPr="005356A3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>SINOVI JOSIPA JELAVIĆA, Veliki Prolog, Veliki Prolog 19, OIB: 40759523281, dana 5.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356A3" w:rsidRPr="005356A3">
        <w:rPr>
          <w:sz w:val="22"/>
          <w:szCs w:val="22"/>
        </w:rPr>
        <w:t>SINOVI JOSIPA JELAVIĆA, Veliki Prolog, Veliki Prolog 19, OIB: 40759523281</w:t>
      </w:r>
      <w:r w:rsidR="001D4345" w:rsidRPr="005356A3">
        <w:rPr>
          <w:sz w:val="22"/>
          <w:szCs w:val="22"/>
        </w:rPr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5356A3" w:rsidRPr="005356A3">
        <w:rPr>
          <w:sz w:val="22"/>
          <w:szCs w:val="22"/>
        </w:rPr>
        <w:t>887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5356A3" w:rsidRPr="005356A3">
        <w:rPr>
          <w:sz w:val="22"/>
          <w:szCs w:val="22"/>
        </w:rPr>
        <w:t>25</w:t>
      </w:r>
      <w:r w:rsidR="003D1676" w:rsidRPr="005356A3">
        <w:rPr>
          <w:sz w:val="22"/>
          <w:szCs w:val="22"/>
        </w:rPr>
        <w:t xml:space="preserve">. ožujka 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>SINOVI JOSIPA JELAVIĆA, Veliki Prolog, Veliki Prolog 19, OIB: 40759523281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5356A3" w:rsidRPr="005356A3">
        <w:rPr>
          <w:sz w:val="22"/>
          <w:szCs w:val="22"/>
        </w:rPr>
        <w:t xml:space="preserve">4.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5356A3" w:rsidRPr="005356A3">
        <w:rPr>
          <w:sz w:val="22"/>
          <w:szCs w:val="22"/>
        </w:rPr>
        <w:t xml:space="preserve">42.874,42,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D76EDF" w:rsidRPr="005356A3">
        <w:rPr>
          <w:sz w:val="22"/>
          <w:szCs w:val="22"/>
        </w:rPr>
        <w:t>de koja prileži u spisu (l.s.1</w:t>
      </w:r>
      <w:r w:rsidR="005356A3" w:rsidRPr="005356A3">
        <w:rPr>
          <w:sz w:val="22"/>
          <w:szCs w:val="22"/>
        </w:rPr>
        <w:t>9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>1147</w:t>
      </w:r>
      <w:r w:rsidR="00D6737D" w:rsidRPr="005356A3">
        <w:rPr>
          <w:sz w:val="22"/>
          <w:szCs w:val="22"/>
        </w:rPr>
        <w:t xml:space="preserve"> 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5356A3" w:rsidRPr="005356A3">
        <w:rPr>
          <w:b/>
          <w:sz w:val="22"/>
          <w:szCs w:val="22"/>
        </w:rPr>
        <w:t xml:space="preserve">5.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DD5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356A3">
          <w:t>887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2BD0"/>
    <w:rsid w:val="007C2CCE"/>
    <w:rsid w:val="007E6FD7"/>
    <w:rsid w:val="00893CB9"/>
    <w:rsid w:val="00896A3D"/>
    <w:rsid w:val="008D6B1E"/>
    <w:rsid w:val="008E3CA3"/>
    <w:rsid w:val="009D5071"/>
    <w:rsid w:val="00A126EF"/>
    <w:rsid w:val="00A93497"/>
    <w:rsid w:val="00AC3859"/>
    <w:rsid w:val="00B400F0"/>
    <w:rsid w:val="00BA3950"/>
    <w:rsid w:val="00C67953"/>
    <w:rsid w:val="00CC5486"/>
    <w:rsid w:val="00CD2208"/>
    <w:rsid w:val="00CD6654"/>
    <w:rsid w:val="00CE7DD5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DD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DD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DD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DD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DD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DD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D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D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Uslužno-proizvodna zadruga SINOVI JOSIPA JELAVIĆA</izvorni_sadrzaj>
    <derivirana_varijabla naziv="DomainObject.Predmet.ProtustrankaFormated_1">  Uslužno-proizvodna zadruga SINOVI JOSIPA JELAVIĆA</derivirana_varijabla>
  </DomainObject.Predmet.ProtustrankaFormated>
  <DomainObject.Predmet.ProtustrankaFormatedOIB>
    <izvorni_sadrzaj>  Uslužno-proizvodna zadruga SINOVI JOSIPA JELAVIĆA, OIB 40759523281</izvorni_sadrzaj>
    <derivirana_varijabla naziv="DomainObject.Predmet.ProtustrankaFormatedOIB_1">  Uslužno-proizvodna zadruga SINOVI JOSIPA JELAVIĆA, OIB 40759523281</derivirana_varijabla>
  </DomainObject.Predmet.ProtustrankaFormatedOIB>
  <DomainObject.Predmet.ProtustrankaFormatedWithAdress>
    <izvorni_sadrzaj> Uslužno-proizvodna zadruga SINOVI JOSIPA JELAVIĆA, Veliki Prolog/19, 21276 Veliki Prolog</izvorni_sadrzaj>
    <derivirana_varijabla naziv="DomainObject.Predmet.ProtustrankaFormatedWithAdress_1"> Uslužno-proizvodna zadruga SINOVI JOSIPA JELAVIĆA, Veliki Prolog/19, 21276 Veliki Prolog</derivirana_varijabla>
  </DomainObject.Predmet.ProtustrankaFormatedWithAdress>
  <DomainObject.Predmet.ProtustrankaFormatedWithAdressOIB>
    <izvorni_sadrzaj> Uslužno-proizvodna zadruga SINOVI JOSIPA JELAVIĆA, OIB 40759523281, Veliki Prolog/19, 21276 Veliki Prolog</izvorni_sadrzaj>
    <derivirana_varijabla naziv="DomainObject.Predmet.ProtustrankaFormatedWithAdressOIB_1"> Uslužno-proizvodna zadruga SINOVI JOSIPA JELAVIĆA, OIB 40759523281, Veliki Prolog/19, 21276 Veliki Prolog</derivirana_varijabla>
  </DomainObject.Predmet.ProtustrankaFormatedWithAdressOIB>
  <DomainObject.Predmet.ProtustrankaWithAdress>
    <izvorni_sadrzaj>Uslužno-proizvodna zadruga SINOVI JOSIPA JELAVIĆA Veliki Prolog/19, 21276 Veliki Prolog</izvorni_sadrzaj>
    <derivirana_varijabla naziv="DomainObject.Predmet.ProtustrankaWithAdress_1">Uslužno-proizvodna zadruga SINOVI JOSIPA JELAVIĆA Veliki Prolog/19, 21276 Veliki Prolog</derivirana_varijabla>
  </DomainObject.Predmet.ProtustrankaWithAdress>
  <DomainObject.Predmet.ProtustrankaWithAdressOIB>
    <izvorni_sadrzaj>Uslužno-proizvodna zadruga SINOVI JOSIPA JELAVIĆA, OIB 40759523281, Veliki Prolog/19, 21276 Veliki Prolog</izvorni_sadrzaj>
    <derivirana_varijabla naziv="DomainObject.Predmet.ProtustrankaWithAdressOIB_1">Uslužno-proizvodna zadruga SINOVI JOSIPA JELAVIĆA, OIB 40759523281, Veliki Prolog/19, 21276 Veliki Prolog</derivirana_varijabla>
  </DomainObject.Predmet.ProtustrankaWithAdressOIB>
  <DomainObject.Predmet.ProtustrankaNazivFormated>
    <izvorni_sadrzaj>Uslužno-proizvodna zadruga SINOVI JOSIPA JELAVIĆA</izvorni_sadrzaj>
    <derivirana_varijabla naziv="DomainObject.Predmet.ProtustrankaNazivFormated_1">Uslužno-proizvodna zadruga SINOVI JOSIPA JELAVIĆA</derivirana_varijabla>
  </DomainObject.Predmet.ProtustrankaNazivFormated>
  <DomainObject.Predmet.ProtustrankaNazivFormatedOIB>
    <izvorni_sadrzaj>Uslužno-proizvodna zadruga SINOVI JOSIPA JELAVIĆA, OIB 40759523281</izvorni_sadrzaj>
    <derivirana_varijabla naziv="DomainObject.Predmet.ProtustrankaNazivFormatedOIB_1">Uslužno-proizvodna zadruga SINOVI JOSIPA JELAVIĆA, OIB 40759523281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42874.42</izvorni_sadrzaj>
    <derivirana_varijabla naziv="DomainObject.Predmet.TrenutnaVrijednost_1">42874.42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Uslužno-proizvodna zadruga SINOVI JOSIPA JELAVIĆA</item>
    </izvorni_sadrzaj>
    <derivirana_varijabla naziv="DomainObject.Predmet.ProtuStrankaListFormated_1">
      <item>Uslužno-proizvodna zadruga SINOVI JOSIPA JELAVIĆA</item>
    </derivirana_varijabla>
  </DomainObject.Predmet.ProtuStrankaListFormated>
  <DomainObject.Predmet.ProtuStrankaListFormatedOIB>
    <izvorni_sadrzaj>
      <item>Uslužno-proizvodna zadruga SINOVI JOSIPA JELAVIĆA, OIB 40759523281</item>
    </izvorni_sadrzaj>
    <derivirana_varijabla naziv="DomainObject.Predmet.ProtuStrankaListFormatedOIB_1">
      <item>Uslužno-proizvodna zadruga SINOVI JOSIPA JELAVIĆA, OIB 40759523281</item>
    </derivirana_varijabla>
  </DomainObject.Predmet.ProtuStrankaListFormatedOIB>
  <DomainObject.Predmet.ProtuStrankaListFormatedWithAdress>
    <izvorni_sadrzaj>
      <item>Uslužno-proizvodna zadruga SINOVI JOSIPA JELAVIĆA, Veliki Prolog/19, 21276 Veliki Prolog</item>
    </izvorni_sadrzaj>
    <derivirana_varijabla naziv="DomainObject.Predmet.ProtuStrankaListFormatedWithAdress_1">
      <item>Uslužno-proizvodna zadruga SINOVI JOSIPA JELAVIĆA, Veliki Prolog/19, 21276 Veliki Prolog</item>
    </derivirana_varijabla>
  </DomainObject.Predmet.ProtuStrankaListFormatedWithAdress>
  <DomainObject.Predmet.ProtuStrankaListFormatedWithAdressOIB>
    <izvorni_sadrzaj>
      <item>Uslužno-proizvodna zadruga SINOVI JOSIPA JELAVIĆA, OIB 40759523281, Veliki Prolog/19, 21276 Veliki Prolog</item>
    </izvorni_sadrzaj>
    <derivirana_varijabla naziv="DomainObject.Predmet.ProtuStrankaListFormatedWithAdressOIB_1">
      <item>Uslužno-proizvodna zadruga SINOVI JOSIPA JELAVIĆA, OIB 40759523281, Veliki Prolog/19, 21276 Veliki Prolog</item>
    </derivirana_varijabla>
  </DomainObject.Predmet.ProtuStrankaListFormatedWithAdressOIB>
  <DomainObject.Predmet.ProtuStrankaListNazivFormated>
    <izvorni_sadrzaj>
      <item>Uslužno-proizvodna zadruga SINOVI JOSIPA JELAVIĆA</item>
    </izvorni_sadrzaj>
    <derivirana_varijabla naziv="DomainObject.Predmet.ProtuStrankaListNazivFormated_1">
      <item>Uslužno-proizvodna zadruga SINOVI JOSIPA JELAVIĆA</item>
    </derivirana_varijabla>
  </DomainObject.Predmet.ProtuStrankaListNazivFormated>
  <DomainObject.Predmet.ProtuStrankaListNazivFormatedOIB>
    <izvorni_sadrzaj>
      <item>Uslužno-proizvodna zadruga SINOVI JOSIPA JELAVIĆA, OIB 40759523281</item>
    </izvorni_sadrzaj>
    <derivirana_varijabla naziv="DomainObject.Predmet.ProtuStrankaListNazivFormatedOIB_1">
      <item>Uslužno-proizvodna zadruga SINOVI JOSIPA JELAVIĆA, OIB 40759523281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Uslužno-proizvodna zadruga SINOVI JOSIPA JELAVIĆA</izvorni_sadrzaj>
    <derivirana_varijabla naziv="DomainObject.Predmet.ProtustrankaIDrugi_1">Uslužno-proizvodna zadruga SINOVI JOSIPA JELAVIĆA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Uslužno-proizvodna zadruga SINOVI JOSIPA JELAVIĆA, OIB 40759523281, Veliki Prolog/19, 21276 Veliki Prolog</izvorni_sadrzaj>
    <derivirana_varijabla naziv="DomainObject.Predmet.ProtustrankaIDrugiAdressOIB_1">Uslužno-proizvodna zadruga SINOVI JOSIPA JELAVIĆA, OIB 40759523281, Veliki Prolog/19, 21276 Veliki Prolog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Uslužno-proizvodna zadruga SINOVI JOSIPA JELAVIĆA</item>
      <item>FINANCIJSKA AGENCIJA, RC SPLIT</item>
    </izvorni_sadrzaj>
    <derivirana_varijabla naziv="DomainObject.Predmet.SudioniciListNaziv_1">
      <item>Uslužno-proizvodna zadruga SINOVI JOSIPA JELAVIĆA</item>
      <item>FINANCIJSKA AGENCIJA, RC SPLIT</item>
    </derivirana_varijabla>
  </DomainObject.Predmet.SudioniciListNaziv>
  <DomainObject.Predmet.SudioniciListAdressOIB>
    <izvorni_sadrzaj>
      <item>Uslužno-proizvodna zadruga SINOVI JOSIPA JELAVIĆA, OIB 40759523281, Veliki Prolog/19,21276 Veliki Prolog</item>
      <item>FINANCIJSKA AGENCIJA, RC SPLIT, OIB 85821130368, Mažuranićevo šetalište 24 b,21000 Split</item>
    </izvorni_sadrzaj>
    <derivirana_varijabla naziv="DomainObject.Predmet.SudioniciListAdressOIB_1">
      <item>Uslužno-proizvodna zadruga SINOVI JOSIPA JELAVIĆA, OIB 40759523281, Veliki Prolog/19,21276 Veliki Prolog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40759523281</item>
      <item>, OIB 85821130368</item>
    </izvorni_sadrzaj>
    <derivirana_varijabla naziv="DomainObject.Predmet.SudioniciListNazivOIB_1">
      <item>, OIB 40759523281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3565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2017-05-05T10:44:00Z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2017-05-05T10:50:00Z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