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3e1fd" w14:paraId="7a3e1fd" w:rsidRDefault="00C145DC" w:rsidP="00226FD0" w:rsidR="00226FD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ED5" w:rsidR="00915ED5"/>
    <w:p w:rsidRDefault="00915ED5" w:rsidR="00915ED5">
      <w:r>
        <w:t>REPUBLIKA HRVATSKA</w:t>
      </w:r>
    </w:p>
    <w:p w:rsidRDefault="00915ED5" w:rsidR="00915ED5">
      <w:r>
        <w:t>TRGOVAČKI SUD U</w:t>
      </w:r>
      <w:r w:rsidR="00C92766">
        <w:t xml:space="preserve"> OSIJEKU</w:t>
      </w:r>
    </w:p>
    <w:p w:rsidRDefault="00915ED5" w:rsidR="00C92766">
      <w:r>
        <w:t>S</w:t>
      </w:r>
      <w:r w:rsidR="00C92766">
        <w:t xml:space="preserve">TALNA SLUŽBA </w:t>
      </w:r>
      <w:r w:rsidR="00B6149C">
        <w:t>U SLAVONSKOM BRODU</w:t>
      </w:r>
    </w:p>
    <w:p w:rsidRDefault="00C92766" w:rsidR="00C92766">
      <w:r>
        <w:t>Trg pobjede 13</w:t>
      </w:r>
    </w:p>
    <w:p w:rsidRDefault="00C92766" w:rsidR="00A23C9F">
      <w:r>
        <w:t xml:space="preserve">35000 Slavonski Brod                     </w:t>
      </w:r>
      <w:r w:rsidR="00915ED5">
        <w:t xml:space="preserve">                                         </w:t>
      </w:r>
      <w:r w:rsidR="00C20B4E" w:rsidRPr="00020363">
        <w:rPr>
          <w:color w:val="000000"/>
        </w:rPr>
        <w:t xml:space="preserve">   </w:t>
      </w:r>
      <w:r w:rsidR="00C20B4E" w:rsidRPr="003F5B5B">
        <w:rPr>
          <w:b/>
          <w:color w:val="000000"/>
        </w:rPr>
        <w:t>Broj: 1/St-261/2012-2</w:t>
      </w:r>
      <w:r w:rsidR="003F5B5B" w:rsidRPr="003F5B5B">
        <w:rPr>
          <w:b/>
          <w:color w:val="000000"/>
        </w:rPr>
        <w:t>42</w:t>
      </w:r>
    </w:p>
    <w:p w:rsidRDefault="00596C61" w:rsidR="00596C61"/>
    <w:p w:rsidRDefault="00915ED5" w:rsidR="00915ED5"/>
    <w:p w:rsidRDefault="00C51DF9" w:rsidP="00C51DF9" w:rsidR="00915ED5" w:rsidRPr="00A23C9F">
      <w:pPr>
        <w:jc w:val="center"/>
      </w:pPr>
      <w:r w:rsidRPr="00A23C9F">
        <w:t>R E P U B L I K A     H R V A T S K A</w:t>
      </w:r>
    </w:p>
    <w:p w:rsidRDefault="00915ED5" w:rsidP="0005159F" w:rsidR="001A5887" w:rsidRPr="00A23C9F">
      <w:pPr>
        <w:jc w:val="center"/>
      </w:pPr>
      <w:r w:rsidRPr="00A23C9F">
        <w:t>R J E Š E N J E</w:t>
      </w:r>
    </w:p>
    <w:p w:rsidRDefault="00915ED5" w:rsidR="00915ED5"/>
    <w:p w:rsidRDefault="00915ED5" w:rsidP="007B6874" w:rsidR="00596C61">
      <w:pPr>
        <w:jc w:val="both"/>
      </w:pPr>
      <w:r>
        <w:tab/>
        <w:t xml:space="preserve">TRGOVAČKI SUD U </w:t>
      </w:r>
      <w:r w:rsidR="007C79B0">
        <w:t xml:space="preserve">OSIJEKU STALNA SLUŽBA </w:t>
      </w:r>
      <w:r w:rsidR="00B6149C">
        <w:t>U SLAVONSKOM BRODU</w:t>
      </w:r>
      <w:r w:rsidR="00C20B4E">
        <w:t xml:space="preserve">, po stečajnoj sutkinji </w:t>
      </w:r>
      <w:r>
        <w:t xml:space="preserve">Vesni Vukelić, u postupku stečaja nad dužnikom </w:t>
      </w:r>
      <w:r w:rsidR="00306395">
        <w:t xml:space="preserve"> </w:t>
      </w:r>
      <w:r w:rsidR="00C20B4E" w:rsidRPr="00020363">
        <w:rPr>
          <w:color w:val="000000"/>
        </w:rPr>
        <w:t xml:space="preserve">IZGRADNJA d.o.o, u stečaju </w:t>
      </w:r>
      <w:proofErr w:type="spellStart"/>
      <w:r w:rsidR="00C20B4E" w:rsidRPr="00020363">
        <w:rPr>
          <w:color w:val="000000"/>
        </w:rPr>
        <w:t>Slav.Brod</w:t>
      </w:r>
      <w:proofErr w:type="spellEnd"/>
      <w:r w:rsidR="007F4D3F">
        <w:t>,</w:t>
      </w:r>
      <w:r>
        <w:t xml:space="preserve"> </w:t>
      </w:r>
      <w:r w:rsidR="00D208A4">
        <w:t xml:space="preserve">Dr. Mile Budaka 1a, </w:t>
      </w:r>
      <w:r w:rsidR="00976A56">
        <w:t xml:space="preserve">OIB 47157883730, </w:t>
      </w:r>
      <w:r w:rsidR="009663CA">
        <w:t xml:space="preserve">nakon održanog ročišta za javnu dražbu radi unovčenja </w:t>
      </w:r>
      <w:r w:rsidR="00C331B4">
        <w:t>nekretnina</w:t>
      </w:r>
      <w:r w:rsidR="009663CA">
        <w:t xml:space="preserve"> stečajnog dužnika</w:t>
      </w:r>
      <w:r w:rsidR="00C331B4">
        <w:t>, odlučujući o dosudi</w:t>
      </w:r>
      <w:r w:rsidR="009663CA">
        <w:t xml:space="preserve">, dana </w:t>
      </w:r>
      <w:r w:rsidR="003F5B5B">
        <w:t>02.ožujka</w:t>
      </w:r>
      <w:r w:rsidR="00C20B4E">
        <w:t xml:space="preserve"> 2018</w:t>
      </w:r>
      <w:r w:rsidR="009663CA">
        <w:t>.g.</w:t>
      </w:r>
    </w:p>
    <w:p w:rsidRDefault="00A23C9F" w:rsidR="00A23C9F"/>
    <w:p w:rsidRDefault="009663CA" w:rsidP="004519BF" w:rsidR="00A23C9F">
      <w:pPr>
        <w:jc w:val="center"/>
      </w:pPr>
      <w:r w:rsidRPr="00A23C9F">
        <w:t>r i j e š i o    j e</w:t>
      </w:r>
    </w:p>
    <w:p w:rsidRDefault="0084730D" w:rsidP="0084730D" w:rsidR="0084730D">
      <w:pPr>
        <w:ind w:left="360"/>
      </w:pPr>
    </w:p>
    <w:p w:rsidRDefault="00291688" w:rsidP="00C20B4E" w:rsidR="008C7A14">
      <w:pPr>
        <w:ind w:left="360"/>
      </w:pPr>
      <w:r>
        <w:rPr>
          <w:b/>
        </w:rPr>
        <w:tab/>
      </w:r>
      <w:r w:rsidR="009663CA" w:rsidRPr="003B5097">
        <w:rPr>
          <w:b/>
        </w:rPr>
        <w:t xml:space="preserve">I </w:t>
      </w:r>
      <w:r w:rsidR="0041286C" w:rsidRPr="003B5097">
        <w:rPr>
          <w:b/>
        </w:rPr>
        <w:t>–</w:t>
      </w:r>
      <w:r w:rsidR="0041286C">
        <w:t xml:space="preserve"> </w:t>
      </w:r>
      <w:r>
        <w:t>Ponuditelju</w:t>
      </w:r>
      <w:r w:rsidR="00DA6440">
        <w:t xml:space="preserve"> </w:t>
      </w:r>
      <w:r w:rsidR="003F5B5B" w:rsidRPr="003F5B5B">
        <w:rPr>
          <w:b/>
        </w:rPr>
        <w:t xml:space="preserve">ĐURI VUČETIĆU iz </w:t>
      </w:r>
      <w:proofErr w:type="spellStart"/>
      <w:r w:rsidR="003F5B5B" w:rsidRPr="003F5B5B">
        <w:rPr>
          <w:b/>
        </w:rPr>
        <w:t>Klokočevika</w:t>
      </w:r>
      <w:proofErr w:type="spellEnd"/>
      <w:r w:rsidR="003F5B5B" w:rsidRPr="003F5B5B">
        <w:rPr>
          <w:b/>
        </w:rPr>
        <w:t>, Kralja Tomislava 37, OIB 27106711985</w:t>
      </w:r>
      <w:r w:rsidR="003F5B5B">
        <w:t>,</w:t>
      </w:r>
      <w:r>
        <w:t xml:space="preserve"> </w:t>
      </w:r>
      <w:r w:rsidR="00DA6440">
        <w:t xml:space="preserve">dosuđuje se </w:t>
      </w:r>
      <w:r w:rsidR="009A2A22">
        <w:t xml:space="preserve">dio imovine </w:t>
      </w:r>
      <w:r w:rsidR="00DA6FBF">
        <w:t>vlasništva stečajnog dužnika</w:t>
      </w:r>
      <w:r w:rsidR="000D7DAB">
        <w:t xml:space="preserve"> </w:t>
      </w:r>
      <w:r w:rsidR="00C20B4E" w:rsidRPr="00020363">
        <w:rPr>
          <w:color w:val="000000"/>
        </w:rPr>
        <w:t xml:space="preserve">IZGRADNJA d.o.o, u stečaju  </w:t>
      </w:r>
      <w:proofErr w:type="spellStart"/>
      <w:r w:rsidR="00C20B4E" w:rsidRPr="00020363">
        <w:rPr>
          <w:color w:val="000000"/>
        </w:rPr>
        <w:t>Slav.Brod</w:t>
      </w:r>
      <w:proofErr w:type="spellEnd"/>
      <w:r w:rsidR="00C20B4E">
        <w:t>,</w:t>
      </w:r>
      <w:r w:rsidR="00E15249">
        <w:t xml:space="preserve"> </w:t>
      </w:r>
      <w:r w:rsidR="003F5B5B">
        <w:t>i to</w:t>
      </w:r>
      <w:r w:rsidR="008C7A14">
        <w:t>:</w:t>
      </w:r>
    </w:p>
    <w:p w:rsidRDefault="009823C9" w:rsidP="00C20B4E" w:rsidR="003F5B5B">
      <w:pPr>
        <w:ind w:left="360"/>
      </w:pPr>
      <w:r>
        <w:t xml:space="preserve">etažno vlasništvo u stambeno poslovnoj zgradi izgrađenoj na kč.br.3624, upisana u </w:t>
      </w:r>
      <w:proofErr w:type="spellStart"/>
      <w:r>
        <w:t>zk.ul</w:t>
      </w:r>
      <w:proofErr w:type="spellEnd"/>
      <w:r>
        <w:t>. 12224 k.o. Slavonski Brod, podulo</w:t>
      </w:r>
      <w:r w:rsidR="003F5B5B">
        <w:t>žak</w:t>
      </w:r>
      <w:r>
        <w:t xml:space="preserve"> </w:t>
      </w:r>
      <w:r w:rsidR="003F5B5B">
        <w:t xml:space="preserve">63, </w:t>
      </w:r>
    </w:p>
    <w:p w:rsidRDefault="003F5B5B" w:rsidP="00C20B4E" w:rsidR="0084730D">
      <w:pPr>
        <w:ind w:left="360"/>
        <w:rPr>
          <w:color w:val="000000"/>
        </w:rPr>
      </w:pPr>
      <w:r>
        <w:t>63.ETAŽA 430/10000,</w:t>
      </w:r>
      <w:r w:rsidR="009823C9">
        <w:rPr>
          <w:color w:val="000000"/>
        </w:rPr>
        <w:t xml:space="preserve"> koju čini </w:t>
      </w:r>
      <w:r>
        <w:rPr>
          <w:color w:val="000000"/>
        </w:rPr>
        <w:t xml:space="preserve">tavanski </w:t>
      </w:r>
      <w:r w:rsidR="00C20B4E" w:rsidRPr="000A6911">
        <w:rPr>
          <w:color w:val="000000"/>
        </w:rPr>
        <w:t xml:space="preserve">prostor </w:t>
      </w:r>
      <w:r>
        <w:rPr>
          <w:color w:val="000000"/>
        </w:rPr>
        <w:t>2,</w:t>
      </w:r>
      <w:r w:rsidR="00C20B4E">
        <w:rPr>
          <w:color w:val="000000"/>
        </w:rPr>
        <w:t xml:space="preserve"> površine </w:t>
      </w:r>
      <w:r>
        <w:rPr>
          <w:color w:val="000000"/>
        </w:rPr>
        <w:t>148,40 m2</w:t>
      </w:r>
      <w:r w:rsidR="00C20B4E">
        <w:rPr>
          <w:color w:val="000000"/>
        </w:rPr>
        <w:t xml:space="preserve"> </w:t>
      </w:r>
    </w:p>
    <w:p w:rsidRDefault="00C20B4E" w:rsidP="00C20B4E" w:rsidR="00C20B4E">
      <w:pPr>
        <w:ind w:left="360"/>
      </w:pPr>
    </w:p>
    <w:p w:rsidRDefault="0041286C" w:rsidP="0005159F" w:rsidR="00DA6440">
      <w:pPr>
        <w:jc w:val="both"/>
      </w:pPr>
      <w:r>
        <w:tab/>
      </w:r>
      <w:r w:rsidRPr="007C79B0">
        <w:rPr>
          <w:b/>
        </w:rPr>
        <w:t>II –</w:t>
      </w:r>
      <w:r>
        <w:t xml:space="preserve"> </w:t>
      </w:r>
      <w:r w:rsidR="008049EA">
        <w:t>Ponuditelj-</w:t>
      </w:r>
      <w:r w:rsidR="00291688">
        <w:t>k</w:t>
      </w:r>
      <w:r w:rsidR="005D67E3">
        <w:t xml:space="preserve">upac </w:t>
      </w:r>
      <w:r w:rsidR="003F5B5B" w:rsidRPr="003F5B5B">
        <w:rPr>
          <w:b/>
        </w:rPr>
        <w:t>ĐUR</w:t>
      </w:r>
      <w:r w:rsidR="003F5B5B">
        <w:rPr>
          <w:b/>
        </w:rPr>
        <w:t>O VUČETIĆ</w:t>
      </w:r>
      <w:r w:rsidR="003F5B5B" w:rsidRPr="003F5B5B">
        <w:rPr>
          <w:b/>
        </w:rPr>
        <w:t xml:space="preserve"> iz </w:t>
      </w:r>
      <w:proofErr w:type="spellStart"/>
      <w:r w:rsidR="003F5B5B" w:rsidRPr="003F5B5B">
        <w:rPr>
          <w:b/>
        </w:rPr>
        <w:t>Klokočevika</w:t>
      </w:r>
      <w:proofErr w:type="spellEnd"/>
      <w:r w:rsidR="003F5B5B" w:rsidRPr="003F5B5B">
        <w:rPr>
          <w:b/>
        </w:rPr>
        <w:t>, Kralja Tomislava 37, OIB 27106711985</w:t>
      </w:r>
      <w:r w:rsidR="003F5B5B">
        <w:t>,</w:t>
      </w:r>
      <w:r w:rsidR="00C20B4E">
        <w:t>,</w:t>
      </w:r>
      <w:r w:rsidR="003F5B5B">
        <w:t xml:space="preserve"> dužan je uplatiti </w:t>
      </w:r>
      <w:proofErr w:type="spellStart"/>
      <w:r w:rsidR="003F5B5B">
        <w:t>kupovninu</w:t>
      </w:r>
      <w:proofErr w:type="spellEnd"/>
      <w:r w:rsidR="008049EA">
        <w:t xml:space="preserve"> u iznos</w:t>
      </w:r>
      <w:r w:rsidR="003F5B5B">
        <w:t>u</w:t>
      </w:r>
      <w:r w:rsidR="00DA6440">
        <w:t xml:space="preserve"> od </w:t>
      </w:r>
      <w:r w:rsidR="003F5B5B">
        <w:t>28.500,00</w:t>
      </w:r>
      <w:r w:rsidR="008049EA">
        <w:t xml:space="preserve"> kn, </w:t>
      </w:r>
      <w:r w:rsidR="003F5B5B">
        <w:t>umanjenu za uplaćenu jamčevinu</w:t>
      </w:r>
      <w:r w:rsidR="00DA6440">
        <w:t xml:space="preserve"> </w:t>
      </w:r>
      <w:r w:rsidR="00B83981">
        <w:t>(</w:t>
      </w:r>
      <w:r w:rsidR="003F5B5B">
        <w:t>2.843,00</w:t>
      </w:r>
      <w:r w:rsidR="00696EC3">
        <w:t xml:space="preserve"> kn</w:t>
      </w:r>
      <w:r w:rsidR="00B83981">
        <w:t>)</w:t>
      </w:r>
      <w:r w:rsidR="00696EC3">
        <w:t xml:space="preserve">, </w:t>
      </w:r>
      <w:r w:rsidR="00291688">
        <w:t>u roku od 30</w:t>
      </w:r>
      <w:r w:rsidR="00DA6440">
        <w:t xml:space="preserve"> dana, računajući od dan</w:t>
      </w:r>
      <w:r w:rsidR="00291688">
        <w:t>a zaključenja javne dražbe (</w:t>
      </w:r>
      <w:r w:rsidR="003F5B5B">
        <w:t>02.03</w:t>
      </w:r>
      <w:r w:rsidR="008049EA">
        <w:t>.2018.g</w:t>
      </w:r>
      <w:r w:rsidR="00DA6440">
        <w:t>.)</w:t>
      </w:r>
    </w:p>
    <w:p w:rsidRDefault="00DA6440" w:rsidP="0005159F" w:rsidR="00EA6556">
      <w:pPr>
        <w:jc w:val="both"/>
      </w:pPr>
      <w:r>
        <w:tab/>
        <w:t xml:space="preserve">Uplata se ima izvršiti na </w:t>
      </w:r>
      <w:r w:rsidR="00EA6556">
        <w:t xml:space="preserve">depozitni račun </w:t>
      </w:r>
      <w:r w:rsidR="007C79B0">
        <w:t xml:space="preserve">Trgovačkog suda u Osijeku br. </w:t>
      </w:r>
      <w:r w:rsidR="00295E62">
        <w:t>IBAN HR312390001</w:t>
      </w:r>
      <w:r w:rsidR="007C79B0">
        <w:t>13</w:t>
      </w:r>
      <w:r w:rsidR="005B2FD8">
        <w:t xml:space="preserve">00000200, poziv na br. </w:t>
      </w:r>
      <w:r w:rsidR="007756E1">
        <w:t>HR</w:t>
      </w:r>
      <w:r w:rsidR="005B2FD8">
        <w:t>05 221-</w:t>
      </w:r>
      <w:r w:rsidR="00B83981">
        <w:rPr>
          <w:b/>
        </w:rPr>
        <w:t>261</w:t>
      </w:r>
      <w:r w:rsidR="007C79B0">
        <w:t>-201</w:t>
      </w:r>
      <w:r w:rsidR="00B83981">
        <w:t>2</w:t>
      </w:r>
      <w:r w:rsidR="007C79B0">
        <w:t>.</w:t>
      </w:r>
    </w:p>
    <w:p w:rsidRDefault="00CF4EC9" w:rsidP="0005159F" w:rsidR="00CF4EC9">
      <w:pPr>
        <w:jc w:val="both"/>
      </w:pPr>
    </w:p>
    <w:p w:rsidRDefault="00EA6556" w:rsidP="0005159F" w:rsidR="00EA6556">
      <w:pPr>
        <w:jc w:val="both"/>
      </w:pPr>
      <w:r>
        <w:tab/>
        <w:t xml:space="preserve">Ukoliko u tom roku kupac ne položi </w:t>
      </w:r>
      <w:r w:rsidR="00DA6440">
        <w:t>zatraženi iznos,</w:t>
      </w:r>
      <w:r>
        <w:t xml:space="preserve"> Sud</w:t>
      </w:r>
      <w:r w:rsidR="0094766B">
        <w:t xml:space="preserve"> će prodaju oglasiti nevažećom</w:t>
      </w:r>
      <w:r w:rsidR="00291688">
        <w:t>, a kupac gubi pravo na povrat jamčevine</w:t>
      </w:r>
      <w:r w:rsidR="003B100D">
        <w:t>. U</w:t>
      </w:r>
      <w:r w:rsidR="00D77DAE">
        <w:t xml:space="preserve"> tom slučaju </w:t>
      </w:r>
      <w:r w:rsidR="003B100D">
        <w:t xml:space="preserve">sud će </w:t>
      </w:r>
      <w:r w:rsidR="00D77DAE">
        <w:t xml:space="preserve">donijeti posebno rješenje o dosudi slijedećem kupcu koji je </w:t>
      </w:r>
      <w:r w:rsidR="00274B01">
        <w:t>ponudio nižu cijenu</w:t>
      </w:r>
      <w:r w:rsidR="00D77DAE">
        <w:t>.</w:t>
      </w:r>
    </w:p>
    <w:p w:rsidRDefault="00EA6556" w:rsidP="0005159F" w:rsidR="00EA6556">
      <w:pPr>
        <w:jc w:val="both"/>
      </w:pPr>
    </w:p>
    <w:p w:rsidRDefault="00EA6556" w:rsidP="00965715" w:rsidR="00291688">
      <w:pPr>
        <w:ind w:firstLine="708"/>
        <w:jc w:val="both"/>
      </w:pPr>
      <w:r w:rsidRPr="007C79B0">
        <w:rPr>
          <w:b/>
        </w:rPr>
        <w:t>III -</w:t>
      </w:r>
      <w:r>
        <w:t xml:space="preserve"> </w:t>
      </w:r>
      <w:r w:rsidR="00291688">
        <w:t>Nekretnine</w:t>
      </w:r>
      <w:r w:rsidR="009663CA">
        <w:t xml:space="preserve"> </w:t>
      </w:r>
      <w:r w:rsidR="00CF4EC9">
        <w:t xml:space="preserve">iz </w:t>
      </w:r>
      <w:proofErr w:type="spellStart"/>
      <w:r w:rsidR="00CF4EC9">
        <w:t>toč</w:t>
      </w:r>
      <w:proofErr w:type="spellEnd"/>
      <w:r w:rsidR="00CF4EC9">
        <w:t>.</w:t>
      </w:r>
      <w:r w:rsidR="00000616">
        <w:t xml:space="preserve"> I, </w:t>
      </w:r>
      <w:r w:rsidR="009663CA">
        <w:t xml:space="preserve">predat će se </w:t>
      </w:r>
      <w:r w:rsidR="00C97E1A">
        <w:t>kupcu</w:t>
      </w:r>
      <w:r w:rsidR="00F50647">
        <w:t xml:space="preserve"> </w:t>
      </w:r>
      <w:r w:rsidR="003F5B5B">
        <w:t>Đuri Vučetiću</w:t>
      </w:r>
      <w:r w:rsidR="00A25672">
        <w:t xml:space="preserve">, </w:t>
      </w:r>
      <w:r w:rsidR="008B204F">
        <w:t>n</w:t>
      </w:r>
      <w:r w:rsidR="0041286C">
        <w:t xml:space="preserve">akon </w:t>
      </w:r>
      <w:r w:rsidR="00DA6FBF">
        <w:t>što ovo rješenje postan</w:t>
      </w:r>
      <w:r w:rsidR="00C97E1A">
        <w:t>e pravomoćno</w:t>
      </w:r>
      <w:r>
        <w:t xml:space="preserve"> </w:t>
      </w:r>
      <w:r w:rsidR="00CF4EC9">
        <w:t>i nakon što</w:t>
      </w:r>
      <w:r w:rsidR="00291688">
        <w:t xml:space="preserve"> se izvrši uplata</w:t>
      </w:r>
      <w:r w:rsidR="00CF4EC9">
        <w:t xml:space="preserve"> </w:t>
      </w:r>
      <w:proofErr w:type="spellStart"/>
      <w:r w:rsidR="00291688">
        <w:t>kupovnine</w:t>
      </w:r>
      <w:proofErr w:type="spellEnd"/>
      <w:r w:rsidR="00CF4EC9">
        <w:t>, kada će se odrediti</w:t>
      </w:r>
      <w:r w:rsidR="00291688">
        <w:t xml:space="preserve"> i prijenos prava vlasništva</w:t>
      </w:r>
      <w:r w:rsidR="00CF4EC9">
        <w:t xml:space="preserve"> u zemljišnim knjigama </w:t>
      </w:r>
      <w:r w:rsidR="00291688">
        <w:t>na njegovo ime.</w:t>
      </w:r>
    </w:p>
    <w:p w:rsidRDefault="00291688" w:rsidP="00291688" w:rsidR="00291688">
      <w:pPr>
        <w:ind w:firstLine="708"/>
        <w:jc w:val="both"/>
      </w:pPr>
      <w:r>
        <w:t xml:space="preserve">Po pravomoćnosti ovog rješenja i uplati </w:t>
      </w:r>
      <w:proofErr w:type="spellStart"/>
      <w:r>
        <w:t>kupovnine</w:t>
      </w:r>
      <w:proofErr w:type="spellEnd"/>
      <w:r>
        <w:t xml:space="preserve"> određuje se u zemljišnim knjigama  brisanje svih prava i tereta koji prestaju prodajom i to: </w:t>
      </w:r>
    </w:p>
    <w:p w:rsidRDefault="00AB0EB0" w:rsidP="00291688" w:rsidR="00AB0EB0">
      <w:pPr>
        <w:ind w:firstLine="708"/>
        <w:jc w:val="both"/>
      </w:pPr>
    </w:p>
    <w:p w:rsidRDefault="006115C1" w:rsidP="00291688" w:rsidR="006115C1">
      <w:pPr>
        <w:ind w:firstLine="708"/>
        <w:jc w:val="both"/>
      </w:pPr>
    </w:p>
    <w:p w:rsidRDefault="00AB0EB0" w:rsidP="00291688" w:rsidR="00AB0EB0">
      <w:pPr>
        <w:ind w:firstLine="708"/>
        <w:jc w:val="both"/>
      </w:pPr>
    </w:p>
    <w:p w:rsidRDefault="003F5B5B" w:rsidP="00AB0EB0" w:rsidR="003F5B5B">
      <w:pPr>
        <w:ind w:firstLine="708"/>
        <w:jc w:val="right"/>
        <w:rPr>
          <w:color w:val="000000"/>
        </w:rPr>
      </w:pPr>
    </w:p>
    <w:p w:rsidRDefault="003F5B5B" w:rsidP="00AB0EB0" w:rsidR="003F5B5B">
      <w:pPr>
        <w:ind w:firstLine="708"/>
        <w:jc w:val="right"/>
        <w:rPr>
          <w:color w:val="000000"/>
        </w:rPr>
      </w:pPr>
    </w:p>
    <w:p w:rsidRDefault="00AB0EB0" w:rsidP="00AB0EB0" w:rsidR="00AB0EB0" w:rsidRPr="003F5B5B">
      <w:pPr>
        <w:ind w:firstLine="708"/>
        <w:jc w:val="right"/>
        <w:rPr>
          <w:b/>
        </w:rPr>
      </w:pPr>
      <w:r w:rsidRPr="003F5B5B">
        <w:rPr>
          <w:b/>
          <w:color w:val="000000"/>
        </w:rPr>
        <w:t>Broj: 1/St-261/2012-</w:t>
      </w:r>
      <w:r w:rsidR="003F5B5B" w:rsidRPr="003F5B5B">
        <w:rPr>
          <w:b/>
          <w:color w:val="000000"/>
        </w:rPr>
        <w:t>24</w:t>
      </w:r>
      <w:r w:rsidR="005F0CEE">
        <w:rPr>
          <w:b/>
          <w:color w:val="000000"/>
        </w:rPr>
        <w:t>2</w:t>
      </w:r>
    </w:p>
    <w:p w:rsidRDefault="00AB0EB0" w:rsidP="00291688" w:rsidR="00AB0EB0">
      <w:pPr>
        <w:ind w:firstLine="708"/>
        <w:jc w:val="both"/>
      </w:pPr>
    </w:p>
    <w:p w:rsidRDefault="00AB0EB0" w:rsidP="00291688" w:rsidR="00AB0EB0">
      <w:pPr>
        <w:ind w:firstLine="708"/>
        <w:jc w:val="both"/>
      </w:pPr>
    </w:p>
    <w:p w:rsidRDefault="00F50647" w:rsidP="00857481" w:rsidR="00857481">
      <w:pPr>
        <w:numPr>
          <w:ilvl w:val="0"/>
          <w:numId w:val="10"/>
        </w:numPr>
        <w:jc w:val="both"/>
      </w:pPr>
      <w:r>
        <w:t>založno pravo upisano</w:t>
      </w:r>
      <w:r w:rsidR="00291688">
        <w:t xml:space="preserve"> pod br.</w:t>
      </w:r>
      <w:r w:rsidR="005F0CEE">
        <w:t xml:space="preserve"> </w:t>
      </w:r>
      <w:r w:rsidR="00291688">
        <w:t>Z-</w:t>
      </w:r>
      <w:r w:rsidR="00857481">
        <w:t>9606/10</w:t>
      </w:r>
      <w:r w:rsidR="00291688">
        <w:t xml:space="preserve"> od </w:t>
      </w:r>
      <w:r w:rsidR="00857481">
        <w:t>22.12.2010</w:t>
      </w:r>
      <w:r w:rsidR="008173C6">
        <w:t>.g.</w:t>
      </w:r>
      <w:r w:rsidR="005F0CEE">
        <w:t xml:space="preserve"> i br. Z-7508/13 od 03.10.2013.g.</w:t>
      </w:r>
      <w:r w:rsidR="008173C6">
        <w:t xml:space="preserve"> za</w:t>
      </w:r>
      <w:r>
        <w:t xml:space="preserve"> korist </w:t>
      </w:r>
      <w:proofErr w:type="spellStart"/>
      <w:r>
        <w:t>razlučnog</w:t>
      </w:r>
      <w:proofErr w:type="spellEnd"/>
      <w:r>
        <w:t xml:space="preserve"> vjerovnika</w:t>
      </w:r>
      <w:r w:rsidR="008173C6">
        <w:t xml:space="preserve"> </w:t>
      </w:r>
      <w:r w:rsidR="00857481">
        <w:t>RH Ministarstvo financija, PU Slavonski Brod</w:t>
      </w:r>
    </w:p>
    <w:p w:rsidRDefault="00291688" w:rsidP="00291688" w:rsidR="00291688">
      <w:pPr>
        <w:numPr>
          <w:ilvl w:val="0"/>
          <w:numId w:val="10"/>
        </w:numPr>
        <w:jc w:val="both"/>
      </w:pPr>
      <w:r>
        <w:t xml:space="preserve">zabilježba rješenja ovog suda o otvaranju </w:t>
      </w:r>
      <w:proofErr w:type="spellStart"/>
      <w:r>
        <w:t>steč.postupka</w:t>
      </w:r>
      <w:proofErr w:type="spellEnd"/>
      <w:r>
        <w:t xml:space="preserve"> </w:t>
      </w:r>
      <w:proofErr w:type="spellStart"/>
      <w:r>
        <w:t>posl</w:t>
      </w:r>
      <w:proofErr w:type="spellEnd"/>
      <w:r>
        <w:t xml:space="preserve">. </w:t>
      </w:r>
      <w:proofErr w:type="spellStart"/>
      <w:r>
        <w:t>br.St</w:t>
      </w:r>
      <w:proofErr w:type="spellEnd"/>
      <w:r>
        <w:t>-</w:t>
      </w:r>
      <w:r w:rsidR="000936BA">
        <w:t>261/12-</w:t>
      </w:r>
      <w:proofErr w:type="spellStart"/>
      <w:r w:rsidR="000936BA">
        <w:t>12</w:t>
      </w:r>
      <w:proofErr w:type="spellEnd"/>
      <w:r>
        <w:t xml:space="preserve"> od 21.</w:t>
      </w:r>
      <w:r w:rsidR="000936BA">
        <w:t>listopada 2012.g</w:t>
      </w:r>
      <w:r>
        <w:t xml:space="preserve">. upisana pod </w:t>
      </w:r>
      <w:proofErr w:type="spellStart"/>
      <w:r>
        <w:t>br.Z</w:t>
      </w:r>
      <w:proofErr w:type="spellEnd"/>
      <w:r>
        <w:t>-</w:t>
      </w:r>
      <w:r w:rsidR="000936BA">
        <w:t>7023/12 od 15.10.2012.g.</w:t>
      </w:r>
    </w:p>
    <w:p w:rsidRDefault="00291688" w:rsidP="00444CB3" w:rsidR="00444CB3">
      <w:pPr>
        <w:numPr>
          <w:ilvl w:val="0"/>
          <w:numId w:val="10"/>
        </w:numPr>
        <w:jc w:val="both"/>
      </w:pPr>
      <w:r>
        <w:t xml:space="preserve">zabilježba rješenja ovog suda o prodaji nekretnina stečajnog dužnika </w:t>
      </w:r>
      <w:proofErr w:type="spellStart"/>
      <w:r>
        <w:t>br.St</w:t>
      </w:r>
      <w:proofErr w:type="spellEnd"/>
      <w:r>
        <w:t>-</w:t>
      </w:r>
      <w:r w:rsidR="008F2119">
        <w:t>261/12</w:t>
      </w:r>
      <w:r>
        <w:t>-</w:t>
      </w:r>
      <w:r w:rsidR="008F2119">
        <w:t xml:space="preserve">142 </w:t>
      </w:r>
      <w:r>
        <w:t xml:space="preserve">od </w:t>
      </w:r>
      <w:r w:rsidR="008F2119">
        <w:t>12.02</w:t>
      </w:r>
      <w:r>
        <w:t>.2016.</w:t>
      </w:r>
      <w:r w:rsidR="00857481">
        <w:t>g.</w:t>
      </w:r>
      <w:r>
        <w:t>, upisana pod br. Z-</w:t>
      </w:r>
      <w:r w:rsidR="008F2119">
        <w:t>1844/2016.</w:t>
      </w:r>
      <w:r w:rsidR="00857481">
        <w:t>g.</w:t>
      </w:r>
    </w:p>
    <w:p w:rsidRDefault="00C06255" w:rsidP="00444CB3" w:rsidR="00C06255">
      <w:pPr>
        <w:ind w:left="720"/>
      </w:pPr>
    </w:p>
    <w:p w:rsidRDefault="009663CA" w:rsidP="009663CA" w:rsidR="00862340" w:rsidRPr="009663CA">
      <w:pPr>
        <w:jc w:val="center"/>
        <w:rPr>
          <w:b/>
        </w:rPr>
      </w:pPr>
      <w:r w:rsidRPr="000308D0">
        <w:t>Obrazloženje</w:t>
      </w:r>
    </w:p>
    <w:p w:rsidRDefault="009663CA" w:rsidR="009663CA"/>
    <w:p w:rsidRDefault="009663CA" w:rsidP="007B6874" w:rsidR="007B6874">
      <w:pPr>
        <w:jc w:val="both"/>
      </w:pPr>
      <w:r>
        <w:tab/>
      </w:r>
      <w:r w:rsidR="007B6874">
        <w:t xml:space="preserve">Temeljem pravomoćnog rješenja stečajnog suca o prodaji nekretnina stečajnog dužnika uz odgovarajuću primjenu pravila o ovrsi, dana </w:t>
      </w:r>
      <w:r w:rsidR="00857481">
        <w:t>02.ožujka</w:t>
      </w:r>
      <w:r w:rsidR="008F2119">
        <w:t xml:space="preserve"> 2018.g.</w:t>
      </w:r>
      <w:r w:rsidR="007B6874">
        <w:t xml:space="preserve"> održano je </w:t>
      </w:r>
      <w:r w:rsidR="00857481">
        <w:t>dvanaesto</w:t>
      </w:r>
      <w:r w:rsidR="00596C61">
        <w:t xml:space="preserve"> </w:t>
      </w:r>
      <w:r w:rsidR="007B6874">
        <w:t>ročište za javn</w:t>
      </w:r>
      <w:r w:rsidR="00862340">
        <w:t>u dražbu radi prodaje nekretnina</w:t>
      </w:r>
      <w:r w:rsidR="00596C61">
        <w:t xml:space="preserve"> naveden</w:t>
      </w:r>
      <w:r w:rsidR="00862340">
        <w:t>ih</w:t>
      </w:r>
      <w:r w:rsidR="007B6874">
        <w:t xml:space="preserve"> u izreci ovog rješenja.</w:t>
      </w:r>
    </w:p>
    <w:p w:rsidRDefault="00862340" w:rsidP="007B6874" w:rsidR="008F2119">
      <w:pPr>
        <w:jc w:val="both"/>
      </w:pPr>
      <w:r>
        <w:tab/>
        <w:t xml:space="preserve">Na dražbi </w:t>
      </w:r>
      <w:r w:rsidR="00857481">
        <w:t xml:space="preserve">je kao jedini ponuditelj sudjelovao Đuro Vučetić iz </w:t>
      </w:r>
      <w:proofErr w:type="spellStart"/>
      <w:r w:rsidR="00857481">
        <w:t>Klokočevika</w:t>
      </w:r>
      <w:proofErr w:type="spellEnd"/>
      <w:r w:rsidR="00857481">
        <w:t xml:space="preserve"> koji je za navedenu nekretninu ponudio iznos od 28.500,00 kn.</w:t>
      </w:r>
    </w:p>
    <w:p w:rsidRDefault="00596C61" w:rsidP="004A0A10" w:rsidR="00B9744B">
      <w:r>
        <w:tab/>
      </w:r>
      <w:r w:rsidR="00862340">
        <w:t xml:space="preserve">Kako je ponuditelj </w:t>
      </w:r>
      <w:r w:rsidR="00857481">
        <w:t>Đuro Vučetić</w:t>
      </w:r>
      <w:r w:rsidR="00CA01EC">
        <w:t xml:space="preserve"> uredno izvršio uplatu zatražene jamčevine u visini 10% utvrđene vrijednosti, što je sud utvrdio uvidom u priloženu </w:t>
      </w:r>
      <w:r w:rsidR="00862340">
        <w:t>potvrdu banke</w:t>
      </w:r>
      <w:r w:rsidR="00CA01EC">
        <w:t xml:space="preserve"> i podatke računovodstva ovog Suda, isti je svojom ponudom ispuni</w:t>
      </w:r>
      <w:r w:rsidR="00857481">
        <w:t>o sve uvjete da mu se nekretnina</w:t>
      </w:r>
      <w:r w:rsidR="00A34B6A">
        <w:t xml:space="preserve"> dosud</w:t>
      </w:r>
      <w:r w:rsidR="00857481">
        <w:t>i</w:t>
      </w:r>
      <w:r w:rsidR="00CA01EC">
        <w:t xml:space="preserve">, zbog čega je valjalo odlučiti kao u izreci ovog rješenja na temelju odredbe </w:t>
      </w:r>
      <w:r w:rsidR="00A34B6A">
        <w:rPr>
          <w:color w:val="000000"/>
        </w:rPr>
        <w:t>čl. 164 Stečajnog zakona (NN br. 44/96, 29/99, 129/00, 123/03, 82/06, 116/10, 25/12 133/12, dalje SZ) uz primjenu čl. 103 i 108 Ovršnog zakona (NN br. 112/12).</w:t>
      </w:r>
      <w:r w:rsidR="0053341B">
        <w:tab/>
      </w:r>
    </w:p>
    <w:p w:rsidRDefault="00857481" w:rsidP="004A0A10" w:rsidR="00857481"/>
    <w:p w:rsidRDefault="00CD4033" w:rsidP="004A0A10" w:rsidR="008F2119">
      <w:pPr>
        <w:jc w:val="center"/>
      </w:pPr>
      <w:r>
        <w:t xml:space="preserve">U </w:t>
      </w:r>
      <w:proofErr w:type="spellStart"/>
      <w:r>
        <w:t>Slav.Brodu</w:t>
      </w:r>
      <w:proofErr w:type="spellEnd"/>
      <w:r>
        <w:t xml:space="preserve">, </w:t>
      </w:r>
      <w:r w:rsidR="00857481">
        <w:t>02.ožujka</w:t>
      </w:r>
      <w:r w:rsidR="008F2119">
        <w:t xml:space="preserve"> 2018</w:t>
      </w:r>
      <w:r>
        <w:t xml:space="preserve">.godine                                                                                        </w:t>
      </w:r>
      <w:r w:rsidR="008F2119">
        <w:tab/>
      </w:r>
      <w:r w:rsidR="008F2119">
        <w:tab/>
        <w:t xml:space="preserve">  </w:t>
      </w:r>
    </w:p>
    <w:p w:rsidRDefault="008F2119" w:rsidP="00862340" w:rsidR="00CD4033">
      <w:pPr>
        <w:ind w:firstLine="708" w:left="5664"/>
      </w:pPr>
      <w:r>
        <w:t xml:space="preserve"> STEČAJNA SUTKINJA</w:t>
      </w:r>
      <w:r w:rsidR="00CD4033">
        <w:t>:</w:t>
      </w:r>
    </w:p>
    <w:p w:rsidRDefault="00CD4033" w:rsidR="00B87646">
      <w:r>
        <w:t xml:space="preserve">                                                                                           </w:t>
      </w:r>
      <w:r w:rsidR="00102E64">
        <w:tab/>
      </w:r>
      <w:r w:rsidR="00102E64">
        <w:tab/>
        <w:t xml:space="preserve">      </w:t>
      </w:r>
      <w:r w:rsidR="0084730D">
        <w:t xml:space="preserve">  Vesna Vukelić </w:t>
      </w:r>
      <w:r w:rsidR="00B87646">
        <w:t>v.r.</w:t>
      </w:r>
    </w:p>
    <w:p w:rsidRDefault="00B87646" w:rsidP="00B22C85" w:rsidR="00B22C8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87646" w:rsidR="00B87646"/>
    <w:p w:rsidRDefault="00D0797F" w:rsidR="00D0797F"/>
    <w:p w:rsidRDefault="00400C6D" w:rsidP="00400C6D" w:rsidR="00400C6D" w:rsidRPr="00A774F9">
      <w:pPr>
        <w:jc w:val="both"/>
        <w:rPr>
          <w:b/>
          <w:sz w:val="20"/>
          <w:szCs w:val="20"/>
        </w:rPr>
      </w:pPr>
      <w:r w:rsidRPr="00A774F9">
        <w:rPr>
          <w:b/>
          <w:sz w:val="20"/>
          <w:szCs w:val="20"/>
        </w:rPr>
        <w:t>NAPUTAK O PRAVNOM LIJEKU:</w:t>
      </w:r>
    </w:p>
    <w:p w:rsidRDefault="00400C6D" w:rsidP="00400C6D" w:rsidR="00400C6D">
      <w:pPr>
        <w:jc w:val="both"/>
        <w:rPr>
          <w:sz w:val="20"/>
          <w:szCs w:val="20"/>
        </w:rPr>
      </w:pPr>
      <w:r w:rsidRPr="00A774F9">
        <w:rPr>
          <w:sz w:val="20"/>
          <w:szCs w:val="20"/>
        </w:rPr>
        <w:t xml:space="preserve">Protiv ovog rješenja </w:t>
      </w:r>
      <w:r>
        <w:rPr>
          <w:sz w:val="20"/>
          <w:szCs w:val="20"/>
        </w:rPr>
        <w:t>može se izjaviti žalba u roku od 8 dana</w:t>
      </w:r>
    </w:p>
    <w:p w:rsidRDefault="00400C6D" w:rsidP="00400C6D" w:rsidR="00400C6D">
      <w:pPr>
        <w:jc w:val="both"/>
        <w:rPr>
          <w:sz w:val="20"/>
          <w:szCs w:val="20"/>
        </w:rPr>
      </w:pPr>
      <w:r>
        <w:rPr>
          <w:sz w:val="20"/>
          <w:szCs w:val="20"/>
        </w:rPr>
        <w:t>od dana dostave rješenja, a dostava se smatra obavljenom</w:t>
      </w:r>
    </w:p>
    <w:p w:rsidRDefault="00400C6D" w:rsidP="00400C6D" w:rsidR="00400C6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istekom osmog dana od dana objave pismena na mrežnoj </w:t>
      </w:r>
    </w:p>
    <w:p w:rsidRDefault="00400C6D" w:rsidP="00400C6D" w:rsidR="00400C6D">
      <w:pPr>
        <w:jc w:val="both"/>
        <w:rPr>
          <w:sz w:val="20"/>
          <w:szCs w:val="20"/>
        </w:rPr>
      </w:pPr>
      <w:r>
        <w:rPr>
          <w:sz w:val="20"/>
          <w:szCs w:val="20"/>
        </w:rPr>
        <w:t>st</w:t>
      </w:r>
      <w:r w:rsidR="00D64B6F">
        <w:rPr>
          <w:sz w:val="20"/>
          <w:szCs w:val="20"/>
        </w:rPr>
        <w:t>r</w:t>
      </w:r>
      <w:r>
        <w:rPr>
          <w:sz w:val="20"/>
          <w:szCs w:val="20"/>
        </w:rPr>
        <w:t>anici e-Oglasna ploča suda.</w:t>
      </w:r>
      <w:r w:rsidR="00824428">
        <w:rPr>
          <w:sz w:val="20"/>
          <w:szCs w:val="20"/>
        </w:rPr>
        <w:t xml:space="preserve"> Žalba se podnosi ovom sudu, a</w:t>
      </w:r>
    </w:p>
    <w:p w:rsidRDefault="00824428" w:rsidP="007B6874" w:rsidR="00D0797F">
      <w:pPr>
        <w:jc w:val="both"/>
        <w:rPr>
          <w:sz w:val="20"/>
          <w:szCs w:val="20"/>
        </w:rPr>
      </w:pPr>
      <w:r>
        <w:rPr>
          <w:sz w:val="20"/>
          <w:szCs w:val="20"/>
        </w:rPr>
        <w:t>o žalbi odlučuje Visoki trgovački sud RH</w:t>
      </w:r>
    </w:p>
    <w:p w:rsidRDefault="007B6874" w:rsidP="007B6874" w:rsidR="007B6874">
      <w:pPr>
        <w:jc w:val="both"/>
      </w:pPr>
    </w:p>
    <w:p w:rsidRDefault="00102E64" w:rsidR="0061332D">
      <w:r>
        <w:t xml:space="preserve">Rješenje svim sudionicima dostaviti putem </w:t>
      </w:r>
      <w:r w:rsidR="00417B2A">
        <w:t>mrežne st</w:t>
      </w:r>
      <w:r w:rsidR="00D64B6F">
        <w:t>r</w:t>
      </w:r>
      <w:r w:rsidR="00417B2A">
        <w:t>anice e-O</w:t>
      </w:r>
      <w:r>
        <w:t>glasne ploče i to:</w:t>
      </w:r>
    </w:p>
    <w:p w:rsidRDefault="000D7DAB" w:rsidP="000D7DAB" w:rsidR="000D7DAB">
      <w:pPr>
        <w:jc w:val="both"/>
      </w:pPr>
      <w:r>
        <w:t xml:space="preserve">1. </w:t>
      </w:r>
      <w:proofErr w:type="spellStart"/>
      <w:r>
        <w:t>steč.upravitelj</w:t>
      </w:r>
      <w:proofErr w:type="spellEnd"/>
    </w:p>
    <w:p w:rsidRDefault="00A06CA3" w:rsidP="0053341B" w:rsidR="00CA01EC">
      <w:pPr>
        <w:jc w:val="both"/>
      </w:pPr>
      <w:r>
        <w:t>2.</w:t>
      </w:r>
      <w:r w:rsidR="00417B2A">
        <w:t xml:space="preserve"> </w:t>
      </w:r>
      <w:r w:rsidR="0053341B">
        <w:t>kupac</w:t>
      </w:r>
      <w:r w:rsidR="00CA01EC">
        <w:t xml:space="preserve"> </w:t>
      </w:r>
      <w:r w:rsidR="00857481">
        <w:t>Đuro Vučetić</w:t>
      </w:r>
    </w:p>
    <w:p w:rsidRDefault="00AB0EB0" w:rsidP="00A34B6A" w:rsidR="00A34B6A">
      <w:pPr>
        <w:jc w:val="both"/>
      </w:pPr>
      <w:r>
        <w:t>3.</w:t>
      </w:r>
      <w:r w:rsidR="00A34B6A">
        <w:t xml:space="preserve"> </w:t>
      </w:r>
      <w:proofErr w:type="spellStart"/>
      <w:r w:rsidR="00A34B6A">
        <w:t>razlučni</w:t>
      </w:r>
      <w:proofErr w:type="spellEnd"/>
      <w:r w:rsidR="00A34B6A">
        <w:t xml:space="preserve"> vjerovnik:  </w:t>
      </w:r>
    </w:p>
    <w:p w:rsidRDefault="00A34B6A" w:rsidP="00A34B6A" w:rsidR="00A34B6A">
      <w:pPr>
        <w:jc w:val="both"/>
      </w:pPr>
      <w:r>
        <w:t xml:space="preserve">MF PU putem ŽDO, </w:t>
      </w:r>
      <w:proofErr w:type="spellStart"/>
      <w:r>
        <w:t>Građ.upravni</w:t>
      </w:r>
      <w:proofErr w:type="spellEnd"/>
      <w:r>
        <w:t xml:space="preserve"> odjel</w:t>
      </w:r>
    </w:p>
    <w:p w:rsidRDefault="00857481" w:rsidP="00A34B6A" w:rsidR="00AB0EB0">
      <w:pPr>
        <w:jc w:val="both"/>
      </w:pPr>
      <w:r>
        <w:t>4</w:t>
      </w:r>
      <w:r w:rsidR="00A34B6A">
        <w:t>. Porezna uprava</w:t>
      </w:r>
    </w:p>
    <w:p w:rsidRDefault="00857481" w:rsidP="00A34B6A" w:rsidR="00857481">
      <w:pPr>
        <w:jc w:val="both"/>
      </w:pPr>
    </w:p>
    <w:p w:rsidRDefault="00A34B6A" w:rsidP="006115C1" w:rsidR="003A7943">
      <w:pPr>
        <w:jc w:val="both"/>
      </w:pPr>
      <w:r>
        <w:t xml:space="preserve">ZK odjel </w:t>
      </w:r>
      <w:r w:rsidR="00C10E59">
        <w:t>Slavonski Brod</w:t>
      </w:r>
      <w:r>
        <w:t xml:space="preserve">, nakon pravomoćnosti i uplate </w:t>
      </w:r>
      <w:proofErr w:type="spellStart"/>
      <w:r>
        <w:t>kupovnine</w:t>
      </w:r>
      <w:proofErr w:type="spellEnd"/>
    </w:p>
    <w:sectPr w:rsidR="003A794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F249CA"/>
    <w:multiLevelType w:val="hybridMultilevel"/>
    <w:tmpl w:val="5F523A4E"/>
    <w:lvl w:tplc="1084055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4BF59D9"/>
    <w:multiLevelType w:val="hybridMultilevel"/>
    <w:tmpl w:val="5DC844A2"/>
    <w:lvl w:tplc="BB30944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A7D3C23"/>
    <w:multiLevelType w:val="hybridMultilevel"/>
    <w:tmpl w:val="89866FD0"/>
    <w:lvl w:tplc="B552AD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C9F08D1"/>
    <w:multiLevelType w:val="hybridMultilevel"/>
    <w:tmpl w:val="6BCCFE42"/>
    <w:lvl w:tplc="ABB274F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DBA02A4"/>
    <w:multiLevelType w:val="multilevel"/>
    <w:tmpl w:val="495E2258"/>
    <w:lvl w:ilvl="0">
      <w:start w:val="1"/>
      <w:numFmt w:val="decimal"/>
      <w:lvlText w:val="%1."/>
      <w:lvlJc w:val="left"/>
      <w:pPr>
        <w:tabs>
          <w:tab w:pos="435" w:val="num"/>
        </w:tabs>
        <w:ind w:hanging="435" w:left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155" w:val="num"/>
        </w:tabs>
        <w:ind w:hanging="435" w:left="115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80" w:val="num"/>
        </w:tabs>
        <w:ind w:hanging="720" w:left="28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80" w:val="num"/>
        </w:tabs>
        <w:ind w:hanging="1080" w:left="46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80" w:val="num"/>
        </w:tabs>
        <w:ind w:hanging="1440" w:left="64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560" w:val="num"/>
        </w:tabs>
        <w:ind w:hanging="1800" w:left="7560"/>
      </w:pPr>
      <w:rPr>
        <w:rFonts w:hint="default"/>
      </w:rPr>
    </w:lvl>
  </w:abstractNum>
  <w:abstractNum w:abstractNumId="5">
    <w:nsid w:val="424F0C24"/>
    <w:multiLevelType w:val="hybridMultilevel"/>
    <w:tmpl w:val="F8D484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44E245D"/>
    <w:multiLevelType w:val="hybridMultilevel"/>
    <w:tmpl w:val="B6209BF0"/>
    <w:lvl w:tplc="3F62238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1DD570E"/>
    <w:multiLevelType w:val="hybridMultilevel"/>
    <w:tmpl w:val="A22858F6"/>
    <w:lvl w:tplc="041A000F" w:ilvl="0">
      <w:start w:val="1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tplc="405EE6A4" w:ilvl="1">
      <w:numFmt w:val="bullet"/>
      <w:lvlText w:val="-"/>
      <w:lvlJc w:val="left"/>
      <w:pPr>
        <w:tabs>
          <w:tab w:pos="1610" w:val="num"/>
        </w:tabs>
        <w:ind w:hanging="360" w:left="161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30" w:val="num"/>
        </w:tabs>
        <w:ind w:hanging="180" w:left="2330"/>
      </w:pPr>
    </w:lvl>
    <w:lvl w:tentative="true" w:tplc="041A000F" w:ilvl="3">
      <w:start w:val="1"/>
      <w:numFmt w:val="decimal"/>
      <w:lvlText w:val="%4."/>
      <w:lvlJc w:val="left"/>
      <w:pPr>
        <w:tabs>
          <w:tab w:pos="3050" w:val="num"/>
        </w:tabs>
        <w:ind w:hanging="360" w:left="3050"/>
      </w:pPr>
    </w:lvl>
    <w:lvl w:tentative="true" w:tplc="041A0019" w:ilvl="4">
      <w:start w:val="1"/>
      <w:numFmt w:val="lowerLetter"/>
      <w:lvlText w:val="%5."/>
      <w:lvlJc w:val="left"/>
      <w:pPr>
        <w:tabs>
          <w:tab w:pos="3770" w:val="num"/>
        </w:tabs>
        <w:ind w:hanging="360" w:left="3770"/>
      </w:pPr>
    </w:lvl>
    <w:lvl w:tentative="true" w:tplc="041A001B" w:ilvl="5">
      <w:start w:val="1"/>
      <w:numFmt w:val="lowerRoman"/>
      <w:lvlText w:val="%6."/>
      <w:lvlJc w:val="right"/>
      <w:pPr>
        <w:tabs>
          <w:tab w:pos="4490" w:val="num"/>
        </w:tabs>
        <w:ind w:hanging="180" w:left="4490"/>
      </w:pPr>
    </w:lvl>
    <w:lvl w:tentative="true" w:tplc="041A000F" w:ilvl="6">
      <w:start w:val="1"/>
      <w:numFmt w:val="decimal"/>
      <w:lvlText w:val="%7."/>
      <w:lvlJc w:val="left"/>
      <w:pPr>
        <w:tabs>
          <w:tab w:pos="5210" w:val="num"/>
        </w:tabs>
        <w:ind w:hanging="360" w:left="5210"/>
      </w:pPr>
    </w:lvl>
    <w:lvl w:tentative="true" w:tplc="041A0019" w:ilvl="7">
      <w:start w:val="1"/>
      <w:numFmt w:val="lowerLetter"/>
      <w:lvlText w:val="%8."/>
      <w:lvlJc w:val="left"/>
      <w:pPr>
        <w:tabs>
          <w:tab w:pos="5930" w:val="num"/>
        </w:tabs>
        <w:ind w:hanging="360" w:left="5930"/>
      </w:pPr>
    </w:lvl>
    <w:lvl w:tentative="true" w:tplc="041A001B" w:ilvl="8">
      <w:start w:val="1"/>
      <w:numFmt w:val="lowerRoman"/>
      <w:lvlText w:val="%9."/>
      <w:lvlJc w:val="right"/>
      <w:pPr>
        <w:tabs>
          <w:tab w:pos="6650" w:val="num"/>
        </w:tabs>
        <w:ind w:hanging="180" w:left="6650"/>
      </w:pPr>
    </w:lvl>
  </w:abstractNum>
  <w:abstractNum w:abstractNumId="8">
    <w:nsid w:val="54A9288D"/>
    <w:multiLevelType w:val="hybridMultilevel"/>
    <w:tmpl w:val="25D256E8"/>
    <w:lvl w:tplc="DDA0D92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CF14F39"/>
    <w:multiLevelType w:val="hybridMultilevel"/>
    <w:tmpl w:val="A6B02B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2950751"/>
    <w:multiLevelType w:val="hybridMultilevel"/>
    <w:tmpl w:val="3F7CD418"/>
    <w:lvl w:tplc="34C4BC72" w:ilvl="0">
      <w:start w:val="1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790" w:val="num"/>
        </w:tabs>
        <w:ind w:hanging="360" w:left="1790"/>
      </w:pPr>
    </w:lvl>
    <w:lvl w:tentative="true" w:tplc="041A001B" w:ilvl="2">
      <w:start w:val="1"/>
      <w:numFmt w:val="lowerRoman"/>
      <w:lvlText w:val="%3."/>
      <w:lvlJc w:val="right"/>
      <w:pPr>
        <w:tabs>
          <w:tab w:pos="2510" w:val="num"/>
        </w:tabs>
        <w:ind w:hanging="180" w:left="2510"/>
      </w:pPr>
    </w:lvl>
    <w:lvl w:tentative="true" w:tplc="041A000F" w:ilvl="3">
      <w:start w:val="1"/>
      <w:numFmt w:val="decimal"/>
      <w:lvlText w:val="%4."/>
      <w:lvlJc w:val="left"/>
      <w:pPr>
        <w:tabs>
          <w:tab w:pos="3230" w:val="num"/>
        </w:tabs>
        <w:ind w:hanging="360" w:left="3230"/>
      </w:pPr>
    </w:lvl>
    <w:lvl w:tentative="true" w:tplc="041A0019" w:ilvl="4">
      <w:start w:val="1"/>
      <w:numFmt w:val="lowerLetter"/>
      <w:lvlText w:val="%5."/>
      <w:lvlJc w:val="left"/>
      <w:pPr>
        <w:tabs>
          <w:tab w:pos="3950" w:val="num"/>
        </w:tabs>
        <w:ind w:hanging="360" w:left="3950"/>
      </w:pPr>
    </w:lvl>
    <w:lvl w:tentative="true" w:tplc="041A001B" w:ilvl="5">
      <w:start w:val="1"/>
      <w:numFmt w:val="lowerRoman"/>
      <w:lvlText w:val="%6."/>
      <w:lvlJc w:val="right"/>
      <w:pPr>
        <w:tabs>
          <w:tab w:pos="4670" w:val="num"/>
        </w:tabs>
        <w:ind w:hanging="180" w:left="4670"/>
      </w:pPr>
    </w:lvl>
    <w:lvl w:tentative="true" w:tplc="041A000F" w:ilvl="6">
      <w:start w:val="1"/>
      <w:numFmt w:val="decimal"/>
      <w:lvlText w:val="%7."/>
      <w:lvlJc w:val="left"/>
      <w:pPr>
        <w:tabs>
          <w:tab w:pos="5390" w:val="num"/>
        </w:tabs>
        <w:ind w:hanging="360" w:left="5390"/>
      </w:pPr>
    </w:lvl>
    <w:lvl w:tentative="true" w:tplc="041A0019" w:ilvl="7">
      <w:start w:val="1"/>
      <w:numFmt w:val="lowerLetter"/>
      <w:lvlText w:val="%8."/>
      <w:lvlJc w:val="left"/>
      <w:pPr>
        <w:tabs>
          <w:tab w:pos="6110" w:val="num"/>
        </w:tabs>
        <w:ind w:hanging="360" w:left="6110"/>
      </w:pPr>
    </w:lvl>
    <w:lvl w:tentative="true" w:tplc="041A001B" w:ilvl="8">
      <w:start w:val="1"/>
      <w:numFmt w:val="lowerRoman"/>
      <w:lvlText w:val="%9."/>
      <w:lvlJc w:val="right"/>
      <w:pPr>
        <w:tabs>
          <w:tab w:pos="6830" w:val="num"/>
        </w:tabs>
        <w:ind w:hanging="180" w:left="6830"/>
      </w:p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10"/>
  </w:num>
  <w:num w:numId="5">
    <w:abstractNumId w:val="1"/>
  </w:num>
  <w:num w:numId="6">
    <w:abstractNumId w:val="9"/>
  </w:num>
  <w:num w:numId="7">
    <w:abstractNumId w:val="4"/>
  </w:num>
  <w:num w:numId="8">
    <w:abstractNumId w:val="6"/>
  </w:num>
  <w:num w:numId="9">
    <w:abstractNumId w:val="8"/>
  </w:num>
  <w:num w:numId="10">
    <w:abstractNumId w:val="0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ED5"/>
    <w:rsid w:val="00000616"/>
    <w:rsid w:val="000040B1"/>
    <w:rsid w:val="00015F19"/>
    <w:rsid w:val="000308D0"/>
    <w:rsid w:val="0003470B"/>
    <w:rsid w:val="00041CA9"/>
    <w:rsid w:val="0005159F"/>
    <w:rsid w:val="00053B41"/>
    <w:rsid w:val="00056E80"/>
    <w:rsid w:val="00057794"/>
    <w:rsid w:val="000936BA"/>
    <w:rsid w:val="000B3F15"/>
    <w:rsid w:val="000B5754"/>
    <w:rsid w:val="000C4E47"/>
    <w:rsid w:val="000D7A60"/>
    <w:rsid w:val="000D7DAB"/>
    <w:rsid w:val="000F3D1B"/>
    <w:rsid w:val="00102E64"/>
    <w:rsid w:val="00102E6C"/>
    <w:rsid w:val="00106A55"/>
    <w:rsid w:val="00107729"/>
    <w:rsid w:val="00113584"/>
    <w:rsid w:val="00113CB4"/>
    <w:rsid w:val="00124351"/>
    <w:rsid w:val="001244AA"/>
    <w:rsid w:val="00127DAE"/>
    <w:rsid w:val="0015231E"/>
    <w:rsid w:val="0016200D"/>
    <w:rsid w:val="00162818"/>
    <w:rsid w:val="00166DF4"/>
    <w:rsid w:val="001740A5"/>
    <w:rsid w:val="001842E0"/>
    <w:rsid w:val="001908BF"/>
    <w:rsid w:val="001971D5"/>
    <w:rsid w:val="001A5887"/>
    <w:rsid w:val="001B1E38"/>
    <w:rsid w:val="001C2EBC"/>
    <w:rsid w:val="001C321B"/>
    <w:rsid w:val="001D05D4"/>
    <w:rsid w:val="002117EA"/>
    <w:rsid w:val="00225183"/>
    <w:rsid w:val="00226FD0"/>
    <w:rsid w:val="00242692"/>
    <w:rsid w:val="00251A81"/>
    <w:rsid w:val="00252946"/>
    <w:rsid w:val="0026261D"/>
    <w:rsid w:val="00274B01"/>
    <w:rsid w:val="002751C5"/>
    <w:rsid w:val="00291688"/>
    <w:rsid w:val="00295E62"/>
    <w:rsid w:val="002A6C99"/>
    <w:rsid w:val="002B06AF"/>
    <w:rsid w:val="002D5ACD"/>
    <w:rsid w:val="002F304C"/>
    <w:rsid w:val="002F6749"/>
    <w:rsid w:val="003031E2"/>
    <w:rsid w:val="00304BDC"/>
    <w:rsid w:val="00305D14"/>
    <w:rsid w:val="00306395"/>
    <w:rsid w:val="00310C7E"/>
    <w:rsid w:val="00311290"/>
    <w:rsid w:val="00321D77"/>
    <w:rsid w:val="0032412D"/>
    <w:rsid w:val="003244DF"/>
    <w:rsid w:val="0035346D"/>
    <w:rsid w:val="00357606"/>
    <w:rsid w:val="00365108"/>
    <w:rsid w:val="00376EE0"/>
    <w:rsid w:val="003815A8"/>
    <w:rsid w:val="00387B21"/>
    <w:rsid w:val="00394F48"/>
    <w:rsid w:val="003A7943"/>
    <w:rsid w:val="003B100D"/>
    <w:rsid w:val="003B2E17"/>
    <w:rsid w:val="003B5097"/>
    <w:rsid w:val="003C7803"/>
    <w:rsid w:val="003F5B5B"/>
    <w:rsid w:val="00400C6D"/>
    <w:rsid w:val="00411F59"/>
    <w:rsid w:val="0041286C"/>
    <w:rsid w:val="00415AEA"/>
    <w:rsid w:val="004174CE"/>
    <w:rsid w:val="00417B2A"/>
    <w:rsid w:val="00423636"/>
    <w:rsid w:val="004445B1"/>
    <w:rsid w:val="00444CB3"/>
    <w:rsid w:val="004519BF"/>
    <w:rsid w:val="00460E60"/>
    <w:rsid w:val="004624E6"/>
    <w:rsid w:val="00463E37"/>
    <w:rsid w:val="00465DA0"/>
    <w:rsid w:val="00472D56"/>
    <w:rsid w:val="004858D2"/>
    <w:rsid w:val="00490DF4"/>
    <w:rsid w:val="004A0A10"/>
    <w:rsid w:val="004A46A5"/>
    <w:rsid w:val="004C0F0F"/>
    <w:rsid w:val="004C1B23"/>
    <w:rsid w:val="004C1B27"/>
    <w:rsid w:val="004D58F4"/>
    <w:rsid w:val="0050338E"/>
    <w:rsid w:val="00506DD9"/>
    <w:rsid w:val="00514478"/>
    <w:rsid w:val="0053341B"/>
    <w:rsid w:val="00536FED"/>
    <w:rsid w:val="0054742D"/>
    <w:rsid w:val="00561A06"/>
    <w:rsid w:val="00561E6D"/>
    <w:rsid w:val="0056220A"/>
    <w:rsid w:val="00566D07"/>
    <w:rsid w:val="005700DB"/>
    <w:rsid w:val="00585486"/>
    <w:rsid w:val="00596C61"/>
    <w:rsid w:val="005974EA"/>
    <w:rsid w:val="005B2FD8"/>
    <w:rsid w:val="005C0067"/>
    <w:rsid w:val="005C714F"/>
    <w:rsid w:val="005D1040"/>
    <w:rsid w:val="005D18AD"/>
    <w:rsid w:val="005D383A"/>
    <w:rsid w:val="005D67E3"/>
    <w:rsid w:val="005E7967"/>
    <w:rsid w:val="005F0992"/>
    <w:rsid w:val="005F0CEE"/>
    <w:rsid w:val="006115C1"/>
    <w:rsid w:val="00611B5E"/>
    <w:rsid w:val="00612C43"/>
    <w:rsid w:val="0061332D"/>
    <w:rsid w:val="006224D3"/>
    <w:rsid w:val="006303A9"/>
    <w:rsid w:val="00630E6A"/>
    <w:rsid w:val="00630E71"/>
    <w:rsid w:val="0063146A"/>
    <w:rsid w:val="00650CAA"/>
    <w:rsid w:val="0065258C"/>
    <w:rsid w:val="00665863"/>
    <w:rsid w:val="00676009"/>
    <w:rsid w:val="00676D6E"/>
    <w:rsid w:val="0069139C"/>
    <w:rsid w:val="00696EC3"/>
    <w:rsid w:val="006A108D"/>
    <w:rsid w:val="006A1317"/>
    <w:rsid w:val="006B11A6"/>
    <w:rsid w:val="006C5303"/>
    <w:rsid w:val="006C57C1"/>
    <w:rsid w:val="00702CE3"/>
    <w:rsid w:val="00755CB3"/>
    <w:rsid w:val="007661FE"/>
    <w:rsid w:val="00775255"/>
    <w:rsid w:val="007756E1"/>
    <w:rsid w:val="00791F91"/>
    <w:rsid w:val="007B2E38"/>
    <w:rsid w:val="007B6874"/>
    <w:rsid w:val="007C6F76"/>
    <w:rsid w:val="007C79B0"/>
    <w:rsid w:val="007D3075"/>
    <w:rsid w:val="007D64CF"/>
    <w:rsid w:val="007E318E"/>
    <w:rsid w:val="007F4D3F"/>
    <w:rsid w:val="008049EA"/>
    <w:rsid w:val="008127A8"/>
    <w:rsid w:val="008173C6"/>
    <w:rsid w:val="00822DED"/>
    <w:rsid w:val="0082331E"/>
    <w:rsid w:val="00824428"/>
    <w:rsid w:val="0084730D"/>
    <w:rsid w:val="00857481"/>
    <w:rsid w:val="0086045D"/>
    <w:rsid w:val="00862340"/>
    <w:rsid w:val="00864470"/>
    <w:rsid w:val="00867BA2"/>
    <w:rsid w:val="00876D09"/>
    <w:rsid w:val="008933D6"/>
    <w:rsid w:val="008A5388"/>
    <w:rsid w:val="008B204F"/>
    <w:rsid w:val="008B634B"/>
    <w:rsid w:val="008B6899"/>
    <w:rsid w:val="008C5877"/>
    <w:rsid w:val="008C7A14"/>
    <w:rsid w:val="008C7E82"/>
    <w:rsid w:val="008E5B1E"/>
    <w:rsid w:val="008F2119"/>
    <w:rsid w:val="008F7D9D"/>
    <w:rsid w:val="00901BE8"/>
    <w:rsid w:val="00915ED5"/>
    <w:rsid w:val="009234B5"/>
    <w:rsid w:val="009262C7"/>
    <w:rsid w:val="00943560"/>
    <w:rsid w:val="0094766B"/>
    <w:rsid w:val="00950126"/>
    <w:rsid w:val="00965715"/>
    <w:rsid w:val="009663CA"/>
    <w:rsid w:val="00976A56"/>
    <w:rsid w:val="009823C9"/>
    <w:rsid w:val="00982A0E"/>
    <w:rsid w:val="009909E9"/>
    <w:rsid w:val="009A012F"/>
    <w:rsid w:val="009A2A22"/>
    <w:rsid w:val="009A48E4"/>
    <w:rsid w:val="009C1A7E"/>
    <w:rsid w:val="009C36FF"/>
    <w:rsid w:val="009C618E"/>
    <w:rsid w:val="009D5654"/>
    <w:rsid w:val="009E4C61"/>
    <w:rsid w:val="009F5B3F"/>
    <w:rsid w:val="009F5DDC"/>
    <w:rsid w:val="00A0438A"/>
    <w:rsid w:val="00A06CA3"/>
    <w:rsid w:val="00A074D5"/>
    <w:rsid w:val="00A137AD"/>
    <w:rsid w:val="00A23C9F"/>
    <w:rsid w:val="00A25672"/>
    <w:rsid w:val="00A34B6A"/>
    <w:rsid w:val="00A35252"/>
    <w:rsid w:val="00A53F45"/>
    <w:rsid w:val="00A549DB"/>
    <w:rsid w:val="00A54CCE"/>
    <w:rsid w:val="00A618FD"/>
    <w:rsid w:val="00A6201D"/>
    <w:rsid w:val="00A743C2"/>
    <w:rsid w:val="00A81C75"/>
    <w:rsid w:val="00A90B76"/>
    <w:rsid w:val="00AA19ED"/>
    <w:rsid w:val="00AB0EB0"/>
    <w:rsid w:val="00AB15A5"/>
    <w:rsid w:val="00AC3A5E"/>
    <w:rsid w:val="00AD1111"/>
    <w:rsid w:val="00AD7435"/>
    <w:rsid w:val="00AE3541"/>
    <w:rsid w:val="00AE5085"/>
    <w:rsid w:val="00AF05D5"/>
    <w:rsid w:val="00B21128"/>
    <w:rsid w:val="00B22C85"/>
    <w:rsid w:val="00B24085"/>
    <w:rsid w:val="00B422B0"/>
    <w:rsid w:val="00B4504E"/>
    <w:rsid w:val="00B57298"/>
    <w:rsid w:val="00B57F4B"/>
    <w:rsid w:val="00B6149C"/>
    <w:rsid w:val="00B6257E"/>
    <w:rsid w:val="00B7663B"/>
    <w:rsid w:val="00B808C0"/>
    <w:rsid w:val="00B83981"/>
    <w:rsid w:val="00B87646"/>
    <w:rsid w:val="00B9744B"/>
    <w:rsid w:val="00BA5840"/>
    <w:rsid w:val="00BB7B90"/>
    <w:rsid w:val="00BC2DE0"/>
    <w:rsid w:val="00BC60C5"/>
    <w:rsid w:val="00BD5520"/>
    <w:rsid w:val="00BE3ECF"/>
    <w:rsid w:val="00BF1B2A"/>
    <w:rsid w:val="00BF1CA4"/>
    <w:rsid w:val="00BF3CEA"/>
    <w:rsid w:val="00BF4808"/>
    <w:rsid w:val="00BF7B41"/>
    <w:rsid w:val="00C06255"/>
    <w:rsid w:val="00C10E59"/>
    <w:rsid w:val="00C1205F"/>
    <w:rsid w:val="00C145DC"/>
    <w:rsid w:val="00C20B4E"/>
    <w:rsid w:val="00C22E3A"/>
    <w:rsid w:val="00C24304"/>
    <w:rsid w:val="00C31C93"/>
    <w:rsid w:val="00C331B4"/>
    <w:rsid w:val="00C35BBD"/>
    <w:rsid w:val="00C51DF9"/>
    <w:rsid w:val="00C57885"/>
    <w:rsid w:val="00C57F29"/>
    <w:rsid w:val="00C643E3"/>
    <w:rsid w:val="00C665AA"/>
    <w:rsid w:val="00C85B33"/>
    <w:rsid w:val="00C85C1D"/>
    <w:rsid w:val="00C85C92"/>
    <w:rsid w:val="00C92766"/>
    <w:rsid w:val="00C97E1A"/>
    <w:rsid w:val="00CA01EC"/>
    <w:rsid w:val="00CA2B41"/>
    <w:rsid w:val="00CA2CBA"/>
    <w:rsid w:val="00CA7777"/>
    <w:rsid w:val="00CC12EC"/>
    <w:rsid w:val="00CD4033"/>
    <w:rsid w:val="00CD761F"/>
    <w:rsid w:val="00CE3DCB"/>
    <w:rsid w:val="00CE5B87"/>
    <w:rsid w:val="00CE6A04"/>
    <w:rsid w:val="00CF4EC9"/>
    <w:rsid w:val="00D01DF4"/>
    <w:rsid w:val="00D0797F"/>
    <w:rsid w:val="00D10E00"/>
    <w:rsid w:val="00D208A4"/>
    <w:rsid w:val="00D2199D"/>
    <w:rsid w:val="00D22AC0"/>
    <w:rsid w:val="00D32731"/>
    <w:rsid w:val="00D6064B"/>
    <w:rsid w:val="00D64B6F"/>
    <w:rsid w:val="00D73D5B"/>
    <w:rsid w:val="00D77DAE"/>
    <w:rsid w:val="00D940F5"/>
    <w:rsid w:val="00DA5B89"/>
    <w:rsid w:val="00DA5C06"/>
    <w:rsid w:val="00DA6440"/>
    <w:rsid w:val="00DA6FBF"/>
    <w:rsid w:val="00DB1C48"/>
    <w:rsid w:val="00DF1F21"/>
    <w:rsid w:val="00E0522B"/>
    <w:rsid w:val="00E1523B"/>
    <w:rsid w:val="00E15249"/>
    <w:rsid w:val="00E213D9"/>
    <w:rsid w:val="00E313F3"/>
    <w:rsid w:val="00E36229"/>
    <w:rsid w:val="00E37263"/>
    <w:rsid w:val="00E4782E"/>
    <w:rsid w:val="00E5084D"/>
    <w:rsid w:val="00E50918"/>
    <w:rsid w:val="00E85FFB"/>
    <w:rsid w:val="00E87A7C"/>
    <w:rsid w:val="00E9345D"/>
    <w:rsid w:val="00E976E0"/>
    <w:rsid w:val="00EA6556"/>
    <w:rsid w:val="00EC2CCB"/>
    <w:rsid w:val="00EC4481"/>
    <w:rsid w:val="00ED0668"/>
    <w:rsid w:val="00EF7CC1"/>
    <w:rsid w:val="00F14A5C"/>
    <w:rsid w:val="00F17381"/>
    <w:rsid w:val="00F20174"/>
    <w:rsid w:val="00F50647"/>
    <w:rsid w:val="00F923D7"/>
    <w:rsid w:val="00F94A4A"/>
    <w:rsid w:val="00FA4843"/>
    <w:rsid w:val="00FA5B4E"/>
    <w:rsid w:val="00FC403B"/>
    <w:rsid w:val="00FD508A"/>
    <w:rsid w:val="00FD58FC"/>
    <w:rsid w:val="00FE2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D40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22C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2C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2C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2C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2C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D40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22C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2C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2C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2C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2C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5239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</izvorni_sadrzaj>
    <derivirana_varijabla naziv="DomainObject.Predmet.Broj_1">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2012.</izvorni_sadrzaj>
    <derivirana_varijabla naziv="DomainObject.Predmet.DatumOsnivanja_1">15.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St-261/2012</izvorni_sadrzaj>
    <derivirana_varijabla naziv="DomainObject.Predmet.OznakaBroj_1">St-261/2012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 i III dio kod Dubi
IV, V  dio u kal.</izvorni_sadrzaj>
    <derivirana_varijabla naziv="DomainObject.Predmet.PrimjedbaSuca_1">I,II i III dio kod Dubi
IV, V  dio u kal.</derivirana_varijabla>
  </DomainObject.Predmet.PrimjedbaSuca>
  <DomainObject.Predmet.ProtustrankaFormated>
    <izvorni_sadrzaj>  IZGRADNJA d.o.o.SLAVONSKI BROD</izvorni_sadrzaj>
    <derivirana_varijabla naziv="DomainObject.Predmet.ProtustrankaFormated_1">  IZGRADNJA d.o.o.SLAVONSKI BROD</derivirana_varijabla>
  </DomainObject.Predmet.ProtustrankaFormated>
  <DomainObject.Predmet.ProtustrankaFormatedOIB>
    <izvorni_sadrzaj>  IZGRADNJA d.o.o.SLAVONSKI BROD, OIB 47157883730</izvorni_sadrzaj>
    <derivirana_varijabla naziv="DomainObject.Predmet.ProtustrankaFormatedOIB_1">  IZGRADNJA d.o.o.SLAVONSKI BROD, OIB 47157883730</derivirana_varijabla>
  </DomainObject.Predmet.ProtustrankaFormatedOIB>
  <DomainObject.Predmet.ProtustrankaFormatedWithAdress>
    <izvorni_sadrzaj> IZGRADNJA d.o.o.SLAVONSKI BROD, dr.M.Budaka 1/A, 35000 Slavonski Brod</izvorni_sadrzaj>
    <derivirana_varijabla naziv="DomainObject.Predmet.ProtustrankaFormatedWithAdress_1"> IZGRADNJA d.o.o.SLAVONSKI BROD, dr.M.Budaka 1/A, 35000 Slavonski Brod</derivirana_varijabla>
  </DomainObject.Predmet.ProtustrankaFormatedWithAdress>
  <DomainObject.Predmet.ProtustrankaFormatedWithAdressOIB>
    <izvorni_sadrzaj> IZGRADNJA d.o.o.SLAVONSKI BROD, OIB 47157883730, dr.M.Budaka 1/A, 35000 Slavonski Brod</izvorni_sadrzaj>
    <derivirana_varijabla naziv="DomainObject.Predmet.ProtustrankaFormatedWithAdressOIB_1"> IZGRADNJA d.o.o.SLAVONSKI BROD, OIB 47157883730, dr.M.Budaka 1/A, 35000 Slavonski Brod</derivirana_varijabla>
  </DomainObject.Predmet.ProtustrankaFormatedWithAdressOIB>
  <DomainObject.Predmet.ProtustrankaWithAdress>
    <izvorni_sadrzaj>IZGRADNJA d.o.o.SLAVONSKI BROD dr.M.Budaka 1/A, 35000 Slavonski Brod</izvorni_sadrzaj>
    <derivirana_varijabla naziv="DomainObject.Predmet.ProtustrankaWithAdress_1">IZGRADNJA d.o.o.SLAVONSKI BROD dr.M.Budaka 1/A, 35000 Slavonski Brod</derivirana_varijabla>
  </DomainObject.Predmet.ProtustrankaWithAdress>
  <DomainObject.Predmet.ProtustrankaWithAdressOIB>
    <izvorni_sadrzaj>IZGRADNJA d.o.o.SLAVONSKI BROD, OIB 47157883730, dr.M.Budaka 1/A, 35000 Slavonski Brod</izvorni_sadrzaj>
    <derivirana_varijabla naziv="DomainObject.Predmet.ProtustrankaWithAdressOIB_1">IZGRADNJA d.o.o.SLAVONSKI BROD, OIB 47157883730, dr.M.Budaka 1/A, 35000 Slavonski Brod</derivirana_varijabla>
  </DomainObject.Predmet.ProtustrankaWithAdressOIB>
  <DomainObject.Predmet.ProtustrankaNazivFormated>
    <izvorni_sadrzaj>IZGRADNJA d.o.o.SLAVONSKI BROD</izvorni_sadrzaj>
    <derivirana_varijabla naziv="DomainObject.Predmet.ProtustrankaNazivFormated_1">IZGRADNJA d.o.o.SLAVONSKI BROD</derivirana_varijabla>
  </DomainObject.Predmet.ProtustrankaNazivFormated>
  <DomainObject.Predmet.ProtustrankaNazivFormatedOIB>
    <izvorni_sadrzaj>IZGRADNJA d.o.o.SLAVONSKI BROD, OIB 47157883730</izvorni_sadrzaj>
    <derivirana_varijabla naziv="DomainObject.Predmet.ProtustrankaNazivFormatedOIB_1">IZGRADNJA d.o.o.SLAVONSKI BROD, OIB 47157883730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PU SLAV.BROD</izvorni_sadrzaj>
    <derivirana_varijabla naziv="DomainObject.Predmet.StrankaFormated_1">  RH MINISTARSTVO FINANCIJA POREZNA UPRAVA PU SLAV.BROD</derivirana_varijabla>
  </DomainObject.Predmet.StrankaFormated>
  <DomainObject.Predmet.StrankaFormatedOIB>
    <izvorni_sadrzaj>  RH MINISTARSTVO FINANCIJA POREZNA UPRAVA PU SLAV.BROD</izvorni_sadrzaj>
    <derivirana_varijabla naziv="DomainObject.Predmet.StrankaFormatedOIB_1">  RH MINISTARSTVO FINANCIJA POREZNA UPRAVA PU SLAV.BROD</derivirana_varijabla>
  </DomainObject.Predmet.StrankaFormatedOIB>
  <DomainObject.Predmet.StrankaFormatedWithAdress>
    <izvorni_sadrzaj> RH MINISTARSTVO FINANCIJA POREZNA UPRAVA PU SLAV.BROD, 35000 Slavonski Brod</izvorni_sadrzaj>
    <derivirana_varijabla naziv="DomainObject.Predmet.StrankaFormatedWithAdress_1"> RH MINISTARSTVO FINANCIJA POREZNA UPRAVA PU SLAV.BROD, 35000 Slavonski Brod</derivirana_varijabla>
  </DomainObject.Predmet.StrankaFormatedWithAdress>
  <DomainObject.Predmet.StrankaFormatedWithAdressOIB>
    <izvorni_sadrzaj> RH MINISTARSTVO FINANCIJA POREZNA UPRAVA PU SLAV.BROD, 35000 Slavonski Brod</izvorni_sadrzaj>
    <derivirana_varijabla naziv="DomainObject.Predmet.StrankaFormatedWithAdressOIB_1"> RH MINISTARSTVO FINANCIJA POREZNA UPRAVA PU SLAV.BROD, 35000 Slavonski Brod</derivirana_varijabla>
  </DomainObject.Predmet.StrankaFormatedWithAdressOIB>
  <DomainObject.Predmet.StrankaWithAdress>
    <izvorni_sadrzaj>RH MINISTARSTVO FINANCIJA POREZNA UPRAVA PU SLAV.BROD 35000 Slavonski Brod</izvorni_sadrzaj>
    <derivirana_varijabla naziv="DomainObject.Predmet.StrankaWithAdress_1">RH MINISTARSTVO FINANCIJA POREZNA UPRAVA PU SLAV.BROD 35000 Slavonski Brod</derivirana_varijabla>
  </DomainObject.Predmet.StrankaWithAdress>
  <DomainObject.Predmet.StrankaWithAdressOIB>
    <izvorni_sadrzaj>RH MINISTARSTVO FINANCIJA POREZNA UPRAVA PU SLAV.BROD, 35000 Slavonski Brod</izvorni_sadrzaj>
    <derivirana_varijabla naziv="DomainObject.Predmet.StrankaWithAdressOIB_1">RH MINISTARSTVO FINANCIJA POREZNA UPRAVA PU SLAV.BROD, 35000 Slavonski Brod</derivirana_varijabla>
  </DomainObject.Predmet.StrankaWithAdressOIB>
  <DomainObject.Predmet.StrankaNazivFormated>
    <izvorni_sadrzaj>RH MINISTARSTVO FINANCIJA POREZNA UPRAVA PU SLAV.BROD</izvorni_sadrzaj>
    <derivirana_varijabla naziv="DomainObject.Predmet.StrankaNazivFormated_1">RH MINISTARSTVO FINANCIJA POREZNA UPRAVA PU SLAV.BROD</derivirana_varijabla>
  </DomainObject.Predmet.StrankaNazivFormated>
  <DomainObject.Predmet.StrankaNazivFormatedOIB>
    <izvorni_sadrzaj>RH MINISTARSTVO FINANCIJA POREZNA UPRAVA PU SLAV.BROD</izvorni_sadrzaj>
    <derivirana_varijabla naziv="DomainObject.Predmet.StrankaNazivFormatedOIB_1">RH MINISTARSTVO FINANCIJA POREZNA UPRAVA PU SLAV.BROD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RH MINISTARSTVO FINANCIJA POREZNA UPRAVA PU SLAV.BROD</item>
    </izvorni_sadrzaj>
    <derivirana_varijabla naziv="DomainObject.Predmet.StrankaListFormated_1">
      <item>RH MINISTARSTVO FINANCIJA POREZNA UPRAVA PU SLAV.BROD</item>
    </derivirana_varijabla>
  </DomainObject.Predmet.StrankaListFormated>
  <DomainObject.Predmet.StrankaListFormatedOIB>
    <izvorni_sadrzaj>
      <item>RH MINISTARSTVO FINANCIJA POREZNA UPRAVA PU SLAV.BROD</item>
    </izvorni_sadrzaj>
    <derivirana_varijabla naziv="DomainObject.Predmet.StrankaListFormatedOIB_1">
      <item>RH MINISTARSTVO FINANCIJA POREZNA UPRAVA PU SLAV.BROD</item>
    </derivirana_varijabla>
  </DomainObject.Predmet.StrankaListFormatedOIB>
  <DomainObject.Predmet.StrankaListFormatedWithAdress>
    <izvorni_sadrzaj>
      <item>RH MINISTARSTVO FINANCIJA POREZNA UPRAVA PU SLAV.BROD, 35000 Slavonski Brod</item>
    </izvorni_sadrzaj>
    <derivirana_varijabla naziv="DomainObject.Predmet.StrankaListFormatedWithAdress_1">
      <item>RH MINISTARSTVO FINANCIJA POREZNA UPRAVA PU SLAV.BROD, 35000 Slavonski Brod</item>
    </derivirana_varijabla>
  </DomainObject.Predmet.StrankaListFormatedWithAdress>
  <DomainObject.Predmet.StrankaListFormatedWithAdressOIB>
    <izvorni_sadrzaj>
      <item>RH MINISTARSTVO FINANCIJA POREZNA UPRAVA PU SLAV.BROD, 35000 Slavonski Brod</item>
    </izvorni_sadrzaj>
    <derivirana_varijabla naziv="DomainObject.Predmet.StrankaListFormatedWithAdressOIB_1">
      <item>RH MINISTARSTVO FINANCIJA POREZNA UPRAVA PU SLAV.BROD, 35000 Slavonski Brod</item>
    </derivirana_varijabla>
  </DomainObject.Predmet.StrankaListFormatedWithAdressOIB>
  <DomainObject.Predmet.StrankaListNazivFormated>
    <izvorni_sadrzaj>
      <item>RH MINISTARSTVO FINANCIJA POREZNA UPRAVA PU SLAV.BROD</item>
    </izvorni_sadrzaj>
    <derivirana_varijabla naziv="DomainObject.Predmet.StrankaListNazivFormated_1">
      <item>RH MINISTARSTVO FINANCIJA POREZNA UPRAVA PU SLAV.BROD</item>
    </derivirana_varijabla>
  </DomainObject.Predmet.StrankaListNazivFormated>
  <DomainObject.Predmet.StrankaListNazivFormatedOIB>
    <izvorni_sadrzaj>
      <item>RH MINISTARSTVO FINANCIJA POREZNA UPRAVA PU SLAV.BROD</item>
    </izvorni_sadrzaj>
    <derivirana_varijabla naziv="DomainObject.Predmet.StrankaListNazivFormatedOIB_1">
      <item>RH MINISTARSTVO FINANCIJA POREZNA UPRAVA PU SLAV.BROD</item>
    </derivirana_varijabla>
  </DomainObject.Predmet.StrankaListNazivFormatedOIB>
  <DomainObject.Predmet.ProtuStrankaListFormated>
    <izvorni_sadrzaj>
      <item>IZGRADNJA d.o.o.SLAVONSKI BROD</item>
    </izvorni_sadrzaj>
    <derivirana_varijabla naziv="DomainObject.Predmet.ProtuStrankaListFormated_1">
      <item>IZGRADNJA d.o.o.SLAVONSKI BROD</item>
    </derivirana_varijabla>
  </DomainObject.Predmet.ProtuStrankaListFormated>
  <DomainObject.Predmet.ProtuStrankaListFormatedOIB>
    <izvorni_sadrzaj>
      <item>IZGRADNJA d.o.o.SLAVONSKI BROD, OIB 47157883730</item>
    </izvorni_sadrzaj>
    <derivirana_varijabla naziv="DomainObject.Predmet.ProtuStrankaListFormatedOIB_1">
      <item>IZGRADNJA d.o.o.SLAVONSKI BROD, OIB 47157883730</item>
    </derivirana_varijabla>
  </DomainObject.Predmet.ProtuStrankaListFormatedOIB>
  <DomainObject.Predmet.ProtuStrankaListFormatedWithAdress>
    <izvorni_sadrzaj>
      <item>IZGRADNJA d.o.o.SLAVONSKI BROD, dr.M.Budaka 1/A, 35000 Slavonski Brod</item>
    </izvorni_sadrzaj>
    <derivirana_varijabla naziv="DomainObject.Predmet.ProtuStrankaListFormatedWithAdress_1">
      <item>IZGRADNJA d.o.o.SLAVONSKI BROD, dr.M.Budaka 1/A, 35000 Slavonski Brod</item>
    </derivirana_varijabla>
  </DomainObject.Predmet.ProtuStrankaListFormatedWithAdress>
  <DomainObject.Predmet.ProtuStrankaListFormatedWithAdressOIB>
    <izvorni_sadrzaj>
      <item>IZGRADNJA d.o.o.SLAVONSKI BROD, OIB 47157883730, dr.M.Budaka 1/A, 35000 Slavonski Brod</item>
    </izvorni_sadrzaj>
    <derivirana_varijabla naziv="DomainObject.Predmet.ProtuStrankaListFormatedWithAdressOIB_1">
      <item>IZGRADNJA d.o.o.SLAVONSKI BROD, OIB 47157883730, dr.M.Budaka 1/A, 35000 Slavonski Brod</item>
    </derivirana_varijabla>
  </DomainObject.Predmet.ProtuStrankaListFormatedWithAdressOIB>
  <DomainObject.Predmet.ProtuStrankaListNazivFormated>
    <izvorni_sadrzaj>
      <item>IZGRADNJA d.o.o.SLAVONSKI BROD</item>
    </izvorni_sadrzaj>
    <derivirana_varijabla naziv="DomainObject.Predmet.ProtuStrankaListNazivFormated_1">
      <item>IZGRADNJA d.o.o.SLAVONSKI BROD</item>
    </derivirana_varijabla>
  </DomainObject.Predmet.ProtuStrankaListNazivFormated>
  <DomainObject.Predmet.ProtuStrankaListNazivFormatedOIB>
    <izvorni_sadrzaj>
      <item>IZGRADNJA d.o.o.SLAVONSKI BROD, OIB 47157883730</item>
    </izvorni_sadrzaj>
    <derivirana_varijabla naziv="DomainObject.Predmet.ProtuStrankaListNazivFormatedOIB_1">
      <item>IZGRADNJA d.o.o.SLAVONSKI BROD, OIB 47157883730</item>
    </derivirana_varijabla>
  </DomainObject.Predmet.ProtuStrankaListNazivFormatedOIB>
  <DomainObject.Predmet.OstaliListFormated>
    <izvorni_sadrzaj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</item>
      <item>Anto Mijačević</item>
    </izvorni_sadrzaj>
    <derivirana_varijabla naziv="DomainObject.Predmet.OstaliListFormated_1"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</item>
      <item>Anto Mijačević</item>
    </derivirana_varijabla>
  </DomainObject.Predmet.OstaliListFormated>
  <DomainObject.Predmet.OstaliListFormatedOIB>
    <izvorni_sadrzaj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</izvorni_sadrzaj>
    <derivirana_varijabla naziv="DomainObject.Predmet.OstaliListFormatedOIB_1"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</derivirana_varijabla>
  </DomainObject.Predmet.OstaliListFormatedOIB>
  <DomainObject.Predmet.OstaliListFormatedWithAdress>
    <izvorni_sadrzaj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</item>
      <item>Marijana Hrvol Bekina</item>
      <item>Đuro Vučetić, Kralja Tomislava 37, 35212 Klokočevik</item>
      <item>Katarina Balikić</item>
      <item>Tanja Sljepčević</item>
      <item>Gabrijel Zovak</item>
      <item>Mićo Tomičić</item>
      <item>Vesna Ćosić</item>
      <item>Goran Soldo</item>
      <item>Anto Mijačević</item>
    </izvorni_sadrzaj>
    <derivirana_varijabla naziv="DomainObject.Predmet.OstaliListFormatedWithAdress_1"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</item>
      <item>Marijana Hrvol Bekina</item>
      <item>Đuro Vučetić, Kralja Tomislava 37, 35212 Klokočevik</item>
      <item>Katarina Balikić</item>
      <item>Tanja Sljepčević</item>
      <item>Gabrijel Zovak</item>
      <item>Mićo Tomičić</item>
      <item>Vesna Ćosić</item>
      <item>Goran Soldo</item>
      <item>Anto Mijačević</item>
    </derivirana_varijabla>
  </DomainObject.Predmet.OstaliListFormatedWithAdress>
  <DomainObject.Predmet.OstaliListFormatedWithAdressOIB>
    <izvorni_sadrzaj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Balikić, OIB 36210998766</item>
      <item>Marijana Hrvol Bekina</item>
      <item>Đuro Vučetić, Kralja Tomislava 37, 35212 Klokočevik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</izvorni_sadrzaj>
    <derivirana_varijabla naziv="DomainObject.Predmet.OstaliListFormatedWithAdressOIB_1"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Balikić, OIB 36210998766</item>
      <item>Marijana Hrvol Bekina</item>
      <item>Đuro Vučetić, Kralja Tomislava 37, 35212 Klokočevik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</derivirana_varijabla>
  </DomainObject.Predmet.OstaliListFormatedWithAdressOIB>
  <DomainObject.Predmet.OstaliListNazivFormated>
    <izvorni_sadrzaj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</item>
      <item>Anto Mijačević</item>
    </izvorni_sadrzaj>
    <derivirana_varijabla naziv="DomainObject.Predmet.OstaliListNazivFormated_1"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</item>
      <item>Anto Mijačević</item>
    </derivirana_varijabla>
  </DomainObject.Predmet.OstaliListNazivFormated>
  <DomainObject.Predmet.OstaliListNazivFormatedOIB>
    <izvorni_sadrzaj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</izvorni_sadrzaj>
    <derivirana_varijabla naziv="DomainObject.Predmet.OstaliListNazivFormatedOIB_1"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PU SLAV.BROD</izvorni_sadrzaj>
    <derivirana_varijabla naziv="DomainObject.Predmet.StrankaIDrugi_1">RH MINISTARSTVO FINANCIJA POREZNA UPRAVA PU SLAV.BROD</derivirana_varijabla>
  </DomainObject.Predmet.StrankaIDrugi>
  <DomainObject.Predmet.ProtustrankaIDrugi>
    <izvorni_sadrzaj>IZGRADNJA d.o.o.SLAVONSKI BROD</izvorni_sadrzaj>
    <derivirana_varijabla naziv="DomainObject.Predmet.ProtustrankaIDrugi_1">IZGRADNJA d.o.o.SLAVONSKI BROD</derivirana_varijabla>
  </DomainObject.Predmet.ProtustrankaIDrugi>
  <DomainObject.Predmet.StrankaIDrugiAdressOIB>
    <izvorni_sadrzaj>RH MINISTARSTVO FINANCIJA POREZNA UPRAVA PU SLAV.BROD, 35000 Slavonski Brod</izvorni_sadrzaj>
    <derivirana_varijabla naziv="DomainObject.Predmet.StrankaIDrugiAdressOIB_1">RH MINISTARSTVO FINANCIJA POREZNA UPRAVA PU SLAV.BROD, 35000 Slavonski Brod</derivirana_varijabla>
  </DomainObject.Predmet.StrankaIDrugiAdressOIB>
  <DomainObject.Predmet.ProtustrankaIDrugiAdressOIB>
    <izvorni_sadrzaj>IZGRADNJA d.o.o.SLAVONSKI BROD, OIB 47157883730, dr.M.Budaka 1/A, 35000 Slavonski Brod</izvorni_sadrzaj>
    <derivirana_varijabla naziv="DomainObject.Predmet.ProtustrankaIDrugiAdressOIB_1">IZGRADNJA d.o.o.SLAVONSKI BROD, OIB 47157883730, dr.M.Budaka 1/A,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 POREZNA UPRAVA PU SLAV.BROD</item>
      <item>IZGRADNJA d.o.o.SLAVONSKI BROD</item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</item>
      <item>Anto Mijačević</item>
    </izvorni_sadrzaj>
    <derivirana_varijabla naziv="DomainObject.Predmet.SudioniciListNaziv_1">
      <item>RH MINISTARSTVO FINANCIJA POREZNA UPRAVA PU SLAV.BROD</item>
      <item>IZGRADNJA d.o.o.SLAVONSKI BROD</item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</item>
      <item>Anto Mijačević</item>
    </derivirana_varijabla>
  </DomainObject.Predmet.SudioniciListNaziv>
  <DomainObject.Predmet.SudioniciListAdressOIB>
    <izvorni_sadrzaj>
      <item>RH MINISTARSTVO FINANCIJA POREZNA UPRAVA PU SLAV.BROD, 35000 Slavonski Brod</item>
      <item>IZGRADNJA d.o.o.SLAVONSKI BROD, OIB 47157883730, dr.M.Budaka 1/A,35000 Slavonski Brod</item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35,35000 Slavonski Brod</item>
      <item>Katarina Balikić, OIB 36210998766</item>
      <item>Marijana Hrvol Bekina</item>
      <item>Đuro Vučetić, Kralja Tomislava 37,35212 Klokočevik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</izvorni_sadrzaj>
    <derivirana_varijabla naziv="DomainObject.Predmet.SudioniciListAdressOIB_1">
      <item>RH MINISTARSTVO FINANCIJA POREZNA UPRAVA PU SLAV.BROD, 35000 Slavonski Brod</item>
      <item>IZGRADNJA d.o.o.SLAVONSKI BROD, OIB 47157883730, dr.M.Budaka 1/A,35000 Slavonski Brod</item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35,35000 Slavonski Brod</item>
      <item>Katarina Balikić, OIB 36210998766</item>
      <item>Marijana Hrvol Bekina</item>
      <item>Đuro Vučetić, Kralja Tomislava 37,35212 Klokočevik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47157883730</item>
      <item>, OIB null</item>
      <item>, OIB null</item>
      <item>, OIB 83577001032</item>
      <item>, OIB null</item>
      <item>, OIB null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65280006318</item>
      <item>, OIB null</item>
      <item>, OIB null</item>
      <item>, OIB null</item>
      <item>, OIB null</item>
      <item>, OIB null</item>
      <item>, OIB null</item>
      <item>, OIB 36210998766</item>
      <item>, OIB null</item>
      <item>, OIB null</item>
      <item>, OIB null</item>
      <item>, OIB null</item>
      <item>, OIB null</item>
      <item>, OIB null</item>
      <item>, OIB null</item>
      <item>, OIB 60899750856</item>
      <item>, OIB 88342342201</item>
    </izvorni_sadrzaj>
    <derivirana_varijabla naziv="DomainObject.Predmet.SudioniciListNazivOIB_1">
      <item>, OIB null</item>
      <item>, OIB 47157883730</item>
      <item>, OIB null</item>
      <item>, OIB null</item>
      <item>, OIB 83577001032</item>
      <item>, OIB null</item>
      <item>, OIB null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65280006318</item>
      <item>, OIB null</item>
      <item>, OIB null</item>
      <item>, OIB null</item>
      <item>, OIB null</item>
      <item>, OIB null</item>
      <item>, OIB null</item>
      <item>, OIB 36210998766</item>
      <item>, OIB null</item>
      <item>, OIB null</item>
      <item>, OIB null</item>
      <item>, OIB null</item>
      <item>, OIB null</item>
      <item>, OIB null</item>
      <item>, OIB null</item>
      <item>, OIB 60899750856</item>
      <item>, OIB 88342342201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605</properties:Words>
  <properties:Characters>3322</properties:Characters>
  <properties:Lines>95</properties:Lines>
  <properties:Paragraphs>41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2018-03-02T08:53:00Z</dcterms:created>
  <dc:creator>Korisnik</dc:creator>
  <cp:lastModifiedBy>wsadmin</cp:lastModifiedBy>
  <cp:lastPrinted>2018-03-02T09:50:00Z</cp:lastPrinted>
  <dcterms:modified xmlns:xsi="http://www.w3.org/2001/XMLSchema-instance" xsi:type="dcterms:W3CDTF">2018-03-02T09:50:00Z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DOSUDI-IZGRADNJA.docx)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