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28dc" w14:paraId="34728dc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9B5411">
        <w:rPr>
          <w:szCs w:val="24"/>
          <w:lang w:val="hr-HR"/>
        </w:rPr>
        <w:t>763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DB6EB0">
        <w:rPr>
          <w:lang w:val="hr-HR"/>
        </w:rPr>
        <w:t xml:space="preserve">ENIGON društvo s ograničenom odgovornošću za proizvodnju, trgovinu i usluge Zagreb, Nikole Šubića Zrinskog 2, </w:t>
      </w:r>
      <w:r w:rsidR="00DB6EB0" w:rsidRPr="000664E3">
        <w:rPr>
          <w:lang w:val="hr-HR"/>
        </w:rPr>
        <w:t>MB</w:t>
      </w:r>
      <w:r w:rsidR="00DB6EB0">
        <w:rPr>
          <w:lang w:val="hr-HR"/>
        </w:rPr>
        <w:t>S: 080055793, OIB: 45691892606</w:t>
      </w:r>
      <w:r>
        <w:rPr>
          <w:lang w:val="hr-HR"/>
        </w:rPr>
        <w:t xml:space="preserve">, dana </w:t>
      </w:r>
      <w:r w:rsidR="00457EB7">
        <w:rPr>
          <w:lang w:val="hr-HR"/>
        </w:rPr>
        <w:t>02</w:t>
      </w:r>
      <w:r>
        <w:rPr>
          <w:lang w:val="hr-HR"/>
        </w:rPr>
        <w:t xml:space="preserve">. </w:t>
      </w:r>
      <w:r w:rsidR="00457EB7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DB6EB0">
        <w:rPr>
          <w:lang w:val="hr-HR"/>
        </w:rPr>
        <w:t xml:space="preserve">ENIGON društvo s ograničenom odgovornošću za proizvodnju, trgovinu i usluge Zagreb, Nikole Šubića Zrinskog 2, </w:t>
      </w:r>
      <w:r w:rsidR="00DB6EB0" w:rsidRPr="000664E3">
        <w:rPr>
          <w:lang w:val="hr-HR"/>
        </w:rPr>
        <w:t>MB</w:t>
      </w:r>
      <w:r w:rsidR="00DB6EB0">
        <w:rPr>
          <w:lang w:val="hr-HR"/>
        </w:rPr>
        <w:t>S: 080055793, OIB: 45691892606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457EB7">
        <w:rPr>
          <w:szCs w:val="24"/>
          <w:lang w:val="hr-HR"/>
        </w:rPr>
        <w:t>DAVID JAKOVLJEVIĆ, Sesvete, Kašinska 7, OIB: 63014812654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DB6EB0">
        <w:rPr>
          <w:lang w:val="hr-HR"/>
        </w:rPr>
        <w:t xml:space="preserve">ENIGON društvo s ograničenom odgovornošću za proizvodnju, trgovinu i usluge Zagreb, Nikole Šubića Zrinskog 2, </w:t>
      </w:r>
      <w:r w:rsidR="00DB6EB0" w:rsidRPr="000664E3">
        <w:rPr>
          <w:lang w:val="hr-HR"/>
        </w:rPr>
        <w:t>MB</w:t>
      </w:r>
      <w:r w:rsidR="00DB6EB0">
        <w:rPr>
          <w:lang w:val="hr-HR"/>
        </w:rPr>
        <w:t>S: 080055793, OIB: 45691892606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457EB7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57EB7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457EB7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9B5411">
        <w:rPr>
          <w:szCs w:val="24"/>
          <w:lang w:val="hr-HR"/>
        </w:rPr>
        <w:t>763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203050">
        <w:rPr>
          <w:szCs w:val="24"/>
          <w:lang w:val="hr-HR"/>
        </w:rPr>
        <w:t>10</w:t>
      </w:r>
      <w:r>
        <w:rPr>
          <w:szCs w:val="24"/>
          <w:lang w:val="hr-HR"/>
        </w:rPr>
        <w:t xml:space="preserve">. </w:t>
      </w:r>
      <w:r w:rsidR="003F06A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457EB7">
        <w:rPr>
          <w:szCs w:val="24"/>
          <w:lang w:val="hr-HR"/>
        </w:rPr>
        <w:t>02</w:t>
      </w:r>
      <w:r>
        <w:rPr>
          <w:szCs w:val="24"/>
          <w:lang w:val="hr-HR"/>
        </w:rPr>
        <w:t xml:space="preserve">. </w:t>
      </w:r>
      <w:r w:rsidR="00457EB7">
        <w:rPr>
          <w:szCs w:val="24"/>
          <w:lang w:val="hr-HR"/>
        </w:rPr>
        <w:t>studenog</w:t>
      </w:r>
      <w:r>
        <w:rPr>
          <w:szCs w:val="24"/>
          <w:lang w:val="hr-HR"/>
        </w:rPr>
        <w:t xml:space="preserve">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</w:t>
      </w:r>
      <w:r w:rsidR="00457EB7">
        <w:rPr>
          <w:szCs w:val="24"/>
          <w:lang w:val="hr-HR"/>
        </w:rPr>
        <w:t>ka -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457EB7">
        <w:rPr>
          <w:szCs w:val="24"/>
          <w:lang w:val="hr-HR"/>
        </w:rPr>
        <w:t>02</w:t>
      </w:r>
      <w:r>
        <w:rPr>
          <w:szCs w:val="24"/>
          <w:lang w:val="hr-HR"/>
        </w:rPr>
        <w:t>.</w:t>
      </w:r>
      <w:r w:rsidR="00457EB7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975AE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3F06A0"/>
    <w:rsid w:val="00400AFB"/>
    <w:rsid w:val="00431599"/>
    <w:rsid w:val="0045032A"/>
    <w:rsid w:val="0045634D"/>
    <w:rsid w:val="00457EB7"/>
    <w:rsid w:val="004655AD"/>
    <w:rsid w:val="00466FE8"/>
    <w:rsid w:val="0047162A"/>
    <w:rsid w:val="004755E8"/>
    <w:rsid w:val="004B4BC0"/>
    <w:rsid w:val="004F1638"/>
    <w:rsid w:val="004F39E3"/>
    <w:rsid w:val="00524D25"/>
    <w:rsid w:val="00552523"/>
    <w:rsid w:val="005526B8"/>
    <w:rsid w:val="00567609"/>
    <w:rsid w:val="005848E9"/>
    <w:rsid w:val="00597456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713A"/>
    <w:rsid w:val="00887739"/>
    <w:rsid w:val="00897F41"/>
    <w:rsid w:val="008B6700"/>
    <w:rsid w:val="008B6A08"/>
    <w:rsid w:val="008D11EB"/>
    <w:rsid w:val="008D2AFA"/>
    <w:rsid w:val="008E1710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3C99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46551"/>
    <w:rsid w:val="00C479C9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11EFC"/>
    <w:rsid w:val="00D21544"/>
    <w:rsid w:val="00D45DC5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3513E"/>
    <w:rsid w:val="00E5731B"/>
    <w:rsid w:val="00E823BA"/>
    <w:rsid w:val="00E832D5"/>
    <w:rsid w:val="00EC2F04"/>
    <w:rsid w:val="00ED353F"/>
    <w:rsid w:val="00EE5336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93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C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C9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C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C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93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C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C9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C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C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ENIGON d.o.o. zastupanog po punomoćniku Ante Salapić; Hrvoje Zovko</izvorni_sadrzaj>
    <derivirana_varijabla naziv="DomainObject.Predmet.ProtustrankaFormated_1">  ENIGON d.o.o. zastupanog po punomoćniku Ante Salapić; Hrvoje Zovko</derivirana_varijabla>
  </DomainObject.Predmet.ProtustrankaFormated>
  <DomainObject.Predmet.ProtustrankaFormatedOIB>
    <izvorni_sadrzaj>  ENIGON d.o.o., OIB 45691892606 zastupanog po punomoćniku Ante Salapić; Hrvoje Zovko</izvorni_sadrzaj>
    <derivirana_varijabla naziv="DomainObject.Predmet.ProtustrankaFormatedOIB_1">  ENIGON d.o.o., OIB 45691892606 zastupanog po punomoćniku Ante Salapić; Hrvoje Zovko</derivirana_varijabla>
  </DomainObject.Predmet.ProtustrankaFormatedOIB>
  <DomainObject.Predmet.ProtustrankaFormatedWithAdress>
    <izvorni_sadrzaj> ENIGON d.o.o., Nikole Šubića Zrinskog 2, 10000 Zagreb zastupanog po punomoćniku Ante Salapić; Hrvoje Zovko</izvorni_sadrzaj>
    <derivirana_varijabla naziv="DomainObject.Predmet.ProtustrankaFormatedWithAdress_1"> ENIGON d.o.o., Nikole Šubića Zrinskog 2, 10000 Zagreb zastupanog po punomoćniku Ante Salapić; Hrvoje Zovko</derivirana_varijabla>
  </DomainObject.Predmet.ProtustrankaFormatedWithAdress>
  <DomainObject.Predmet.ProtustrankaFormatedWithAdressOIB>
    <izvorni_sadrzaj> ENIGON d.o.o., OIB 45691892606, Nikole Šubića Zrinskog 2, 10000 Zagreb zastupanog po punomoćniku Ante Salapić; Hrvoje Zovko</izvorni_sadrzaj>
    <derivirana_varijabla naziv="DomainObject.Predmet.ProtustrankaFormatedWithAdressOIB_1"> ENIGON d.o.o., OIB 45691892606, Nikole Šubića Zrinskog 2, 10000 Zagreb zastupanog po punomoćniku Ante Salapić; Hrvoje Zovko</derivirana_varijabla>
  </DomainObject.Predmet.ProtustrankaFormatedWithAdressOIB>
  <DomainObject.Predmet.ProtustrankaWithAdress>
    <izvorni_sadrzaj>ENIGON d.o.o. Nikole Šubića Zrinskog 2, 10000 Zagreb</izvorni_sadrzaj>
    <derivirana_varijabla naziv="DomainObject.Predmet.ProtustrankaWithAdress_1">ENIGON d.o.o. Nikole Šubića Zrinskog 2, 10000 Zagreb</derivirana_varijabla>
  </DomainObject.Predmet.ProtustrankaWithAdress>
  <DomainObject.Predmet.ProtustrankaWithAdressOIB>
    <izvorni_sadrzaj>ENIGON d.o.o., OIB 45691892606, Nikole Šubića Zrinskog 2, 10000 Zagreb</izvorni_sadrzaj>
    <derivirana_varijabla naziv="DomainObject.Predmet.ProtustrankaWithAdressOIB_1">ENIGON d.o.o., OIB 45691892606, Nikole Šubića Zrinskog 2, 10000 Zagreb</derivirana_varijabla>
  </DomainObject.Predmet.ProtustrankaWithAdressOIB>
  <DomainObject.Predmet.ProtustrankaNazivFormated>
    <izvorni_sadrzaj>ENIGON d.o.o.</izvorni_sadrzaj>
    <derivirana_varijabla naziv="DomainObject.Predmet.ProtustrankaNazivFormated_1">ENIGON d.o.o.</derivirana_varijabla>
  </DomainObject.Predmet.ProtustrankaNazivFormated>
  <DomainObject.Predmet.ProtustrankaNazivFormatedOIB>
    <izvorni_sadrzaj>ENIGON d.o.o., OIB 45691892606</izvorni_sadrzaj>
    <derivirana_varijabla naziv="DomainObject.Predmet.ProtustrankaNazivFormatedOIB_1">ENIGON d.o.o., OIB 45691892606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ENIGON d.o.o. zastupanog po punomoćniku Ante Salapić; Hrvoje Zovko</item>
    </izvorni_sadrzaj>
    <derivirana_varijabla naziv="DomainObject.Predmet.ProtuStrankaListFormated_1">
      <item>ENIGON d.o.o. zastupanog po punomoćniku Ante Salapić; Hrvoje Zovko</item>
    </derivirana_varijabla>
  </DomainObject.Predmet.ProtuStrankaListFormated>
  <DomainObject.Predmet.ProtuStrankaListFormatedOIB>
    <izvorni_sadrzaj>
      <item>ENIGON d.o.o., OIB 45691892606 zastupanog po punomoćniku Ante Salapić; Hrvoje Zovko</item>
    </izvorni_sadrzaj>
    <derivirana_varijabla naziv="DomainObject.Predmet.ProtuStrankaListFormatedOIB_1">
      <item>ENIGON d.o.o., OIB 45691892606 zastupanog po punomoćniku Ante Salapić; Hrvoje Zovko</item>
    </derivirana_varijabla>
  </DomainObject.Predmet.ProtuStrankaListFormatedOIB>
  <DomainObject.Predmet.ProtuStrankaListFormatedWithAdress>
    <izvorni_sadrzaj>
      <item>ENIGON d.o.o., Nikole Šubića Zrinskog 2, 10000 Zagreb zastupanog po punomoćniku Ante Salapić; Hrvoje Zovko</item>
    </izvorni_sadrzaj>
    <derivirana_varijabla naziv="DomainObject.Predmet.ProtuStrankaListFormatedWithAdress_1">
      <item>ENIGON d.o.o., Nikole Šubića Zrinskog 2, 10000 Zagreb zastupanog po punomoćniku Ante Salapić; Hrvoje Zovko</item>
    </derivirana_varijabla>
  </DomainObject.Predmet.ProtuStrankaListFormatedWithAdress>
  <DomainObject.Predmet.ProtuStrankaListFormatedWithAdressOIB>
    <izvorni_sadrzaj>
      <item>ENIGON d.o.o., OIB 45691892606, Nikole Šubića Zrinskog 2, 10000 Zagreb zastupanog po punomoćniku Ante Salapić; Hrvoje Zovko</item>
    </izvorni_sadrzaj>
    <derivirana_varijabla naziv="DomainObject.Predmet.ProtuStrankaListFormatedWithAdressOIB_1">
      <item>ENIGON d.o.o., OIB 45691892606, Nikole Šubića Zrinskog 2, 10000 Zagreb zastupanog po punomoćniku Ante Salapić; Hrvoje Zovko</item>
    </derivirana_varijabla>
  </DomainObject.Predmet.ProtuStrankaListFormatedWithAdressOIB>
  <DomainObject.Predmet.ProtuStrankaListNazivFormated>
    <izvorni_sadrzaj>
      <item>ENIGON d.o.o.</item>
    </izvorni_sadrzaj>
    <derivirana_varijabla naziv="DomainObject.Predmet.ProtuStrankaListNazivFormated_1">
      <item>ENIGON d.o.o.</item>
    </derivirana_varijabla>
  </DomainObject.Predmet.ProtuStrankaListNazivFormated>
  <DomainObject.Predmet.ProtuStrankaListNazivFormatedOIB>
    <izvorni_sadrzaj>
      <item>ENIGON d.o.o., OIB 45691892606</item>
    </izvorni_sadrzaj>
    <derivirana_varijabla naziv="DomainObject.Predmet.ProtuStrankaListNazivFormatedOIB_1">
      <item>ENIGON d.o.o., OIB 45691892606</item>
    </derivirana_varijabla>
  </DomainObject.Predmet.ProtuStrankaListNazivFormatedOIB>
  <DomainObject.Predmet.OstaliListFormated>
    <izvorni_sadrzaj>
      <item>Hrvoje Zovko punomoćnik sudionika u postupku ENIGON d.o.o.</item>
      <item>Ante Salapić punomoćnik sudionika u postupku ENIGON d.o.o.</item>
    </izvorni_sadrzaj>
    <derivirana_varijabla naziv="DomainObject.Predmet.OstaliListFormated_1">
      <item>Hrvoje Zovko punomoćnik sudionika u postupku ENIGON d.o.o.</item>
      <item>Ante Salapić punomoćnik sudionika u postupku ENIGON d.o.o.</item>
    </derivirana_varijabla>
  </DomainObject.Predmet.OstaliListFormated>
  <DomainObject.Predmet.OstaliListFormatedOIB>
    <izvorni_sadrzaj>
      <item>Hrvoje Zovko, OIB 05567404486 punomoćnik sudionika u postupku ENIGON d.o.o.</item>
      <item>Ante Salapić, OIB 60210396211 punomoćnik sudionika u postupku ENIGON d.o.o.</item>
    </izvorni_sadrzaj>
    <derivirana_varijabla naziv="DomainObject.Predmet.OstaliListFormatedOIB_1">
      <item>Hrvoje Zovko, OIB 05567404486 punomoćnik sudionika u postupku ENIGON d.o.o.</item>
      <item>Ante Salapić, OIB 60210396211 punomoćnik sudionika u postupku ENIGON d.o.o.</item>
    </derivirana_varijabla>
  </DomainObject.Predmet.OstaliListFormatedOIB>
  <DomainObject.Predmet.OstaliListFormatedWithAdress>
    <izvorni_sadrzaj>
      <item>Hrvoje Zovko, Palmotićeva ulica 38, 10000 Zagreb punomoćnik sudionika u postupku ENIGON d.o.o.</item>
      <item>Ante Salapić, Iva Vojnovića 29, 20000 Dubrovnik punomoćnik sudionika u postupku ENIGON d.o.o.</item>
    </izvorni_sadrzaj>
    <derivirana_varijabla naziv="DomainObject.Predmet.OstaliListFormatedWithAdress_1">
      <item>Hrvoje Zovko, Palmotićeva ulica 38, 10000 Zagreb punomoćnik sudionika u postupku ENIGON d.o.o.</item>
      <item>Ante Salapić, Iva Vojnovića 29, 20000 Dubrovnik punomoćnik sudionika u postupku ENIGON d.o.o.</item>
    </derivirana_varijabla>
  </DomainObject.Predmet.OstaliListFormatedWithAdress>
  <DomainObject.Predmet.OstaliListFormatedWithAdressOIB>
    <izvorni_sadrzaj>
      <item>Hrvoje Zovko, OIB 05567404486, Palmotićeva ulica 38, 10000 Zagreb punomoćnik sudionika u postupku ENIGON d.o.o.</item>
      <item>Ante Salapić, OIB 60210396211, Iva Vojnovića 29, 20000 Dubrovnik punomoćnik sudionika u postupku ENIGON d.o.o.</item>
    </izvorni_sadrzaj>
    <derivirana_varijabla naziv="DomainObject.Predmet.OstaliListFormatedWithAdressOIB_1">
      <item>Hrvoje Zovko, OIB 05567404486, Palmotićeva ulica 38, 10000 Zagreb punomoćnik sudionika u postupku ENIGON d.o.o.</item>
      <item>Ante Salapić, OIB 60210396211, Iva Vojnovića 29, 20000 Dubrovnik punomoćnik sudionika u postupku ENIGON d.o.o.</item>
    </derivirana_varijabla>
  </DomainObject.Predmet.OstaliListFormatedWithAdressOIB>
  <DomainObject.Predmet.OstaliListNazivFormated>
    <izvorni_sadrzaj>
      <item>Hrvoje Zovko</item>
      <item>Ante Salapić</item>
    </izvorni_sadrzaj>
    <derivirana_varijabla naziv="DomainObject.Predmet.OstaliListNazivFormated_1">
      <item>Hrvoje Zovko</item>
      <item>Ante Salapić</item>
    </derivirana_varijabla>
  </DomainObject.Predmet.OstaliListNazivFormated>
  <DomainObject.Predmet.OstaliListNazivFormatedOIB>
    <izvorni_sadrzaj>
      <item>Hrvoje Zovko, OIB 05567404486</item>
      <item>Ante Salapić, OIB 60210396211</item>
    </izvorni_sadrzaj>
    <derivirana_varijabla naziv="DomainObject.Predmet.OstaliListNazivFormatedOIB_1">
      <item>Hrvoje Zovko, OIB 05567404486</item>
      <item>Ante Salapić, OIB 60210396211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ENIGON d.o.o.</izvorni_sadrzaj>
    <derivirana_varijabla naziv="DomainObject.Predmet.ProtustrankaIDrugi_1">ENIGON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ENIGON d.o.o., OIB 45691892606, Nikole Šubića Zrinskog 2, 10000 Zagreb</izvorni_sadrzaj>
    <derivirana_varijabla naziv="DomainObject.Predmet.ProtustrankaIDrugiAdressOIB_1">ENIGON d.o.o., OIB 45691892606, Nikole Šubića Zrinskog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ENIGON d.o.o.</item>
      <item>FINA Regionalni centar Zagreb</item>
      <item>Hrvoje Zovko</item>
      <item>Ante Salapić</item>
    </izvorni_sadrzaj>
    <derivirana_varijabla naziv="DomainObject.Predmet.SudioniciListNaziv_1">
      <item>ENIGON d.o.o.</item>
      <item>FINA Regionalni centar Zagreb</item>
      <item>Hrvoje Zovko</item>
      <item>Ante Salapić</item>
    </derivirana_varijabla>
  </DomainObject.Predmet.SudioniciListNaziv>
  <DomainObject.Predmet.SudioniciListAdressOIB>
    <izvorni_sadrzaj>
      <item>ENIGON d.o.o., OIB 45691892606, Nikole Šubića Zrinskog 2,10000 Zagreb</item>
      <item>FINA Regionalni centar Zagreb, OIB 85821130368, Trg svibanjskih žrtava 1995. br. 1,10000 Zagreb</item>
      <item>Hrvoje Zovko, OIB 05567404486, Palmotićeva ulica 38,10000 Zagreb</item>
      <item>Ante Salapić, OIB 60210396211, Iva Vojnovića 29,20000 Dubrovnik</item>
    </izvorni_sadrzaj>
    <derivirana_varijabla naziv="DomainObject.Predmet.SudioniciListAdressOIB_1">
      <item>ENIGON d.o.o., OIB 45691892606, Nikole Šubića Zrinskog 2,10000 Zagreb</item>
      <item>FINA Regionalni centar Zagreb, OIB 85821130368, Trg svibanjskih žrtava 1995. br. 1,10000 Zagreb</item>
      <item>Hrvoje Zovko, OIB 05567404486, Palmotićeva ulica 38,10000 Zagreb</item>
      <item>Ante Salapić, OIB 60210396211, Iva Vojnovića 29,20000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45691892606</item>
      <item>, OIB 85821130368</item>
      <item>, OIB 05567404486</item>
      <item>, OIB 60210396211</item>
    </izvorni_sadrzaj>
    <derivirana_varijabla naziv="DomainObject.Predmet.SudioniciListNazivOIB_1">
      <item>, OIB 45691892606</item>
      <item>, OIB 85821130368</item>
      <item>, OIB 05567404486</item>
      <item>, OIB 60210396211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3858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2016-08-22T10:29:00Z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2016-11-02T13:04:00Z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