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e062" w14:paraId="494e062" w:rsidRDefault="00857AFB" w:rsidP="00833DED" w:rsidR="00833DED" w:rsidRPr="006D4087">
      <w:pPr>
        <w:ind w:left="5664"/>
        <w15:collapsed w:val="false"/>
      </w:pPr>
      <w:bookmarkStart w:name="_GoBack" w:id="0"/>
      <w:bookmarkEnd w:id="0"/>
      <w:r>
        <w:t xml:space="preserve">        </w:t>
      </w:r>
      <w:r w:rsidR="00833DED" w:rsidRPr="006D4087">
        <w:t xml:space="preserve">Poslovni broj 3 </w:t>
      </w:r>
      <w:r w:rsidR="00833DED">
        <w:t>St-</w:t>
      </w:r>
      <w:r>
        <w:t>1051</w:t>
      </w:r>
      <w:r w:rsidR="00CC7C3B">
        <w:t>/15-</w:t>
      </w:r>
      <w:r>
        <w:t>11</w:t>
      </w:r>
    </w:p>
    <w:p w:rsidRDefault="00833DED" w:rsidP="00833DED" w:rsidR="00833DED" w:rsidRPr="006D4087"/>
    <w:p w:rsidRDefault="00833DED" w:rsidP="00833DED" w:rsidR="00833DED"/>
    <w:p w:rsidRDefault="00833DED" w:rsidP="00833DED" w:rsidR="00833DED"/>
    <w:p w:rsidRDefault="00833DED" w:rsidP="00833DED" w:rsidR="00833DED" w:rsidRPr="006D4087"/>
    <w:p w:rsidRDefault="00833DED" w:rsidP="00833DED" w:rsidR="00833DED" w:rsidRPr="006D4087">
      <w:pPr>
        <w:ind w:firstLine="708"/>
      </w:pPr>
      <w:r w:rsidRPr="006D4087">
        <w:t>REPUBLIKA HRVATSKA</w:t>
      </w:r>
    </w:p>
    <w:p w:rsidRDefault="00833DED" w:rsidP="00833DED" w:rsidR="00833DED" w:rsidRPr="006D4087">
      <w:pPr>
        <w:ind w:firstLine="708"/>
      </w:pPr>
      <w:r w:rsidRPr="006D4087">
        <w:t>TRGOVAČKI SUD U ZADRU</w:t>
      </w:r>
    </w:p>
    <w:p w:rsidRDefault="00833DED" w:rsidP="00833DED" w:rsidR="00833DED">
      <w:pPr>
        <w:ind w:firstLine="708"/>
      </w:pPr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 w:rsidRPr="006D4087">
      <w:pPr>
        <w:ind w:firstLine="708"/>
      </w:pPr>
    </w:p>
    <w:p w:rsidRDefault="00833DED" w:rsidP="00833DED" w:rsidR="00833DED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833DED" w:rsidP="00833DED" w:rsidR="00833DED" w:rsidRPr="006D4087">
      <w:pPr>
        <w:jc w:val="center"/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FF51E0">
        <w:rPr>
          <w:szCs w:val="24"/>
        </w:rPr>
        <w:t xml:space="preserve">stečajnoj </w:t>
      </w:r>
      <w:r w:rsidRPr="006D4087">
        <w:rPr>
          <w:szCs w:val="24"/>
        </w:rPr>
        <w:t xml:space="preserve">sutkinji </w:t>
      </w:r>
      <w:r>
        <w:rPr>
          <w:szCs w:val="24"/>
        </w:rPr>
        <w:t xml:space="preserve">Tini Grgas,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857AFB">
        <w:rPr>
          <w:szCs w:val="24"/>
        </w:rPr>
        <w:t>SOLARNE ELEKTRANE BUKOVICA d.o.o. Jasenice, Petra Zoranića 61, Jasenice,</w:t>
      </w:r>
      <w:r w:rsidR="00B27E81">
        <w:rPr>
          <w:szCs w:val="24"/>
        </w:rPr>
        <w:t xml:space="preserve"> </w:t>
      </w:r>
      <w:r>
        <w:rPr>
          <w:szCs w:val="24"/>
        </w:rPr>
        <w:t xml:space="preserve">OIB: </w:t>
      </w:r>
      <w:r w:rsidR="00857AFB">
        <w:rPr>
          <w:szCs w:val="24"/>
        </w:rPr>
        <w:t>93532957186</w:t>
      </w:r>
      <w:r w:rsidR="00CC7C3B">
        <w:rPr>
          <w:szCs w:val="24"/>
        </w:rPr>
        <w:t xml:space="preserve">, od </w:t>
      </w:r>
      <w:r w:rsidR="00857AFB">
        <w:rPr>
          <w:szCs w:val="24"/>
        </w:rPr>
        <w:t>29. prosinca</w:t>
      </w:r>
      <w:r>
        <w:rPr>
          <w:szCs w:val="24"/>
        </w:rPr>
        <w:t xml:space="preserve"> 2015., </w:t>
      </w:r>
      <w:r w:rsidR="00857AFB">
        <w:rPr>
          <w:szCs w:val="24"/>
        </w:rPr>
        <w:t>25</w:t>
      </w:r>
      <w:r>
        <w:rPr>
          <w:szCs w:val="24"/>
        </w:rPr>
        <w:t xml:space="preserve">. veljače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857AFB">
        <w:t>29. prosinca</w:t>
      </w:r>
      <w:r>
        <w:t xml:space="preserve"> 2015. za provedbu skraćenoga stečajnog postupka nad dužnikom </w:t>
      </w:r>
      <w:r w:rsidR="00857AFB">
        <w:rPr>
          <w:szCs w:val="24"/>
        </w:rPr>
        <w:t>SOLARNE ELEKTRANE BUKOVICA d.o.o. Jasenice, Petra Zoranića 61, Jasenice, OIB: 93532957186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>
        <w:t xml:space="preserve">Financijska agencija je </w:t>
      </w:r>
      <w:r w:rsidR="00857AFB">
        <w:t>29. prosinca</w:t>
      </w:r>
      <w:r w:rsidR="00DD1D7B">
        <w:t xml:space="preserve"> 2015.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857AFB">
        <w:t>365</w:t>
      </w:r>
      <w:r w:rsidR="00DD1D7B">
        <w:t xml:space="preserve"> dana u iznosu od </w:t>
      </w:r>
      <w:r w:rsidR="00857AFB">
        <w:t>78.121,80</w:t>
      </w:r>
      <w:r w:rsidR="00DD1D7B">
        <w:t xml:space="preserve"> kn te da nema zaposlenih.  </w:t>
      </w:r>
    </w:p>
    <w:p w:rsidRDefault="00B44624" w:rsidP="00B44624" w:rsidR="00B44624">
      <w:pPr>
        <w:ind w:firstLine="708"/>
        <w:jc w:val="both"/>
      </w:pPr>
      <w:r>
        <w:t xml:space="preserve">Dopisom od 24. veljače 2016. Financijska agencija je obavijestila ovaj sud da je dužnik u međuvremenu podmirio navedeno dugovanje te da u Očevidniku redoslijeda osnova za plaćanje više nema evidentiranih neizvršenih osnova za plaćanje. </w:t>
      </w:r>
    </w:p>
    <w:p w:rsidRDefault="00DD1D7B" w:rsidP="00FF51E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DD1D7B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jc w:val="both"/>
      </w:pPr>
    </w:p>
    <w:p w:rsidRDefault="00833DED" w:rsidP="00833DED" w:rsidR="00833DED">
      <w:pPr>
        <w:ind w:left="705"/>
        <w:jc w:val="center"/>
      </w:pPr>
      <w:r>
        <w:t xml:space="preserve">U Zadru </w:t>
      </w:r>
      <w:r w:rsidR="00857AFB">
        <w:t>25</w:t>
      </w:r>
      <w:r w:rsidR="00FF51E0">
        <w:t xml:space="preserve">. veljače 2016. </w:t>
      </w:r>
    </w:p>
    <w:p w:rsidRDefault="00833DED" w:rsidP="00833DED" w:rsidR="00833DED">
      <w:pPr>
        <w:ind w:left="705"/>
        <w:jc w:val="center"/>
      </w:pPr>
    </w:p>
    <w:p w:rsidRDefault="00833DED" w:rsidP="00833DED" w:rsidR="00833DED">
      <w:pPr>
        <w:ind w:left="705"/>
        <w:jc w:val="center"/>
      </w:pPr>
    </w:p>
    <w:p w:rsidRDefault="00CE5A69" w:rsidP="00B27E81" w:rsidR="00833DED" w:rsidRPr="002F1FB3">
      <w:pPr>
        <w:tabs>
          <w:tab w:pos="0" w:val="left"/>
        </w:tabs>
        <w:jc w:val="right"/>
      </w:pPr>
      <w:r>
        <w:t xml:space="preserve">                                                      </w:t>
      </w:r>
      <w:r w:rsidR="00833DED" w:rsidRPr="002F1FB3">
        <w:t>Sutkinja:</w:t>
      </w:r>
    </w:p>
    <w:p w:rsidRDefault="00CE5A69" w:rsidP="00B27E81" w:rsidR="00833DED" w:rsidRPr="002F1FB3">
      <w:pPr>
        <w:tabs>
          <w:tab w:pos="0" w:val="left"/>
        </w:tabs>
        <w:jc w:val="right"/>
      </w:pPr>
      <w:r>
        <w:t xml:space="preserve">                                                                                        </w:t>
      </w:r>
      <w:r w:rsidR="00FF51E0">
        <w:t>Tina Grgas</w:t>
      </w:r>
    </w:p>
    <w:p w:rsidRDefault="00833DED" w:rsidP="00833DED" w:rsidR="00833DED" w:rsidRPr="002F1FB3">
      <w:pPr>
        <w:tabs>
          <w:tab w:pos="0" w:val="left"/>
        </w:tabs>
      </w:pPr>
    </w:p>
    <w:p w:rsidRDefault="00833DED" w:rsidP="00833DED" w:rsidR="00833DED" w:rsidRPr="002F1FB3">
      <w:pPr>
        <w:tabs>
          <w:tab w:pos="0" w:val="left"/>
        </w:tabs>
      </w:pPr>
    </w:p>
    <w:p w:rsidRDefault="00833DED" w:rsidP="00FF51E0" w:rsidR="00833DED" w:rsidRPr="002F1FB3">
      <w:pPr>
        <w:tabs>
          <w:tab w:pos="0" w:val="left"/>
        </w:tabs>
      </w:pPr>
      <w:r w:rsidRPr="002F1FB3">
        <w:tab/>
      </w:r>
    </w:p>
    <w:p w:rsidRDefault="00833DED" w:rsidP="00833DED" w:rsidR="00833DED">
      <w:pPr>
        <w:tabs>
          <w:tab w:pos="0" w:val="left"/>
        </w:tabs>
      </w:pPr>
    </w:p>
    <w:p w:rsidRDefault="00833DED" w:rsidP="00833DED" w:rsidR="00833DED" w:rsidRPr="0022146E">
      <w:pPr>
        <w:tabs>
          <w:tab w:pos="0" w:val="left"/>
        </w:tabs>
      </w:pPr>
      <w:r>
        <w:lastRenderedPageBreak/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22146E" w:rsidR="00BC586F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F6B00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>
      <w:t>Poslovni broj 3 St-</w:t>
    </w:r>
    <w:r w:rsidR="00857AFB">
      <w:t>1051</w:t>
    </w:r>
    <w:r w:rsidR="00B27E81">
      <w:t>/</w:t>
    </w:r>
    <w:r w:rsidR="00C67208">
      <w:t>15-</w:t>
    </w:r>
    <w:r w:rsidR="00857AFB">
      <w:t>11</w:t>
    </w:r>
  </w:p>
  <w:p w:rsidRDefault="001F6B00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1F6B00"/>
    <w:rsid w:val="004447DD"/>
    <w:rsid w:val="00580B8F"/>
    <w:rsid w:val="00833DED"/>
    <w:rsid w:val="00857AFB"/>
    <w:rsid w:val="00B27E81"/>
    <w:rsid w:val="00B44624"/>
    <w:rsid w:val="00BC586F"/>
    <w:rsid w:val="00C67208"/>
    <w:rsid w:val="00CC7C3B"/>
    <w:rsid w:val="00CE5A69"/>
    <w:rsid w:val="00DD1D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78121.80</izvorni_sadrzaj>
    <derivirana_varijabla naziv="DomainObject.Predmet.InicijalnaVrijednost_1">78121.80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SOLARNE ELEKTRANE BUKOVICA d.o.o. za proizvodnju i usluge</izvorni_sadrzaj>
    <derivirana_varijabla naziv="DomainObject.Predmet.ProtustrankaFormated_1">  SOLARNE ELEKTRANE BUKOVICA d.o.o. za proizvodnju i usluge</derivirana_varijabla>
  </DomainObject.Predmet.ProtustrankaFormated>
  <DomainObject.Predmet.ProtustrankaFormatedOIB>
    <izvorni_sadrzaj>  SOLARNE ELEKTRANE BUKOVICA d.o.o. za proizvodnju i usluge, OIB 93532957186</izvorni_sadrzaj>
    <derivirana_varijabla naziv="DomainObject.Predmet.ProtustrankaFormatedOIB_1">  SOLARNE ELEKTRANE BUKOVICA d.o.o. za proizvodnju i usluge, OIB 93532957186</derivirana_varijabla>
  </DomainObject.Predmet.ProtustrankaFormatedOIB>
  <DomainObject.Predmet.ProtustrankaFormatedWithAdress>
    <izvorni_sadrzaj> SOLARNE ELEKTRANE BUKOVICA d.o.o. za proizvodnju i usluge, Petra Zoranića 61, 23243 Jasenice</izvorni_sadrzaj>
    <derivirana_varijabla naziv="DomainObject.Predmet.ProtustrankaFormatedWithAdress_1"> SOLARNE ELEKTRANE BUKOVICA d.o.o. za proizvodnju i usluge, Petra Zoranića 61, 23243 Jasenice</derivirana_varijabla>
  </DomainObject.Predmet.ProtustrankaFormatedWithAdress>
  <DomainObject.Predmet.ProtustrankaFormatedWithAdressOIB>
    <izvorni_sadrzaj> SOLARNE ELEKTRANE BUKOVICA d.o.o. za proizvodnju i usluge, OIB 93532957186, Petra Zoranića 61, 23243 Jasenice</izvorni_sadrzaj>
    <derivirana_varijabla naziv="DomainObject.Predmet.ProtustrankaFormatedWithAdressOIB_1"> SOLARNE ELEKTRANE BUKOVICA d.o.o. za proizvodnju i usluge, OIB 93532957186, Petra Zoranića 61, 23243 Jasenice</derivirana_varijabla>
  </DomainObject.Predmet.ProtustrankaFormatedWithAdressOIB>
  <DomainObject.Predmet.ProtustrankaWithAdress>
    <izvorni_sadrzaj>SOLARNE ELEKTRANE BUKOVICA d.o.o. za proizvodnju i usluge Petra Zoranića 61, 23243 Jasenice</izvorni_sadrzaj>
    <derivirana_varijabla naziv="DomainObject.Predmet.ProtustrankaWithAdress_1">SOLARNE ELEKTRANE BUKOVICA d.o.o. za proizvodnju i usluge Petra Zoranića 61, 23243 Jasenice</derivirana_varijabla>
  </DomainObject.Predmet.ProtustrankaWithAdress>
  <DomainObject.Predmet.ProtustrankaWithAdressOIB>
    <izvorni_sadrzaj>SOLARNE ELEKTRANE BUKOVICA d.o.o. za proizvodnju i usluge, OIB 93532957186, Petra Zoranića 61, 23243 Jasenice</izvorni_sadrzaj>
    <derivirana_varijabla naziv="DomainObject.Predmet.ProtustrankaWithAdressOIB_1">SOLARNE ELEKTRANE BUKOVICA d.o.o. za proizvodnju i usluge, OIB 93532957186, Petra Zoranića 61, 23243 Jasenice</derivirana_varijabla>
  </DomainObject.Predmet.ProtustrankaWithAdressOIB>
  <DomainObject.Predmet.ProtustrankaNazivFormated>
    <izvorni_sadrzaj>SOLARNE ELEKTRANE BUKOVICA d.o.o. za proizvodnju i usluge</izvorni_sadrzaj>
    <derivirana_varijabla naziv="DomainObject.Predmet.ProtustrankaNazivFormated_1">SOLARNE ELEKTRANE BUKOVICA d.o.o. za proizvodnju i usluge</derivirana_varijabla>
  </DomainObject.Predmet.ProtustrankaNazivFormated>
  <DomainObject.Predmet.ProtustrankaNazivFormatedOIB>
    <izvorni_sadrzaj>SOLARNE ELEKTRANE BUKOVICA d.o.o. za proizvodnju i usluge, OIB 93532957186</izvorni_sadrzaj>
    <derivirana_varijabla naziv="DomainObject.Predmet.ProtustrankaNazivFormatedOIB_1">SOLARNE ELEKTRANE BUKOVICA d.o.o. za proizvodnju i usluge, OIB 93532957186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SOLARNE ELEKTRANE BUKOVICA d.o.o. za proizvodnju i usluge</item>
    </izvorni_sadrzaj>
    <derivirana_varijabla naziv="DomainObject.Predmet.ProtuStrankaListFormated_1">
      <item>SOLARNE ELEKTRANE BUKOVICA d.o.o. za proizvodnju i usluge</item>
    </derivirana_varijabla>
  </DomainObject.Predmet.ProtuStrankaListFormated>
  <DomainObject.Predmet.ProtuStrankaListFormatedOIB>
    <izvorni_sadrzaj>
      <item>SOLARNE ELEKTRANE BUKOVICA d.o.o. za proizvodnju i usluge, OIB 93532957186</item>
    </izvorni_sadrzaj>
    <derivirana_varijabla naziv="DomainObject.Predmet.ProtuStrankaListFormatedOIB_1">
      <item>SOLARNE ELEKTRANE BUKOVICA d.o.o. za proizvodnju i usluge, OIB 93532957186</item>
    </derivirana_varijabla>
  </DomainObject.Predmet.ProtuStrankaListFormatedOIB>
  <DomainObject.Predmet.ProtuStrankaListFormatedWithAdress>
    <izvorni_sadrzaj>
      <item>SOLARNE ELEKTRANE BUKOVICA d.o.o. za proizvodnju i usluge, Petra Zoranića 61, 23243 Jasenice</item>
    </izvorni_sadrzaj>
    <derivirana_varijabla naziv="DomainObject.Predmet.ProtuStrankaListFormatedWithAdress_1">
      <item>SOLARNE ELEKTRANE BUKOVICA d.o.o. za proizvodnju i usluge, Petra Zoranića 61, 23243 Jasenice</item>
    </derivirana_varijabla>
  </DomainObject.Predmet.ProtuStrankaListFormatedWithAdress>
  <DomainObject.Predmet.ProtuStrankaListFormatedWithAdressOIB>
    <izvorni_sadrzaj>
      <item>SOLARNE ELEKTRANE BUKOVICA d.o.o. za proizvodnju i usluge, OIB 93532957186, Petra Zoranića 61, 23243 Jasenice</item>
    </izvorni_sadrzaj>
    <derivirana_varijabla naziv="DomainObject.Predmet.ProtuStrankaListFormatedWithAdressOIB_1">
      <item>SOLARNE ELEKTRANE BUKOVICA d.o.o. za proizvodnju i usluge, OIB 93532957186, Petra Zoranića 61, 23243 Jasenice</item>
    </derivirana_varijabla>
  </DomainObject.Predmet.ProtuStrankaListFormatedWithAdressOIB>
  <DomainObject.Predmet.ProtuStrankaListNazivFormated>
    <izvorni_sadrzaj>
      <item>SOLARNE ELEKTRANE BUKOVICA d.o.o. za proizvodnju i usluge</item>
    </izvorni_sadrzaj>
    <derivirana_varijabla naziv="DomainObject.Predmet.ProtuStrankaListNazivFormated_1">
      <item>SOLARNE ELEKTRANE BUKOVICA d.o.o. za proizvodnju i usluge</item>
    </derivirana_varijabla>
  </DomainObject.Predmet.ProtuStrankaListNazivFormated>
  <DomainObject.Predmet.ProtuStrankaListNazivFormatedOIB>
    <izvorni_sadrzaj>
      <item>SOLARNE ELEKTRANE BUKOVICA d.o.o. za proizvodnju i usluge, OIB 93532957186</item>
    </izvorni_sadrzaj>
    <derivirana_varijabla naziv="DomainObject.Predmet.ProtuStrankaListNazivFormatedOIB_1">
      <item>SOLARNE ELEKTRANE BUKOVICA d.o.o. za proizvodnju i usluge, OIB 93532957186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SOLARNE ELEKTRANE BUKOVICA d.o.o. za proizvodnju i usluge</izvorni_sadrzaj>
    <derivirana_varijabla naziv="DomainObject.Predmet.ProtustrankaIDrugi_1">SOLARNE ELEKTRANE BUKOVICA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SOLARNE ELEKTRANE BUKOVICA d.o.o. za proizvodnju i usluge, OIB 93532957186, Petra Zoranića 61, 23243 Jasenice</izvorni_sadrzaj>
    <derivirana_varijabla naziv="DomainObject.Predmet.ProtustrankaIDrugiAdressOIB_1">SOLARNE ELEKTRANE BUKOVICA d.o.o. za proizvodnju i usluge, OIB 93532957186, Petra Zoranića 61,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SOLARNE ELEKTRANE BUKOVICA d.o.o. za proizvodnju i usluge</item>
    </izvorni_sadrzaj>
    <derivirana_varijabla naziv="DomainObject.Predmet.SudioniciListNaziv_1">
      <item>FINA</item>
      <item>SOLARNE ELEKTRANE BUKOVICA d.o.o. za proizvodnju i usluge</item>
    </derivirana_varijabla>
  </DomainObject.Predmet.SudioniciListNaziv>
  <DomainObject.Predmet.SudioniciListAdressOIB>
    <izvorni_sadrzaj>
      <item>FINA, OIB 85821130368</item>
      <item>SOLARNE ELEKTRANE BUKOVICA d.o.o. za proizvodnju i usluge, OIB 93532957186, Petra Zoranića 61,23243 Jasenice</item>
    </izvorni_sadrzaj>
    <derivirana_varijabla naziv="DomainObject.Predmet.SudioniciListAdressOIB_1">
      <item>FINA, OIB 85821130368</item>
      <item>SOLARNE ELEKTRANE BUKOVICA d.o.o. za proizvodnju i usluge, OIB 93532957186, Petra Zoranića 61,23243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93532957186</item>
    </izvorni_sadrzaj>
    <derivirana_varijabla naziv="DomainObject.Predmet.SudioniciListNazivOIB_1">
      <item>, OIB 85821130368</item>
      <item>, OIB 93532957186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2168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2016-02-24T09:08:00Z</dcterms:created>
  <dc:creator>Tina Grgas</dc:creator>
  <cp:lastModifiedBy>Martina Kalmeta</cp:lastModifiedBy>
  <cp:lastPrinted>2016-02-12T09:27:00Z</cp:lastPrinted>
  <dcterms:modified xmlns:xsi="http://www.w3.org/2001/XMLSchema-instance" xsi:type="dcterms:W3CDTF">2016-02-25T07:24:00Z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