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5692" w14:paraId="1015692" w:rsidRDefault="004F3EB6" w:rsidP="00910611" w:rsidR="004F3E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EB6" w:rsidP="00910611" w:rsidR="004F3EB6">
      <w:r>
        <w:rPr>
          <w:rFonts w:eastAsia="MS Mincho"/>
        </w:rPr>
        <w:t>REPUBLIKA HRVATSKA</w:t>
      </w:r>
    </w:p>
    <w:p w:rsidRDefault="004F3EB6" w:rsidP="00910611" w:rsidR="004F3EB6">
      <w:r>
        <w:rPr>
          <w:rFonts w:eastAsia="MS Mincho"/>
        </w:rPr>
        <w:t>TRGOVAČKI SUD U RIJECI</w:t>
      </w:r>
    </w:p>
    <w:p w:rsidRDefault="004F3EB6" w:rsidR="004F3EB6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F3EB6" w:rsidR="004F3EB6">
      <w:pPr>
        <w:rPr>
          <w:rFonts w:eastAsia="MS Mincho"/>
        </w:rPr>
      </w:pPr>
    </w:p>
    <w:p w:rsidRDefault="004F3EB6" w:rsidR="004F3EB6" w:rsidRPr="00910611">
      <w:pPr>
        <w:rPr>
          <w:rFonts w:eastAsia="MS Mincho"/>
        </w:rPr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6237AE">
        <w:t>NATURA DEI NUOVA j.d.o.o. za njegu i održavanje tijela Kastav (Grad Kastav), Ćikovići 94, OIB: 83625414951, MBS: 040332358</w:t>
      </w:r>
      <w:r w:rsidRPr="006319A6">
        <w:t xml:space="preserve">, dana </w:t>
      </w:r>
      <w:r w:rsidR="000078AB">
        <w:t>2</w:t>
      </w:r>
      <w:r w:rsidR="00B20AB5">
        <w:t>1</w:t>
      </w:r>
      <w:r w:rsidRPr="006319A6">
        <w:t xml:space="preserve">. ožujka 2016.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6237AE">
        <w:t>NATURA DEI NUOVA j.d.o.o. za njegu i održavanje tijela Kastav (Grad Kastav), Ćikovići 94, OIB: 83625414951, MBS: 040332358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0078AB">
        <w:t>2</w:t>
      </w:r>
      <w:r w:rsidR="00B20AB5">
        <w:t>1</w:t>
      </w:r>
      <w:r w:rsidR="00906C6A" w:rsidRPr="00F4344B">
        <w:t>. ožujka</w:t>
      </w:r>
      <w:r w:rsidR="002F3701" w:rsidRPr="00F4344B">
        <w:t xml:space="preserve"> 2017</w:t>
      </w:r>
      <w:r w:rsidRPr="00F4344B">
        <w:t xml:space="preserve">. godine u </w:t>
      </w:r>
      <w:r w:rsidR="002378E4">
        <w:t>1</w:t>
      </w:r>
      <w:r w:rsidR="00BC2581">
        <w:t>3</w:t>
      </w:r>
      <w:r w:rsidRPr="00F4344B">
        <w:t>,</w:t>
      </w:r>
      <w:r w:rsidR="00BC2581">
        <w:t>3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E71DE9" w:rsidRPr="00A4728E">
        <w:t>Mark</w:t>
      </w:r>
      <w:r w:rsidR="00E71DE9">
        <w:t>o</w:t>
      </w:r>
      <w:r w:rsidR="00E71DE9" w:rsidRPr="00A4728E">
        <w:t xml:space="preserve"> Zagor</w:t>
      </w:r>
      <w:r w:rsidR="00E71DE9">
        <w:t>a</w:t>
      </w:r>
      <w:r w:rsidR="00E71DE9" w:rsidRPr="00A4728E">
        <w:t>c, OIB: 82182414496, Ante Starčevića 5, Rijeka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6237AE">
        <w:t>NATURA DEI NUOVA j.d.o.o. za njegu i održavanje tijela Kastav (Grad Kastav), Ćikovići 94, OIB: 83625414951, MBS: 040332358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6237AE">
        <w:t>833</w:t>
      </w:r>
      <w:r w:rsidR="00723C61" w:rsidRPr="00F4344B">
        <w:t>/2016</w:t>
      </w:r>
      <w:r w:rsidR="00A2797A" w:rsidRPr="00F4344B">
        <w:t>-</w:t>
      </w:r>
      <w:r w:rsidR="006237AE">
        <w:t>8</w:t>
      </w:r>
      <w:r w:rsidRPr="00F4344B">
        <w:t xml:space="preserve"> od </w:t>
      </w:r>
      <w:r w:rsidR="006237AE">
        <w:t>30</w:t>
      </w:r>
      <w:r w:rsidR="00B20AB5">
        <w:t>. siječnja 2017</w:t>
      </w:r>
      <w:r w:rsidRPr="00F4344B">
        <w:t xml:space="preserve">. godine o imenovanju privremenog stečajnog upravitelja </w:t>
      </w:r>
      <w:r w:rsidR="00E71DE9" w:rsidRPr="00A4728E">
        <w:t>Mark</w:t>
      </w:r>
      <w:r w:rsidR="00E71DE9">
        <w:t>a</w:t>
      </w:r>
      <w:r w:rsidR="00E71DE9" w:rsidRPr="00A4728E">
        <w:t xml:space="preserve"> Zagorc</w:t>
      </w:r>
      <w:r w:rsidR="00E71DE9">
        <w:t>a</w:t>
      </w:r>
      <w:r w:rsidR="00E71DE9" w:rsidRPr="00A4728E">
        <w:t>, OIB: 82182414496, Ante Starčevića 5, Rijeka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6237AE">
        <w:t>NATURA DEI NUOVA j.d.o.o. za njegu i održavanje tijela Kastav (Grad Kastav), Ćikovići 94, OIB: 83625414951, MBS: 040332358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6237AE">
        <w:rPr>
          <w:bCs/>
        </w:rPr>
        <w:t>833</w:t>
      </w:r>
      <w:r w:rsidR="00A2797A">
        <w:rPr>
          <w:bCs/>
        </w:rPr>
        <w:t>/2016</w:t>
      </w:r>
      <w:r w:rsidR="005B571B">
        <w:rPr>
          <w:bCs/>
        </w:rPr>
        <w:t>-</w:t>
      </w:r>
      <w:r w:rsidR="006237AE">
        <w:rPr>
          <w:bCs/>
        </w:rPr>
        <w:t>3</w:t>
      </w:r>
      <w:r w:rsidR="00B04834">
        <w:rPr>
          <w:bCs/>
        </w:rPr>
        <w:t xml:space="preserve"> od </w:t>
      </w:r>
      <w:r w:rsidR="00E71DE9">
        <w:rPr>
          <w:bCs/>
        </w:rPr>
        <w:t>16</w:t>
      </w:r>
      <w:r w:rsidR="009A4F32">
        <w:rPr>
          <w:bCs/>
        </w:rPr>
        <w:t xml:space="preserve">. </w:t>
      </w:r>
      <w:r w:rsidR="00B20AB5">
        <w:rPr>
          <w:bCs/>
        </w:rPr>
        <w:t>siječnja 2017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>dužnikom</w:t>
      </w:r>
      <w:r w:rsidR="00A2797A">
        <w:rPr>
          <w:bCs/>
        </w:rPr>
        <w:t xml:space="preserve"> </w:t>
      </w:r>
      <w:r w:rsidR="00462412">
        <w:t>NATURA DEI NUOVA j.d.o.o. za njegu i održavanje tijela Kastav (Grad Kastav), Ćikovići 94, OIB: 83625414951, MBS: 040332358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462412">
        <w:t>2</w:t>
      </w:r>
      <w:r w:rsidR="009A4F32">
        <w:t>. prosinca</w:t>
      </w:r>
      <w:r w:rsidR="006B5716">
        <w:t xml:space="preserve">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9A4F32">
        <w:rPr>
          <w:bCs/>
        </w:rPr>
        <w:t>2</w:t>
      </w:r>
      <w:r w:rsidR="000078AB">
        <w:rPr>
          <w:bCs/>
        </w:rPr>
        <w:t>8</w:t>
      </w:r>
      <w:r w:rsidR="00D912DD">
        <w:rPr>
          <w:bCs/>
        </w:rPr>
        <w:t>. veljače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462412">
        <w:rPr>
          <w:bCs/>
        </w:rPr>
        <w:t>2</w:t>
      </w:r>
      <w:r w:rsidR="00E71DE9">
        <w:rPr>
          <w:bCs/>
        </w:rPr>
        <w:t>9.000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0078AB">
        <w:rPr>
          <w:bCs/>
        </w:rPr>
        <w:t>2</w:t>
      </w:r>
      <w:r w:rsidR="00B20AB5">
        <w:rPr>
          <w:bCs/>
        </w:rPr>
        <w:t>1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sectPr w:rsidSect="00E21176" w:rsidR="00CE6FC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F12" w:rsidR="00E66F12">
      <w:r>
        <w:separator/>
      </w:r>
    </w:p>
  </w:endnote>
  <w:endnote w:id="0" w:type="continuationSeparator">
    <w:p w:rsidRDefault="00E66F12" w:rsidR="00E66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761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F12" w:rsidR="00E66F12">
      <w:r>
        <w:separator/>
      </w:r>
    </w:p>
  </w:footnote>
  <w:footnote w:id="0" w:type="continuationSeparator">
    <w:p w:rsidRDefault="00E66F12" w:rsidR="00E66F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6237AE">
      <w:t>833</w:t>
    </w:r>
    <w:r w:rsidR="00A2797A">
      <w:t>/2016</w:t>
    </w:r>
    <w:r w:rsidR="00BC2581">
      <w:t>-15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03A9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A761D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2412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3EB6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AE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581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66F12"/>
    <w:rsid w:val="00E71932"/>
    <w:rsid w:val="00E71BEC"/>
    <w:rsid w:val="00E71DE9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F3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F3E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F3EB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4F3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E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F3E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3EB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DEI NUOVA j.d.o.o.</izvorni_sadrzaj>
    <derivirana_varijabla naziv="DomainObject.Predmet.ProtustrankaFormated_1">  NATURA DEI NUOVA j.d.o.o.</derivirana_varijabla>
  </DomainObject.Predmet.ProtustrankaFormated>
  <DomainObject.Predmet.ProtustrankaFormatedOIB>
    <izvorni_sadrzaj>  NATURA DEI NUOVA j.d.o.o., OIB 83625414951</izvorni_sadrzaj>
    <derivirana_varijabla naziv="DomainObject.Predmet.ProtustrankaFormatedOIB_1">  NATURA DEI NUOVA j.d.o.o., OIB 83625414951</derivirana_varijabla>
  </DomainObject.Predmet.ProtustrankaFormatedOIB>
  <DomainObject.Predmet.ProtustrankaFormatedWithAdress>
    <izvorni_sadrzaj> NATURA DEI NUOVA j.d.o.o., Ćikovići 94, 51215 Kastav</izvorni_sadrzaj>
    <derivirana_varijabla naziv="DomainObject.Predmet.ProtustrankaFormatedWithAdress_1"> NATURA DEI NUOVA j.d.o.o., Ćikovići 94, 51215 Kastav</derivirana_varijabla>
  </DomainObject.Predmet.ProtustrankaFormatedWithAdress>
  <DomainObject.Predmet.ProtustrankaFormatedWithAdressOIB>
    <izvorni_sadrzaj> NATURA DEI NUOVA j.d.o.o., OIB 83625414951, Ćikovići 94, 51215 Kastav</izvorni_sadrzaj>
    <derivirana_varijabla naziv="DomainObject.Predmet.ProtustrankaFormatedWithAdressOIB_1"> NATURA DEI NUOVA j.d.o.o., OIB 83625414951, Ćikovići 94, 51215 Kastav</derivirana_varijabla>
  </DomainObject.Predmet.ProtustrankaFormatedWithAdressOIB>
  <DomainObject.Predmet.ProtustrankaWithAdress>
    <izvorni_sadrzaj>NATURA DEI NUOVA j.d.o.o. Ćikovići 94, 51215 Kastav</izvorni_sadrzaj>
    <derivirana_varijabla naziv="DomainObject.Predmet.ProtustrankaWithAdress_1">NATURA DEI NUOVA j.d.o.o. Ćikovići 94, 51215 Kastav</derivirana_varijabla>
  </DomainObject.Predmet.ProtustrankaWithAdress>
  <DomainObject.Predmet.ProtustrankaWithAdressOIB>
    <izvorni_sadrzaj>NATURA DEI NUOVA j.d.o.o., OIB 83625414951, Ćikovići 94, 51215 Kastav</izvorni_sadrzaj>
    <derivirana_varijabla naziv="DomainObject.Predmet.ProtustrankaWithAdressOIB_1">NATURA DEI NUOVA j.d.o.o., OIB 83625414951, Ćikovići 94, 51215 Kastav</derivirana_varijabla>
  </DomainObject.Predmet.ProtustrankaWithAdressOIB>
  <DomainObject.Predmet.ProtustrankaNazivFormated>
    <izvorni_sadrzaj>NATURA DEI NUOVA j.d.o.o.</izvorni_sadrzaj>
    <derivirana_varijabla naziv="DomainObject.Predmet.ProtustrankaNazivFormated_1">NATURA DEI NUOVA j.d.o.o.</derivirana_varijabla>
  </DomainObject.Predmet.ProtustrankaNazivFormated>
  <DomainObject.Predmet.ProtustrankaNazivFormatedOIB>
    <izvorni_sadrzaj>NATURA DEI NUOVA j.d.o.o., OIB 83625414951</izvorni_sadrzaj>
    <derivirana_varijabla naziv="DomainObject.Predmet.ProtustrankaNazivFormatedOIB_1">NATURA DEI NUOVA j.d.o.o., OIB 83625414951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NATURA DEI NUOVA j.d.o.o.</item>
    </izvorni_sadrzaj>
    <derivirana_varijabla naziv="DomainObject.Predmet.ProtuStrankaListFormated_1">
      <item>NATURA DEI NUOVA j.d.o.o.</item>
    </derivirana_varijabla>
  </DomainObject.Predmet.ProtuStrankaListFormated>
  <DomainObject.Predmet.ProtuStrankaListFormatedOIB>
    <izvorni_sadrzaj>
      <item>NATURA DEI NUOVA j.d.o.o., OIB 83625414951</item>
    </izvorni_sadrzaj>
    <derivirana_varijabla naziv="DomainObject.Predmet.ProtuStrankaListFormatedOIB_1">
      <item>NATURA DEI NUOVA j.d.o.o., OIB 83625414951</item>
    </derivirana_varijabla>
  </DomainObject.Predmet.ProtuStrankaListFormatedOIB>
  <DomainObject.Predmet.ProtuStrankaListFormatedWithAdress>
    <izvorni_sadrzaj>
      <item>NATURA DEI NUOVA j.d.o.o., Ćikovići 94, 51215 Kastav</item>
    </izvorni_sadrzaj>
    <derivirana_varijabla naziv="DomainObject.Predmet.ProtuStrankaListFormatedWithAdress_1">
      <item>NATURA DEI NUOVA j.d.o.o., Ćikovići 94, 51215 Kastav</item>
    </derivirana_varijabla>
  </DomainObject.Predmet.ProtuStrankaListFormatedWithAdress>
  <DomainObject.Predmet.ProtuStrankaListFormatedWithAdressOIB>
    <izvorni_sadrzaj>
      <item>NATURA DEI NUOVA j.d.o.o., OIB 83625414951, Ćikovići 94, 51215 Kastav</item>
    </izvorni_sadrzaj>
    <derivirana_varijabla naziv="DomainObject.Predmet.ProtuStrankaListFormatedWithAdressOIB_1">
      <item>NATURA DEI NUOVA j.d.o.o., OIB 83625414951, Ćikovići 94, 51215 Kastav</item>
    </derivirana_varijabla>
  </DomainObject.Predmet.ProtuStrankaListFormatedWithAdressOIB>
  <DomainObject.Predmet.ProtuStrankaListNazivFormated>
    <izvorni_sadrzaj>
      <item>NATURA DEI NUOVA j.d.o.o.</item>
    </izvorni_sadrzaj>
    <derivirana_varijabla naziv="DomainObject.Predmet.ProtuStrankaListNazivFormated_1">
      <item>NATURA DEI NUOVA j.d.o.o.</item>
    </derivirana_varijabla>
  </DomainObject.Predmet.ProtuStrankaListNazivFormated>
  <DomainObject.Predmet.ProtuStrankaListNazivFormatedOIB>
    <izvorni_sadrzaj>
      <item>NATURA DEI NUOVA j.d.o.o., OIB 83625414951</item>
    </izvorni_sadrzaj>
    <derivirana_varijabla naziv="DomainObject.Predmet.ProtuStrankaListNazivFormatedOIB_1">
      <item>NATURA DEI NUOVA j.d.o.o., OIB 83625414951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NATURA DEI NUOVA j.d.o.o.</izvorni_sadrzaj>
    <derivirana_varijabla naziv="DomainObject.Predmet.ProtustrankaIDrugi_1">NATURA DEI NUOVA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NATURA DEI NUOVA j.d.o.o., OIB 83625414951, Ćikovići 94, 51215 Kastav</izvorni_sadrzaj>
    <derivirana_varijabla naziv="DomainObject.Predmet.ProtustrankaIDrugiAdressOIB_1">NATURA DEI NUOVA j.d.o.o., OIB 83625414951, Ćikovići 94,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NATURA DEI NUOVA j.d.o.o.</item>
    </izvorni_sadrzaj>
    <derivirana_varijabla naziv="DomainObject.Predmet.SudioniciListNaziv_1">
      <item>FINA  Rijeka</item>
      <item>NATURA DEI NUOVA j.d.o.o.</item>
    </derivirana_varijabla>
  </DomainObject.Predmet.SudioniciListNaziv>
  <DomainObject.Predmet.SudioniciListAdressOIB>
    <izvorni_sadrzaj>
      <item>FINA  Rijeka, OIB 85821130368, Frana Kurelca 8,51000 Rijeka</item>
      <item>NATURA DEI NUOVA j.d.o.o., OIB 83625414951, Ćikovići 94,51215 Kastav</item>
    </izvorni_sadrzaj>
    <derivirana_varijabla naziv="DomainObject.Predmet.SudioniciListAdressOIB_1">
      <item>FINA  Rijeka, OIB 85821130368, Frana Kurelca 8,51000 Rijeka</item>
      <item>NATURA DEI NUOVA j.d.o.o., OIB 83625414951, Ćikovići 94,51215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83625414951</item>
    </izvorni_sadrzaj>
    <derivirana_varijabla naziv="DomainObject.Predmet.SudioniciListNazivOIB_1">
      <item>, OIB 85821130368</item>
      <item>, OIB 83625414951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E7883-75B6-4F49-96EE-79769042F4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793</properties:Words>
  <properties:Characters>4288</properties:Characters>
  <properties:Lines>95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2017-03-21T12:07:00Z</dcterms:created>
  <dc:creator>korlevicd</dc:creator>
  <cp:lastModifiedBy>Danijela Fumić</cp:lastModifiedBy>
  <cp:lastPrinted>2017-03-21T12:07:00Z</cp:lastPrinted>
  <dcterms:modified xmlns:xsi="http://www.w3.org/2001/XMLSchema-instance" xsi:type="dcterms:W3CDTF">2017-03-21T12:10:00Z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