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0212" w14:paraId="2640212" w:rsidRDefault="00AE649C" w:rsidP="00691B63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691B63" w:rsidP="00691B63" w:rsidR="00AE649C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91B63" w:rsidP="00691B63" w:rsidR="00691B63">
      <w:pPr>
        <w:pStyle w:val="Bezproreda"/>
      </w:pPr>
      <w:r>
        <w:t>TRGOVAČKI SUD U VARAŽDINU</w:t>
      </w:r>
    </w:p>
    <w:p w:rsidRDefault="00691B63" w:rsidP="00691B63" w:rsidR="00691B63">
      <w:pPr>
        <w:pStyle w:val="Bezproreda"/>
      </w:pPr>
      <w:r>
        <w:t>42000 Varaždin, Ul. braće Radić 2</w:t>
      </w:r>
    </w:p>
    <w:p w:rsidRDefault="00691B63" w:rsidP="00691B63" w:rsidR="00691B63">
      <w:pPr>
        <w:pStyle w:val="Bezproreda"/>
      </w:pPr>
    </w:p>
    <w:p w:rsidRDefault="00691B63" w:rsidP="00691B63" w:rsidR="00691B63">
      <w:pPr>
        <w:jc w:val="both"/>
      </w:pPr>
      <w:r>
        <w:tab/>
      </w:r>
      <w:r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>
        <w:t>SUNCOKRET PEKARA d.o.o., OIB 96377150898, Čakovec, Kalnička 19</w:t>
      </w:r>
      <w:r>
        <w:t xml:space="preserve">, dana  </w:t>
      </w:r>
      <w:r>
        <w:t xml:space="preserve">9. veljače </w:t>
      </w:r>
      <w:r>
        <w:t>2016. godine temeljem čl. 430 Stečajnog zakona („Narodne novine“ 71/15, u daljnjem tekstu SZ) objavljuje sljedeći</w:t>
      </w:r>
    </w:p>
    <w:p w:rsidRDefault="00691B63" w:rsidP="00691B63" w:rsidR="00691B63">
      <w:pPr>
        <w:jc w:val="center"/>
      </w:pPr>
    </w:p>
    <w:p w:rsidRDefault="00691B63" w:rsidP="00691B63" w:rsidR="00691B63">
      <w:pPr>
        <w:jc w:val="center"/>
      </w:pPr>
      <w:r>
        <w:t>OGLAS</w:t>
      </w:r>
    </w:p>
    <w:p w:rsidRDefault="00691B63" w:rsidP="00691B63" w:rsidR="00691B63"/>
    <w:p w:rsidRDefault="00691B63" w:rsidP="00691B63" w:rsidR="00691B63">
      <w:pPr>
        <w:jc w:val="both"/>
      </w:pPr>
      <w:r>
        <w:t>I/</w:t>
      </w:r>
      <w:r>
        <w:tab/>
        <w:t xml:space="preserve">Utvrđuje se da ukupni iznos evidentiranog duga dužnika SUNCOKRET PEKARA d.o.o., OIB 96377150898, Čakovec, Kalnička 19, iznosi </w:t>
      </w:r>
      <w:r>
        <w:t>156.815,42</w:t>
      </w:r>
      <w:r>
        <w:t xml:space="preserve"> kn.</w:t>
      </w:r>
    </w:p>
    <w:p w:rsidRDefault="00691B63" w:rsidP="00691B63" w:rsidR="00691B63">
      <w:pPr>
        <w:jc w:val="both"/>
      </w:pPr>
    </w:p>
    <w:p w:rsidRDefault="00691B63" w:rsidP="00691B63" w:rsidR="00691B63">
      <w:pPr>
        <w:jc w:val="both"/>
      </w:pPr>
      <w:r>
        <w:t>II/</w:t>
      </w:r>
      <w:r>
        <w:tab/>
        <w:t xml:space="preserve"> Poziva se direktor dužnika</w:t>
      </w:r>
      <w:r>
        <w:t>, Kristijan Hamer, OIB 17236261643, iz Čakovca, Marije Jurić-Zagorke 14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691B63" w:rsidP="00691B63" w:rsidR="00691B63">
      <w:pPr>
        <w:jc w:val="both"/>
      </w:pPr>
    </w:p>
    <w:p w:rsidRDefault="00691B63" w:rsidP="00691B63" w:rsidR="00691B6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91B63" w:rsidP="00691B63" w:rsidR="00691B63"/>
    <w:p w:rsidRDefault="00691B63" w:rsidP="00691B63" w:rsidR="00691B6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691B63" w:rsidP="00691B63" w:rsidR="00691B63">
      <w:pPr>
        <w:jc w:val="both"/>
        <w:rPr>
          <w:color w:val="000000"/>
        </w:rPr>
      </w:pPr>
      <w:r>
        <w:tab/>
      </w:r>
    </w:p>
    <w:p w:rsidRDefault="00691B63" w:rsidP="00691B63" w:rsidR="00691B6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691B63" w:rsidP="00691B63" w:rsidR="00691B63">
      <w:pPr>
        <w:jc w:val="both"/>
      </w:pPr>
    </w:p>
    <w:p w:rsidRDefault="00691B63" w:rsidP="00691B63" w:rsidR="00691B63">
      <w:pPr>
        <w:jc w:val="center"/>
      </w:pPr>
      <w:r>
        <w:t xml:space="preserve">U Varaždinu </w:t>
      </w:r>
      <w:r>
        <w:t xml:space="preserve">9. veljače </w:t>
      </w:r>
      <w:r>
        <w:t>2016.</w:t>
      </w:r>
    </w:p>
    <w:p w:rsidRDefault="00691B63" w:rsidP="00691B63" w:rsidR="00691B63">
      <w:pPr>
        <w:jc w:val="both"/>
      </w:pPr>
    </w:p>
    <w:p w:rsidRDefault="00691B63" w:rsidP="00691B63" w:rsidR="00691B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91B63" w:rsidP="00691B63" w:rsidR="00691B63"/>
    <w:p w:rsidRDefault="00691B63" w:rsidP="00691B63" w:rsidR="00691B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>
        <w:t>, v.r.</w:t>
      </w:r>
    </w:p>
    <w:p w:rsidRDefault="00691B63" w:rsidP="00691B63" w:rsidR="00691B63" w:rsidRPr="00B76F3C">
      <w:pPr>
        <w:pStyle w:val="Bezproreda"/>
      </w:pPr>
    </w:p>
    <w:p w:rsidRDefault="00EA1C6D" w:rsidP="00691B63" w:rsidR="00DA0242">
      <w:pPr>
        <w:pStyle w:val="SudSjedite"/>
      </w:pPr>
      <w:r>
        <w:tab/>
      </w:r>
    </w:p>
    <w:sectPr w:rsidSect="00691B63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B63" w:rsidP="00691B63" w:rsidR="008333A9">
    <w:pPr>
      <w:pStyle w:val="Bezproreda"/>
      <w:jc w:val="right"/>
    </w:pPr>
    <w:r>
      <w:rPr>
        <w:rStyle w:val="PozadinaSvijetloCrvena"/>
        <w:shd w:fill="auto" w:color="auto" w:val="clear"/>
      </w:rPr>
      <w:t>Poslovni broj: ST-1042/15-4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B63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91B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91B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368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St-1042/2015-4</izvorni_sadrzaj>
    <derivirana_varijabla naziv="DomainObject.Oznaka_1">St-1042/2015-4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SUNCOKRET PEKARA društvo s ograničenom odgovornošću za proizvodnju, trgovinu i usluge zastupanog po punomoćniku Kristijan Hamer</izvorni_sadrzaj>
    <derivirana_varijabla naziv="DomainObject.Predmet.ProtustrankaFormated_1">  SUNCOKRET PEKARA društvo s ograničenom odgovornošću za proizvodnju, trgovinu i usluge zastupanog po punomoćniku Kristijan Hamer</derivirana_varijabla>
  </DomainObject.Predmet.ProtustrankaFormated>
  <DomainObject.Predmet.ProtustrankaFormatedOIB>
    <izvorni_sadrzaj>  SUNCOKRET PEKARA društvo s ograničenom odgovornošću za proizvodnju, trgovinu i usluge, OIB 96377150898 zastupanog po punomoćniku Kristijan Hamer</izvorni_sadrzaj>
    <derivirana_varijabla naziv="DomainObject.Predmet.ProtustrankaFormatedOIB_1">  SUNCOKRET PEKARA društvo s ograničenom odgovornošću za proizvodnju, trgovinu i usluge, OIB 96377150898 zastupanog po punomoćniku Kristijan Hamer</derivirana_varijabla>
  </DomainObject.Predmet.ProtustrankaFormatedOIB>
  <DomainObject.Predmet.ProtustrankaFormatedWithAdress>
    <izvorni_sadrzaj> SUNCOKRET PEKARA društvo s ograničenom odgovornošću za proizvodnju, trgovinu i usluge, Kalnička 19, 40000 Čakovec zastupanog po punomoćniku Kristijan Hamer</izvorni_sadrzaj>
    <derivirana_varijabla naziv="DomainObject.Predmet.ProtustrankaFormatedWithAdress_1"> SUNCOKRET PEKARA društvo s ograničenom odgovornošću za proizvodnju, trgovinu i usluge, Kalnička 19, 40000 Čakovec zastupanog po punomoćniku Kristijan Hamer</derivirana_varijabla>
  </DomainObject.Predmet.ProtustrankaFormatedWithAdress>
  <DomainObject.Predmet.ProtustrankaFormatedWithAdressOIB>
    <izvorni_sadrzaj> SUNCOKRET PEKARA društvo s ograničenom odgovornošću za proizvodnju, trgovinu i usluge, OIB 96377150898, Kalnička 19, 40000 Čakovec zastupanog po punomoćniku Kristijan Hamer</izvorni_sadrzaj>
    <derivirana_varijabla naziv="DomainObject.Predmet.ProtustrankaFormatedWithAdressOIB_1"> SUNCOKRET PEKARA društvo s ograničenom odgovornošću za proizvodnju, trgovinu i usluge, OIB 96377150898, Kalnička 19, 40000 Čakovec zastupanog po punomoćniku Kristijan Hamer</derivirana_varijabla>
  </DomainObject.Predmet.ProtustrankaFormatedWithAdressOIB>
  <DomainObject.Predmet.ProtustrankaWithAdress>
    <izvorni_sadrzaj>SUNCOKRET PEKARA društvo s ograničenom odgovornošću za proizvodnju, trgovinu i usluge Kalnička 19, 40000 Čakovec</izvorni_sadrzaj>
    <derivirana_varijabla naziv="DomainObject.Predmet.ProtustrankaWithAdress_1">SUNCOKRET PEKARA društvo s ograničenom odgovornošću za proizvodnju, trgovinu i usluge Kalnička 19, 40000 Čakovec</derivirana_varijabla>
  </DomainObject.Predmet.ProtustrankaWithAdress>
  <DomainObject.Predmet.ProtustrankaWithAdressOIB>
    <izvorni_sadrzaj>SUNCOKRET PEKARA društvo s ograničenom odgovornošću za proizvodnju, trgovinu i usluge, OIB 96377150898, Kalnička 19, 40000 Čakovec</izvorni_sadrzaj>
    <derivirana_varijabla naziv="DomainObject.Predmet.ProtustrankaWithAdressOIB_1">SUNCOKRET PEKARA društvo s ograničenom odgovornošću za proizvodnju, trgovinu i usluge, OIB 96377150898, Kalnička 19, 40000 Čakovec</derivirana_varijabla>
  </DomainObject.Predmet.ProtustrankaWithAdressOIB>
  <DomainObject.Predmet.ProtustrankaNazivFormated>
    <izvorni_sadrzaj>SUNCOKRET PEKARA društvo s ograničenom odgovornošću za proizvodnju, trgovinu i usluge</izvorni_sadrzaj>
    <derivirana_varijabla naziv="DomainObject.Predmet.ProtustrankaNazivFormated_1">SUNCOKRET PEKARA društvo s ograničenom odgovornošću za proizvodnju, trgovinu i usluge</derivirana_varijabla>
  </DomainObject.Predmet.ProtustrankaNazivFormated>
  <DomainObject.Predmet.ProtustrankaNazivFormatedOIB>
    <izvorni_sadrzaj>SUNCOKRET PEKARA društvo s ograničenom odgovornošću za proizvodnju, trgovinu i usluge, OIB 96377150898</izvorni_sadrzaj>
    <derivirana_varijabla naziv="DomainObject.Predmet.ProtustrankaNazivFormatedOIB_1">SUNCOKRET PEKARA društvo s ograničenom odgovornošću za proizvodnju, trgovinu i usluge, OIB 96377150898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156815.42</izvorni_sadrzaj>
    <derivirana_varijabla naziv="DomainObject.Predmet.TrenutnaVrijednost_1">156815.42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SUNCOKRET PEKARA društvo s ograničenom odgovornošću za proizvodnju, trgovinu i usluge zastupanog po punomoćniku Kristijan Hamer</item>
    </izvorni_sadrzaj>
    <derivirana_varijabla naziv="DomainObject.Predmet.ProtuStrankaListFormated_1">
      <item>SUNCOKRET PEKARA društvo s ograničenom odgovornošću za proizvodnju, trgovinu i usluge zastupanog po punomoćniku Kristijan Hamer</item>
    </derivirana_varijabla>
  </DomainObject.Predmet.ProtuStrankaListFormated>
  <DomainObject.Predmet.ProtuStrankaListFormatedOIB>
    <izvorni_sadrzaj>
      <item>SUNCOKRET PEKARA društvo s ograničenom odgovornošću za proizvodnju, trgovinu i usluge, OIB 96377150898 zastupanog po punomoćniku Kristijan Hamer</item>
    </izvorni_sadrzaj>
    <derivirana_varijabla naziv="DomainObject.Predmet.ProtuStrankaListFormatedOIB_1">
      <item>SUNCOKRET PEKARA društvo s ograničenom odgovornošću za proizvodnju, trgovinu i usluge, OIB 96377150898 zastupanog po punomoćniku Kristijan Hamer</item>
    </derivirana_varijabla>
  </DomainObject.Predmet.ProtuStrankaListFormatedOIB>
  <DomainObject.Predmet.ProtuStrankaListFormatedWithAdress>
    <izvorni_sadrzaj>
      <item>SUNCOKRET PEKARA društvo s ograničenom odgovornošću za proizvodnju, trgovinu i usluge, Kalnička 19, 40000 Čakovec zastupanog po punomoćniku Kristijan Hamer</item>
    </izvorni_sadrzaj>
    <derivirana_varijabla naziv="DomainObject.Predmet.ProtuStrankaListFormatedWithAdress_1">
      <item>SUNCOKRET PEKARA društvo s ograničenom odgovornošću za proizvodnju, trgovinu i usluge, Kalnička 19, 40000 Čakovec zastupanog po punomoćniku Kristijan Hamer</item>
    </derivirana_varijabla>
  </DomainObject.Predmet.ProtuStrankaListFormatedWithAdress>
  <DomainObject.Predmet.ProtuStrankaListFormatedWithAdressOIB>
    <izvorni_sadrzaj>
      <item>SUNCOKRET PEKARA društvo s ograničenom odgovornošću za proizvodnju, trgovinu i usluge, OIB 96377150898, Kalnička 19, 40000 Čakovec zastupanog po punomoćniku Kristijan Hamer</item>
    </izvorni_sadrzaj>
    <derivirana_varijabla naziv="DomainObject.Predmet.ProtuStrankaListFormatedWithAdressOIB_1">
      <item>SUNCOKRET PEKARA društvo s ograničenom odgovornošću za proizvodnju, trgovinu i usluge, OIB 96377150898, Kalnička 19, 40000 Čakovec zastupanog po punomoćniku Kristijan Hamer</item>
    </derivirana_varijabla>
  </DomainObject.Predmet.ProtuStrankaListFormatedWithAdressOIB>
  <DomainObject.Predmet.ProtuStrankaListNazivFormated>
    <izvorni_sadrzaj>
      <item>SUNCOKRET PEKARA društvo s ograničenom odgovornošću za proizvodnju, trgovinu i usluge</item>
    </izvorni_sadrzaj>
    <derivirana_varijabla naziv="DomainObject.Predmet.ProtuStrankaListNazivFormated_1">
      <item>SUNCOKRET PEKARA društvo s ograničenom odgovornošću za proizvodnju, trgovinu i usluge</item>
    </derivirana_varijabla>
  </DomainObject.Predmet.ProtuStrankaListNazivFormated>
  <DomainObject.Predmet.ProtuStrankaListNazivFormatedOIB>
    <izvorni_sadrzaj>
      <item>SUNCOKRET PEKARA društvo s ograničenom odgovornošću za proizvodnju, trgovinu i usluge, OIB 96377150898</item>
    </izvorni_sadrzaj>
    <derivirana_varijabla naziv="DomainObject.Predmet.ProtuStrankaListNazivFormatedOIB_1">
      <item>SUNCOKRET PEKARA društvo s ograničenom odgovornošću za proizvodnju, trgovinu i usluge, OIB 96377150898</item>
    </derivirana_varijabla>
  </DomainObject.Predmet.ProtuStrankaListNazivFormatedOIB>
  <DomainObject.Predmet.OstaliListFormated>
    <izvorni_sadrzaj>
      <item>Sudski registar, Trgovački sud u Varaždinu</item>
      <item>E-oglasna ploča</item>
      <item>Kristijan Hamer punomoćnik sudionika u postupku SUNCOKRET PEKARA društvo s ograničenom odgovornošću za proizvodnju, trgovinu i usluge</item>
    </izvorni_sadrzaj>
    <derivirana_varijabla naziv="DomainObject.Predmet.OstaliListFormated_1">
      <item>Sudski registar, Trgovački sud u Varaždinu</item>
      <item>E-oglasna ploča</item>
      <item>Kristijan Hamer punomoćnik sudionika u postupku SUNCOKRET PEKARA društvo s ograničenom odgovornošću za proizvodnju, trgovinu i usluge</item>
    </derivirana_varijabla>
  </DomainObject.Predmet.OstaliListFormated>
  <DomainObject.Predmet.OstaliListFormatedOIB>
    <izvorni_sadrzaj>
      <item>Sudski registar, Trgovački sud u Varaždinu</item>
      <item>E-oglasna ploča</item>
      <item>Kristijan Hamer, OIB 17236261643 punomoćnik sudionika u postupku SUNCOKRET PEKARA društvo s ograničenom odgovornošću za proizvodnju, trgovinu i usluge</item>
    </izvorni_sadrzaj>
    <derivirana_varijabla naziv="DomainObject.Predmet.OstaliListFormatedOIB_1">
      <item>Sudski registar, Trgovački sud u Varaždinu</item>
      <item>E-oglasna ploča</item>
      <item>Kristijan Hamer, OIB 17236261643 punomoćnik sudionika u postupku SUNCOKRET PEKARA društvo s ograničenom odgovornošću za proizvodnju, trgovinu i usluge</item>
    </derivirana_varijabla>
  </DomainObject.Predmet.OstaliListFormatedOIB>
  <DomainObject.Predmet.OstaliListFormatedWithAdress>
    <izvorni_sadrzaj>
      <item>Sudski registar, Trgovački sud u Varaždinu</item>
      <item>E-oglasna ploča</item>
      <item>Kristijan Hamer, Marije Jurić-zagorke 14, 40000 Čakovec punomoćnik sudionika u postupku SUNCOKRET PEKARA društvo s ograničenom odgovornošću za proizvodnju, trgovinu i usluge</item>
    </izvorni_sadrzaj>
    <derivirana_varijabla naziv="DomainObject.Predmet.OstaliListFormatedWithAdress_1">
      <item>Sudski registar, Trgovački sud u Varaždinu</item>
      <item>E-oglasna ploča</item>
      <item>Kristijan Hamer, Marije Jurić-zagorke 14, 40000 Čakovec punomoćnik sudionika u postupku SUNCOKRET PEKARA društvo s ograničenom odgovornošću za proizvodnju, trgovinu i usluge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Kristijan Hamer, OIB 17236261643, Marije Jurić-zagorke 14, 40000 Čakovec punomoćnik sudionika u postupku SUNCOKRET PEKARA društvo s ograničenom odgovornošću za proizvodnju, trgovinu i usluge</item>
    </izvorni_sadrzaj>
    <derivirana_varijabla naziv="DomainObject.Predmet.OstaliListFormatedWithAdressOIB_1">
      <item>Sudski registar, Trgovački sud u Varaždinu</item>
      <item>E-oglasna ploča</item>
      <item>Kristijan Hamer, OIB 17236261643, Marije Jurić-zagorke 14, 40000 Čakovec punomoćnik sudionika u postupku SUNCOKRET PEKARA društvo s ograničenom odgovornošću za proizvodnju, trgovinu i usluge</item>
    </derivirana_varijabla>
  </DomainObject.Predmet.OstaliListFormatedWithAdressOIB>
  <DomainObject.Predmet.OstaliListNazivFormated>
    <izvorni_sadrzaj>
      <item>Sudski registar, Trgovački sud u Varaždinu</item>
      <item>E-oglasna ploča</item>
      <item>Kristijan Hamer</item>
    </izvorni_sadrzaj>
    <derivirana_varijabla naziv="DomainObject.Predmet.OstaliListNazivFormated_1">
      <item>Sudski registar, Trgovački sud u Varaždinu</item>
      <item>E-oglasna ploča</item>
      <item>Kristijan Hamer</item>
    </derivirana_varijabla>
  </DomainObject.Predmet.OstaliListNazivFormated>
  <DomainObject.Predmet.OstaliListNazivFormatedOIB>
    <izvorni_sadrzaj>
      <item>Sudski registar, Trgovački sud u Varaždinu</item>
      <item>E-oglasna ploča</item>
      <item>Kristijan Hamer, OIB 17236261643</item>
    </izvorni_sadrzaj>
    <derivirana_varijabla naziv="DomainObject.Predmet.OstaliListNazivFormatedOIB_1">
      <item>Sudski registar, Trgovački sud u Varaždinu</item>
      <item>E-oglasna ploča</item>
      <item>Kristijan Hamer, OIB 17236261643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St-1042/2015-4</izvorni_sadrzaj>
    <derivirana_varijabla naziv="DomainObject.PoslovniBrojDokumenta_1">St-1042/2015-4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SUNCOKRET PEKARA društvo s ograničenom odgovornošću za proizvodnju, trgovinu i usluge</izvorni_sadrzaj>
    <derivirana_varijabla naziv="DomainObject.Predmet.ProtustrankaIDrugi_1">SUNCOKRET PEKARA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SUNCOKRET PEKARA društvo s ograničenom odgovornošću za proizvodnju, trgovinu i usluge, OIB 96377150898, Kalnička 19, 40000 Čakovec</izvorni_sadrzaj>
    <derivirana_varijabla naziv="DomainObject.Predmet.ProtustrankaIDrugiAdressOIB_1">SUNCOKRET PEKARA društvo s ograničenom odgovornošću za proizvodnju, trgovinu i usluge, OIB 96377150898, Kalnička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SUNCOKRET PEKARA društvo s ograničenom odgovornošću za proizvodnju, trgovinu i usluge</item>
      <item>Sudski registar, Trgovački sud u Varaždinu</item>
      <item>E-oglasna ploča</item>
      <item>Kristijan Hamer</item>
    </izvorni_sadrzaj>
    <derivirana_varijabla naziv="DomainObject.Predmet.SudioniciListNaziv_1">
      <item>Financijska agencija</item>
      <item>SUNCOKRET PEKARA društvo s ograničenom odgovornošću za proizvodnju, trgovinu i usluge</item>
      <item>Sudski registar, Trgovački sud u Varaždinu</item>
      <item>E-oglasna ploča</item>
      <item>Kristijan Hamer</item>
    </derivirana_varijabla>
  </DomainObject.Predmet.SudioniciListNaziv>
  <DomainObject.Predmet.SudioniciListAdressOIB>
    <izvorni_sadrzaj>
      <item>Financijska agencija, OIB 85821130368, A. Cesarca 2,42000 Varaždin</item>
      <item>SUNCOKRET PEKARA društvo s ograničenom odgovornošću za proizvodnju, trgovinu i usluge, OIB 96377150898, Kalnička 19,40000 Čakovec</item>
      <item>Sudski registar, Trgovački sud u Varaždinu</item>
      <item>E-oglasna ploča</item>
      <item>Kristijan Hamer, OIB 17236261643, Marije Jurić-zagorke 14,40000 Čakovec</item>
    </izvorni_sadrzaj>
    <derivirana_varijabla naziv="DomainObject.Predmet.SudioniciListAdressOIB_1">
      <item>Financijska agencija, OIB 85821130368, A. Cesarca 2,42000 Varaždin</item>
      <item>SUNCOKRET PEKARA društvo s ograničenom odgovornošću za proizvodnju, trgovinu i usluge, OIB 96377150898, Kalnička 19,40000 Čakovec</item>
      <item>Sudski registar, Trgovački sud u Varaždinu</item>
      <item>E-oglasna ploča</item>
      <item>Kristijan Hamer, OIB 17236261643, Marije Jurić-zagorke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0B461-5510-4EFA-A182-0917B1A8A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1866</properties:Characters>
  <properties:Lines>46</properties:Lines>
  <properties:Paragraphs>13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2016-02-09T09:04:00Z</cp:lastPrinted>
  <dcterms:modified xmlns:xsi="http://www.w3.org/2001/XMLSchema-instance" xsi:type="dcterms:W3CDTF">2016-02-09T09:04:00Z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