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153B6" w:rsidR="003153B6">
        <w:tc>
          <w:tcPr>
            <w:tcW w:type="dxa" w:w="2985"/>
            <w:hideMark/>
          </w:tcPr>
          <w:p w:rsidRDefault="003153B6" w:rsidP="003153B6" w:rsidR="003153B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53B6" w:rsidP="003153B6" w:rsidR="003153B6">
            <w:pPr>
              <w:spacing w:after="0"/>
              <w:jc w:val="center"/>
            </w:pPr>
            <w:r>
              <w:t>Republika Hrvatska</w:t>
            </w:r>
          </w:p>
          <w:p w:rsidRDefault="003153B6" w:rsidP="003153B6" w:rsidR="003153B6">
            <w:pPr>
              <w:spacing w:after="0"/>
              <w:jc w:val="center"/>
            </w:pPr>
            <w:r>
              <w:t>Trgovački sud u Varaždinu</w:t>
            </w:r>
          </w:p>
          <w:p w:rsidRDefault="003153B6" w:rsidP="003153B6" w:rsidR="003153B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3ffcd3" w14:paraId="83ffcd3" w:rsidRDefault="003153B6" w:rsidP="003153B6" w:rsidR="003153B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153B6" w:rsidP="003153B6" w:rsidR="003153B6">
      <w:pPr>
        <w:spacing w:after="0"/>
        <w:ind w:left="5664"/>
      </w:pPr>
      <w:r>
        <w:t>Poslovni broj: 3 St-387/2018-8</w:t>
      </w:r>
    </w:p>
    <w:p w:rsidRDefault="003153B6" w:rsidP="003153B6" w:rsidR="003153B6">
      <w:pPr>
        <w:spacing w:after="0"/>
        <w:ind w:left="5664"/>
      </w:pPr>
    </w:p>
    <w:p w:rsidRDefault="003153B6" w:rsidP="003153B6" w:rsidR="003153B6">
      <w:pPr>
        <w:spacing w:after="0"/>
      </w:pPr>
    </w:p>
    <w:p w:rsidRDefault="003153B6" w:rsidP="003153B6" w:rsidR="003153B6">
      <w:pPr>
        <w:spacing w:after="0"/>
        <w:ind w:left="5664"/>
      </w:pPr>
    </w:p>
    <w:p w:rsidRDefault="003153B6" w:rsidP="003153B6" w:rsidR="003153B6">
      <w:pPr>
        <w:spacing w:after="0"/>
        <w:jc w:val="center"/>
      </w:pPr>
      <w:r>
        <w:t>R E P U B L I K A   H R V A T S K A</w:t>
      </w:r>
    </w:p>
    <w:p w:rsidRDefault="003153B6" w:rsidP="003153B6" w:rsidR="003153B6">
      <w:pPr>
        <w:spacing w:after="0"/>
        <w:rPr>
          <w:b/>
        </w:rPr>
      </w:pPr>
    </w:p>
    <w:p w:rsidRDefault="003153B6" w:rsidP="003153B6" w:rsidR="003153B6">
      <w:pPr>
        <w:spacing w:after="0"/>
        <w:jc w:val="center"/>
      </w:pPr>
      <w:r>
        <w:t>R J E Š E N J E</w:t>
      </w:r>
    </w:p>
    <w:p w:rsidRDefault="003153B6" w:rsidP="003153B6" w:rsidR="003153B6">
      <w:pPr>
        <w:spacing w:after="0"/>
        <w:jc w:val="center"/>
      </w:pPr>
    </w:p>
    <w:p w:rsidRDefault="003153B6" w:rsidP="003153B6" w:rsidR="003153B6">
      <w:pPr>
        <w:spacing w:after="0"/>
      </w:pPr>
    </w:p>
    <w:p w:rsidRDefault="003153B6" w:rsidP="003153B6" w:rsidR="003153B6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ALPINA društvo s ograničenom odgovornošću za proizvodnju, trgovinu i usluge, skraćena tvrtka ALPINA d.o.o. Šenkovec, Josipa Bedekovića 2, MBS: 070093683, OIB: 95947350082, radi otvaranja stečajnog postupka nad dužnikom, dana 28. studenog 2018. godine, </w:t>
      </w:r>
    </w:p>
    <w:p w:rsidRDefault="003153B6" w:rsidP="003153B6" w:rsidR="003153B6">
      <w:pPr>
        <w:spacing w:after="0"/>
        <w:ind w:firstLine="708"/>
        <w:jc w:val="both"/>
      </w:pP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center"/>
      </w:pPr>
      <w:r>
        <w:t xml:space="preserve">r i j e š i o   j e </w:t>
      </w:r>
    </w:p>
    <w:p w:rsidRDefault="003153B6" w:rsidP="003153B6" w:rsidR="003153B6">
      <w:pPr>
        <w:spacing w:after="0"/>
      </w:pPr>
    </w:p>
    <w:p w:rsidRDefault="003153B6" w:rsidP="003153B6" w:rsidR="003153B6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ALPINA d.o.o. Šenkovec, Josipa Bedekovića 2, OIB: 95947350082, da uplate predujam za namirenje troškova prethodnog i otvorenog stečajnog postupka u iznosu od 5.000,00 kn, na žiro-račun ovog suda otvoren kod Hrvatske poštanske banke broj: HR4023900011300002754, poziv na broj odobrenja: 22038718, u roku od 15 dana od dana isteka osmog dana od dana objave ovog oglasa na mrežnoj stranici e-Oglasna ploča sudova.   </w:t>
      </w:r>
    </w:p>
    <w:p w:rsidRDefault="003153B6" w:rsidP="003153B6" w:rsidR="003153B6">
      <w:pPr>
        <w:spacing w:after="0"/>
        <w:ind w:left="1065"/>
        <w:jc w:val="both"/>
      </w:pPr>
    </w:p>
    <w:p w:rsidRDefault="003153B6" w:rsidP="003153B6" w:rsidR="003153B6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center"/>
      </w:pPr>
      <w:r>
        <w:t>Obrazloženje</w:t>
      </w:r>
    </w:p>
    <w:p w:rsidRDefault="003153B6" w:rsidP="003153B6" w:rsidR="003153B6">
      <w:pPr>
        <w:spacing w:after="0"/>
      </w:pPr>
    </w:p>
    <w:p w:rsidRDefault="003153B6" w:rsidP="003153B6" w:rsidR="003153B6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center"/>
      </w:pPr>
      <w:r>
        <w:t>Varaždin, 28. studenog 2018.</w:t>
      </w:r>
    </w:p>
    <w:p w:rsidRDefault="003153B6" w:rsidP="003153B6" w:rsidR="003153B6">
      <w:pPr>
        <w:spacing w:after="0"/>
        <w:jc w:val="center"/>
      </w:pPr>
    </w:p>
    <w:p w:rsidRDefault="003153B6" w:rsidP="003153B6" w:rsidR="003153B6">
      <w:pPr>
        <w:spacing w:after="0"/>
      </w:pPr>
    </w:p>
    <w:p w:rsidRDefault="003153B6" w:rsidP="003153B6" w:rsidR="003153B6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  <w:r>
        <w:t>UPUTA O PRAVNOM LIJEKU:</w:t>
      </w: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3153B6" w:rsidP="003153B6" w:rsidR="003153B6">
      <w:pPr>
        <w:spacing w:after="0"/>
      </w:pPr>
    </w:p>
    <w:p w:rsidRDefault="003153B6" w:rsidP="003153B6" w:rsidR="003153B6">
      <w:pPr>
        <w:spacing w:after="0"/>
        <w:ind w:firstLine="708"/>
        <w:jc w:val="both"/>
      </w:pP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</w:p>
    <w:p w:rsidRDefault="003153B6" w:rsidP="003153B6" w:rsidR="003153B6">
      <w:pPr>
        <w:spacing w:after="0"/>
        <w:jc w:val="both"/>
      </w:pPr>
      <w:r>
        <w:t xml:space="preserve">DNA: 1. E-oglasna ploča ovog suda </w:t>
      </w:r>
    </w:p>
    <w:p w:rsidRDefault="00AE649C" w:rsidP="003153B6" w:rsidR="00AE649C" w:rsidRPr="00B76F3C">
      <w:pPr>
        <w:pStyle w:val="NormaleSPIS"/>
        <w:spacing w:after="0"/>
      </w:pPr>
    </w:p>
    <w:p w:rsidRDefault="00AB4602" w:rsidP="003153B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153B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9DF" w:rsidP="00537B78" w:rsidR="006229DF">
      <w:r>
        <w:separator/>
      </w:r>
    </w:p>
  </w:endnote>
  <w:endnote w:id="0" w:type="continuationSeparator">
    <w:p w:rsidRDefault="006229DF" w:rsidP="00537B78" w:rsidR="0062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9DF" w:rsidP="00537B78" w:rsidR="006229DF">
      <w:r>
        <w:separator/>
      </w:r>
    </w:p>
  </w:footnote>
  <w:footnote w:id="0" w:type="continuationSeparator">
    <w:p w:rsidRDefault="006229DF" w:rsidP="00537B78" w:rsidR="00622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6D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3B6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9DF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63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St-387/2018-8</izvorni_sadrzaj>
    <derivirana_varijabla naziv="DomainObject.Oznaka_1">St-387/2018-8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 društvo s ograničenom odgovornošću za proizvodnju, trgovinu i usluge zastupanog po punomoćniku Željko Potkonjak; Filip Potkonjak</izvorni_sadrzaj>
    <derivirana_varijabla naziv="DomainObject.Predmet.ProtustrankaFormated_1">  ALPINA društvo s ograničenom odgovornošću za proizvodnju, trgovinu i usluge zastupanog po punomoćniku Željko Potkonjak; Filip Potkonjak</derivirana_varijabla>
  </DomainObject.Predmet.ProtustrankaFormated>
  <DomainObject.Predmet.ProtustrankaFormatedOIB>
    <izvorni_sadrzaj>  ALPINA društvo s ograničenom odgovornošću za proizvodnju, trgovinu i usluge, OIB 95947350082 zastupanog po punomoćniku Željko Potkonjak; Filip Potkonjak</izvorni_sadrzaj>
    <derivirana_varijabla naziv="DomainObject.Predmet.ProtustrankaFormatedOIB_1">  ALPINA društvo s ograničenom odgovornošću za proizvodnju, trgovinu i usluge, OIB 95947350082 zastupanog po punomoćniku Željko Potkonjak; Filip Potkonjak</derivirana_varijabla>
  </DomainObject.Predmet.ProtustrankaFormatedOIB>
  <DomainObject.Predmet.ProtustrankaFormatedWithAdress>
    <izvorni_sadrzaj> ALPINA društvo s ograničenom odgovornošću za proizvodnju, trgovinu i usluge, Josipa Bedekovića 2, 40000 Šenkovec zastupanog po punomoćniku Željko Potkonjak; Filip Potkonjak</izvorni_sadrzaj>
    <derivirana_varijabla naziv="DomainObject.Predmet.ProtustrankaFormatedWithAdress_1"> ALPINA društvo s ograničenom odgovornošću za proizvodnju, trgovinu i usluge, Josipa Bedekovića 2, 40000 Šenkovec zastupanog po punomoćniku Željko Potkonjak; Filip Potkonjak</derivirana_varijabla>
  </DomainObject.Predmet.ProtustrankaFormatedWithAdress>
  <DomainObject.Predmet.ProtustrankaFormatedWithAdressOIB>
    <izvorni_sadrzaj> ALPINA društvo s ograničenom odgovornošću za proizvodnju, trgovinu i usluge, OIB 95947350082, Josipa Bedekovića 2, 40000 Šenkovec zastupanog po punomoćniku Željko Potkonjak; Filip Potkonjak</izvorni_sadrzaj>
    <derivirana_varijabla naziv="DomainObject.Predmet.ProtustrankaFormatedWithAdressOIB_1"> ALPINA društvo s ograničenom odgovornošću za proizvodnju, trgovinu i usluge, OIB 95947350082, Josipa Bedekovića 2, 40000 Šenkovec zastupanog po punomoćniku Željko Potkonjak; Filip Potkonjak</derivirana_varijabla>
  </DomainObject.Predmet.ProtustrankaFormatedWithAdressOIB>
  <DomainObject.Predmet.ProtustrankaWithAdress>
    <izvorni_sadrzaj>ALPINA društvo s ograničenom odgovornošću za proizvodnju, trgovinu i usluge Josipa Bedekovića 2, 40000 Šenkovec</izvorni_sadrzaj>
    <derivirana_varijabla naziv="DomainObject.Predmet.ProtustrankaWithAdress_1">ALPINA društvo s ograničenom odgovornošću za proizvodnju, trgovinu i usluge Josipa Bedekovića 2, 40000 Šenkovec</derivirana_varijabla>
  </DomainObject.Predmet.ProtustrankaWithAdress>
  <DomainObject.Predmet.ProtustrankaWithAdressOIB>
    <izvorni_sadrzaj>ALPINA društvo s ograničenom odgovornošću za proizvodnju, trgovinu i usluge, OIB 95947350082, Josipa Bedekovića 2, 40000 Šenkovec</izvorni_sadrzaj>
    <derivirana_varijabla naziv="DomainObject.Predmet.ProtustrankaWithAdressOIB_1">ALPINA društvo s ograničenom odgovornošću za proizvodnju, trgovinu i usluge, OIB 95947350082, Josipa Bedekovića 2, 40000 Šenkovec</derivirana_varijabla>
  </DomainObject.Predmet.ProtustrankaWithAdressOIB>
  <DomainObject.Predmet.ProtustrankaNazivFormated>
    <izvorni_sadrzaj>ALPINA društvo s ograničenom odgovornošću za proizvodnju, trgovinu i usluge</izvorni_sadrzaj>
    <derivirana_varijabla naziv="DomainObject.Predmet.ProtustrankaNazivFormated_1">ALPINA društvo s ograničenom odgovornošću za proizvodnju, trgovinu i usluge</derivirana_varijabla>
  </DomainObject.Predmet.ProtustrankaNazivFormated>
  <DomainObject.Predmet.ProtustrankaNazivFormatedOIB>
    <izvorni_sadrzaj>ALPINA društvo s ograničenom odgovornošću za proizvodnju, trgovinu i usluge, OIB 95947350082</izvorni_sadrzaj>
    <derivirana_varijabla naziv="DomainObject.Predmet.ProtustrankaNazivFormatedOIB_1">ALPINA društvo s ograničenom odgovornošću za proizvodnju, trgovinu i usluge, OIB 95947350082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9964.80</izvorni_sadrzaj>
    <derivirana_varijabla naziv="DomainObject.Predmet.TrenutnaVrijednost_1">9964.80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ALPINA društvo s ograničenom odgovornošću za proizvodnju, trgovinu i usluge zastupanog po punomoćniku Željko Potkonjak; Filip Potkonjak</item>
    </izvorni_sadrzaj>
    <derivirana_varijabla naziv="DomainObject.Predmet.ProtuStrankaListFormated_1">
      <item>ALPINA društvo s ograničenom odgovornošću za proizvodnju, trgovinu i usluge zastupanog po punomoćniku Željko Potkonjak; Filip Potkonjak</item>
    </derivirana_varijabla>
  </DomainObject.Predmet.ProtuStrankaListFormated>
  <DomainObject.Predmet.ProtuStrankaListFormatedOIB>
    <izvorni_sadrzaj>
      <item>ALPINA društvo s ograničenom odgovornošću za proizvodnju, trgovinu i usluge, OIB 95947350082 zastupanog po punomoćniku Željko Potkonjak; Filip Potkonjak</item>
    </izvorni_sadrzaj>
    <derivirana_varijabla naziv="DomainObject.Predmet.ProtuStrankaListFormatedOIB_1">
      <item>ALPINA društvo s ograničenom odgovornošću za proizvodnju, trgovinu i usluge, OIB 95947350082 zastupanog po punomoćniku Željko Potkonjak; Filip Potkonjak</item>
    </derivirana_varijabla>
  </DomainObject.Predmet.ProtuStrankaListFormatedOIB>
  <DomainObject.Predmet.ProtuStrankaListFormatedWithAdress>
    <izvorni_sadrzaj>
      <item>ALPINA društvo s ograničenom odgovornošću za proizvodnju, trgovinu i usluge, Josipa Bedekovića 2, 40000 Šenkovec zastupanog po punomoćniku Željko Potkonjak; Filip Potkonjak</item>
    </izvorni_sadrzaj>
    <derivirana_varijabla naziv="DomainObject.Predmet.ProtuStrankaListFormatedWithAdress_1">
      <item>ALPINA društvo s ograničenom odgovornošću za proizvodnju, trgovinu i usluge, Josipa Bedekovića 2, 40000 Šenkovec zastupanog po punomoćniku Željko Potkonjak; Filip Potkonjak</item>
    </derivirana_varijabla>
  </DomainObject.Predmet.ProtuStrankaListFormatedWithAdress>
  <DomainObject.Predmet.ProtuStrankaListFormatedWithAdressOIB>
    <izvorni_sadrzaj>
      <item>ALPINA društvo s ograničenom odgovornošću za proizvodnju, trgovinu i usluge, OIB 95947350082, Josipa Bedekovića 2, 40000 Šenkovec zastupanog po punomoćniku Željko Potkonjak; Filip Potkonjak</item>
    </izvorni_sadrzaj>
    <derivirana_varijabla naziv="DomainObject.Predmet.ProtuStrankaListFormatedWithAdressOIB_1">
      <item>ALPINA društvo s ograničenom odgovornošću za proizvodnju, trgovinu i usluge, OIB 95947350082, Josipa Bedekovića 2, 40000 Šenkovec zastupanog po punomoćniku Željko Potkonjak; Filip Potkonjak</item>
    </derivirana_varijabla>
  </DomainObject.Predmet.ProtuStrankaListFormatedWithAdressOIB>
  <DomainObject.Predmet.ProtuStrankaListNazivFormated>
    <izvorni_sadrzaj>
      <item>ALPINA društvo s ograničenom odgovornošću za proizvodnju, trgovinu i usluge</item>
    </izvorni_sadrzaj>
    <derivirana_varijabla naziv="DomainObject.Predmet.ProtuStrankaListNazivFormated_1">
      <item>ALPINA društvo s ograničenom odgovornošću za proizvodnju, trgovinu i usluge</item>
    </derivirana_varijabla>
  </DomainObject.Predmet.ProtuStrankaListNazivFormated>
  <DomainObject.Predmet.ProtuStrankaListNazivFormatedOIB>
    <izvorni_sadrzaj>
      <item>ALPINA društvo s ograničenom odgovornošću za proizvodnju, trgovinu i usluge, OIB 95947350082</item>
    </izvorni_sadrzaj>
    <derivirana_varijabla naziv="DomainObject.Predmet.ProtuStrankaListNazivFormatedOIB_1">
      <item>ALPINA društvo s ograničenom odgovornošću za proizvodnju, trgovinu i usluge, OIB 95947350082</item>
    </derivirana_varijabla>
  </DomainObject.Predmet.ProtuStrankaListNazivFormatedOIB>
  <DomainObject.Predmet.OstaliListFormated>
    <izvorni_sadrzaj>
      <item>Sudski registar</item>
      <item>Filip Potkonjak punomoćnik sudionika u postupku ALPINA društvo s ograničenom odgovornošću za proizvodnju, trgovinu i usluge</item>
      <item>Željko Potkonjak punomoćnik sudionika u postupku ALPINA društvo s ograničenom odgovornošću za proizvodnju, trgovinu i usluge</item>
    </izvorni_sadrzaj>
    <derivirana_varijabla naziv="DomainObject.Predmet.OstaliListFormated_1">
      <item>Sudski registar</item>
      <item>Filip Potkonjak punomoćnik sudionika u postupku ALPINA društvo s ograničenom odgovornošću za proizvodnju, trgovinu i usluge</item>
      <item>Željko Potkonjak punomoćnik sudionika u postupku ALPINA društvo s ograničenom odgovornošću za proizvodnju, trgovinu i usluge</item>
    </derivirana_varijabla>
  </DomainObject.Predmet.OstaliListFormated>
  <DomainObject.Predmet.OstaliListFormatedOIB>
    <izvorni_sadrzaj>
      <item>Sudski registar</item>
      <item>Filip Potkonjak, OIB 16779396919 punomoćnik sudionika u postupku ALPINA društvo s ograničenom odgovornošću za proizvodnju, trgovinu i usluge</item>
      <item>Željko Potkonjak, OIB 69671067482 punomoćnik sudionika u postupku ALPINA društvo s ograničenom odgovornošću za proizvodnju, trgovinu i usluge</item>
    </izvorni_sadrzaj>
    <derivirana_varijabla naziv="DomainObject.Predmet.OstaliListFormatedOIB_1">
      <item>Sudski registar</item>
      <item>Filip Potkonjak, OIB 16779396919 punomoćnik sudionika u postupku ALPINA društvo s ograničenom odgovornošću za proizvodnju, trgovinu i usluge</item>
      <item>Željko Potkonjak, OIB 69671067482 punomoćnik sudionika u postupku ALPINA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Filip Potkonjak, Ulica Valenta Morandinija 9, 40000 Šenkovec punomoćnik sudionika u postupku ALPINA društvo s ograničenom odgovornošću za proizvodnju, trgovinu i usluge</item>
      <item>Željko Potkonjak, Ulica Valenta Morandinija 9, 40000 Šenkovec punomoćnik sudionika u postupku ALPINA društvo s ograničenom odgovornošću za proizvodnju, trgovinu i usluge</item>
    </izvorni_sadrzaj>
    <derivirana_varijabla naziv="DomainObject.Predmet.OstaliListFormatedWithAdress_1">
      <item>Sudski registar</item>
      <item>Filip Potkonjak, Ulica Valenta Morandinija 9, 40000 Šenkovec punomoćnik sudionika u postupku ALPINA društvo s ograničenom odgovornošću za proizvodnju, trgovinu i usluge</item>
      <item>Željko Potkonjak, Ulica Valenta Morandinija 9, 40000 Šenkovec punomoćnik sudionika u postupku ALPINA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Filip Potkonjak, OIB 16779396919, Ulica Valenta Morandinija 9, 40000 Šenkovec punomoćnik sudionika u postupku ALPINA društvo s ograničenom odgovornošću za proizvodnju, trgovinu i usluge</item>
      <item>Željko Potkonjak, OIB 69671067482, Ulica Valenta Morandinija 9, 40000 Šenkovec punomoćnik sudionika u postupku ALPINA društvo s ograničenom odgovornošću za proizvodnju, trgovinu i usluge</item>
    </izvorni_sadrzaj>
    <derivirana_varijabla naziv="DomainObject.Predmet.OstaliListFormatedWithAdressOIB_1">
      <item>Sudski registar</item>
      <item>Filip Potkonjak, OIB 16779396919, Ulica Valenta Morandinija 9, 40000 Šenkovec punomoćnik sudionika u postupku ALPINA društvo s ograničenom odgovornošću za proizvodnju, trgovinu i usluge</item>
      <item>Željko Potkonjak, OIB 69671067482, Ulica Valenta Morandinija 9, 40000 Šenkovec punomoćnik sudionika u postupku ALPINA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Filip Potkonjak</item>
      <item>Željko Potkonjak</item>
    </izvorni_sadrzaj>
    <derivirana_varijabla naziv="DomainObject.Predmet.OstaliListNazivFormated_1">
      <item>Sudski registar</item>
      <item>Filip Potkonjak</item>
      <item>Željko Potkonjak</item>
    </derivirana_varijabla>
  </DomainObject.Predmet.OstaliListNazivFormated>
  <DomainObject.Predmet.OstaliListNazivFormatedOIB>
    <izvorni_sadrzaj>
      <item>Sudski registar</item>
      <item>Filip Potkonjak, OIB 16779396919</item>
      <item>Željko Potkonjak, OIB 69671067482</item>
    </izvorni_sadrzaj>
    <derivirana_varijabla naziv="DomainObject.Predmet.OstaliListNazivFormatedOIB_1">
      <item>Sudski registar</item>
      <item>Filip Potkonjak, OIB 16779396919</item>
      <item>Željko Potkonjak, OIB 69671067482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St-387/2018-8</izvorni_sadrzaj>
    <derivirana_varijabla naziv="DomainObject.PoslovniBrojDokumenta_1">St-387/2018-8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ALPINA društvo s ograničenom odgovornošću za proizvodnju, trgovinu i usluge</izvorni_sadrzaj>
    <derivirana_varijabla naziv="DomainObject.Predmet.ProtustrankaIDrugi_1">ALPINA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ALPINA društvo s ograničenom odgovornošću za proizvodnju, trgovinu i usluge, OIB 95947350082, Josipa Bedekovića 2, 40000 Šenkovec</izvorni_sadrzaj>
    <derivirana_varijabla naziv="DomainObject.Predmet.ProtustrankaIDrugiAdressOIB_1">ALPINA društvo s ograničenom odgovornošću za proizvodnju, trgovinu i usluge, OIB 95947350082, Josipa Bedekovića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ALPINA društvo s ograničenom odgovornošću za proizvodnju, trgovinu i usluge</item>
      <item>Sudski registar</item>
      <item>Filip Potkonjak</item>
      <item>Željko Potkonjak</item>
    </izvorni_sadrzaj>
    <derivirana_varijabla naziv="DomainObject.Predmet.SudioniciListNaziv_1">
      <item>Financijska agencija</item>
      <item>ALPINA društvo s ograničenom odgovornošću za proizvodnju, trgovinu i usluge</item>
      <item>Sudski registar</item>
      <item>Filip Potkonjak</item>
      <item>Željko Potkonjak</item>
    </derivirana_varijabla>
  </DomainObject.Predmet.SudioniciListNaziv>
  <DomainObject.Predmet.SudioniciListAdressOIB>
    <izvorni_sadrzaj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Ulica Valenta Morandinija 9,40000 Šenkovec</item>
      <item>Željko Potkonjak, OIB 69671067482, Ulica Valenta Morandinija 9,40000 Šenkovec</item>
    </izvorni_sadrzaj>
    <derivirana_varijabla naziv="DomainObject.Predmet.SudioniciListAdressOIB_1"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Ulica Valenta Morandinija 9,40000 Šenkovec</item>
      <item>Željko Potkonjak, OIB 69671067482, Ulica Valenta Morandinija 9,40000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B37CF-15E5-48F8-99F1-9C99A9A2F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2320</properties:Characters>
  <properties:Lines>80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2018-11-28T07:14:00Z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St-387/2018-8 / Odluka - Rješenje (odluka_St-387_2018-8.docx)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