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4f12" w14:paraId="0aa4f1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B6B29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St-6230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6B6B29" w:rsidRPr="006B6B29">
        <w:t>BILD d.o.o.</w:t>
      </w:r>
      <w:r w:rsidR="006B6B29">
        <w:t xml:space="preserve"> OIB: </w:t>
      </w:r>
      <w:r w:rsidR="006B6B29" w:rsidRPr="006B6B29">
        <w:t>21595375892</w:t>
      </w:r>
      <w:r w:rsidR="006B6B29">
        <w:t xml:space="preserve">, MBS: </w:t>
      </w:r>
      <w:r w:rsidR="006B6B29" w:rsidRPr="006B6B29">
        <w:t>080190534</w:t>
      </w:r>
      <w:r w:rsidR="006B6B29">
        <w:t xml:space="preserve"> iz Zagreba, Ilica 177 </w:t>
      </w:r>
      <w:r w:rsidR="007C052C">
        <w:t>dana 27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6B6B29" w:rsidRPr="006B6B29">
        <w:t xml:space="preserve">BILD d.o.o. OIB: 21595375892, MBS: 080190534 iz Zagreba, Ilica 177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6B6B29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B6B29" w:rsidRPr="006B6B29">
        <w:t xml:space="preserve"> BILD d.o.o. OIB: 21595375892, MBS: 080190534 iz Zagreba, Ilica 177</w:t>
      </w:r>
      <w:r w:rsidR="006B6B29">
        <w:t>.</w:t>
      </w:r>
    </w:p>
    <w:p w:rsidRDefault="007C052C" w:rsidP="00A167C6" w:rsidR="00EC159D">
      <w:pPr>
        <w:pStyle w:val="Bezproreda"/>
        <w:jc w:val="both"/>
      </w:pPr>
      <w:r>
        <w:t xml:space="preserve"> </w:t>
      </w:r>
      <w:r w:rsidR="00A167C6"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7C052C" w:rsidP="00A167C6" w:rsidR="00EC159D">
      <w:pPr>
        <w:pStyle w:val="Bezproreda"/>
        <w:jc w:val="center"/>
      </w:pPr>
      <w:r>
        <w:t>U Zagrebu 27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C48D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B6B29">
          <w:t>70.St-6230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C48DE"/>
    <w:rsid w:val="002F4E4F"/>
    <w:rsid w:val="00345C9C"/>
    <w:rsid w:val="003906AC"/>
    <w:rsid w:val="0045323B"/>
    <w:rsid w:val="006B6B29"/>
    <w:rsid w:val="006E1039"/>
    <w:rsid w:val="007C052C"/>
    <w:rsid w:val="0092290B"/>
    <w:rsid w:val="00A167C6"/>
    <w:rsid w:val="00D574B1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C4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C4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6230</izvorni_sadrzaj>
    <derivirana_varijabla naziv="DomainObject.Predmet.Broj_1">6230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St-6230/2015</izvorni_sadrzaj>
    <derivirana_varijabla naziv="DomainObject.Predmet.OznakaBroj_1">St-6230/2015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BILD d.o.o. zastupanog po punomoćniku BOGOSLAV ŠABAN; JANISLAV ŠABAN</izvorni_sadrzaj>
    <derivirana_varijabla naziv="DomainObject.Predmet.ProtustrankaFormated_1">  BILD d.o.o. zastupanog po punomoćniku BOGOSLAV ŠABAN; JANISLAV ŠABAN</derivirana_varijabla>
  </DomainObject.Predmet.ProtustrankaFormated>
  <DomainObject.Predmet.ProtustrankaFormatedOIB>
    <izvorni_sadrzaj>  BILD d.o.o., OIB 21595375892 zastupanog po punomoćniku BOGOSLAV ŠABAN; JANISLAV ŠABAN</izvorni_sadrzaj>
    <derivirana_varijabla naziv="DomainObject.Predmet.ProtustrankaFormatedOIB_1">  BILD d.o.o., OIB 21595375892 zastupanog po punomoćniku BOGOSLAV ŠABAN; JANISLAV ŠABAN</derivirana_varijabla>
  </DomainObject.Predmet.ProtustrankaFormatedOIB>
  <DomainObject.Predmet.ProtustrankaFormatedWithAdress>
    <izvorni_sadrzaj> BILD d.o.o., Ilica 177, 10000 Zagreb zastupanog po punomoćniku BOGOSLAV ŠABAN; JANISLAV ŠABAN</izvorni_sadrzaj>
    <derivirana_varijabla naziv="DomainObject.Predmet.ProtustrankaFormatedWithAdress_1"> BILD d.o.o., Ilica 177, 10000 Zagreb zastupanog po punomoćniku BOGOSLAV ŠABAN; JANISLAV ŠABAN</derivirana_varijabla>
  </DomainObject.Predmet.ProtustrankaFormatedWithAdress>
  <DomainObject.Predmet.ProtustrankaFormatedWithAdressOIB>
    <izvorni_sadrzaj> BILD d.o.o., OIB 21595375892, Ilica 177, 10000 Zagreb zastupanog po punomoćniku BOGOSLAV ŠABAN; JANISLAV ŠABAN</izvorni_sadrzaj>
    <derivirana_varijabla naziv="DomainObject.Predmet.ProtustrankaFormatedWithAdressOIB_1"> BILD d.o.o., OIB 21595375892, Ilica 177, 10000 Zagreb zastupanog po punomoćniku BOGOSLAV ŠABAN; JANISLAV ŠABAN</derivirana_varijabla>
  </DomainObject.Predmet.ProtustrankaFormatedWithAdressOIB>
  <DomainObject.Predmet.ProtustrankaWithAdress>
    <izvorni_sadrzaj>BILD d.o.o. Ilica 177, 10000 Zagreb</izvorni_sadrzaj>
    <derivirana_varijabla naziv="DomainObject.Predmet.ProtustrankaWithAdress_1">BILD d.o.o. Ilica 177, 10000 Zagreb</derivirana_varijabla>
  </DomainObject.Predmet.ProtustrankaWithAdress>
  <DomainObject.Predmet.ProtustrankaWithAdressOIB>
    <izvorni_sadrzaj>BILD d.o.o., OIB 21595375892, Ilica 177, 10000 Zagreb</izvorni_sadrzaj>
    <derivirana_varijabla naziv="DomainObject.Predmet.ProtustrankaWithAdressOIB_1">BILD d.o.o., OIB 21595375892, Ilica 177, 10000 Zagreb</derivirana_varijabla>
  </DomainObject.Predmet.ProtustrankaWithAdressOIB>
  <DomainObject.Predmet.ProtustrankaNazivFormated>
    <izvorni_sadrzaj>BILD d.o.o.</izvorni_sadrzaj>
    <derivirana_varijabla naziv="DomainObject.Predmet.ProtustrankaNazivFormated_1">BILD d.o.o.</derivirana_varijabla>
  </DomainObject.Predmet.ProtustrankaNazivFormated>
  <DomainObject.Predmet.ProtustrankaNazivFormatedOIB>
    <izvorni_sadrzaj>BILD d.o.o., OIB 21595375892</izvorni_sadrzaj>
    <derivirana_varijabla naziv="DomainObject.Predmet.ProtustrankaNazivFormatedOIB_1">BILD d.o.o., OIB 21595375892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BILD d.o.o. zastupanog po punomoćniku BOGOSLAV ŠABAN; JANISLAV ŠABAN</item>
    </izvorni_sadrzaj>
    <derivirana_varijabla naziv="DomainObject.Predmet.ProtuStrankaListFormated_1">
      <item>BILD d.o.o. zastupanog po punomoćniku BOGOSLAV ŠABAN; JANISLAV ŠABAN</item>
    </derivirana_varijabla>
  </DomainObject.Predmet.ProtuStrankaListFormated>
  <DomainObject.Predmet.ProtuStrankaListFormatedOIB>
    <izvorni_sadrzaj>
      <item>BILD d.o.o., OIB 21595375892 zastupanog po punomoćniku BOGOSLAV ŠABAN; JANISLAV ŠABAN</item>
    </izvorni_sadrzaj>
    <derivirana_varijabla naziv="DomainObject.Predmet.ProtuStrankaListFormatedOIB_1">
      <item>BILD d.o.o., OIB 21595375892 zastupanog po punomoćniku BOGOSLAV ŠABAN; JANISLAV ŠABAN</item>
    </derivirana_varijabla>
  </DomainObject.Predmet.ProtuStrankaListFormatedOIB>
  <DomainObject.Predmet.ProtuStrankaListFormatedWithAdress>
    <izvorni_sadrzaj>
      <item>BILD d.o.o., Ilica 177, 10000 Zagreb zastupanog po punomoćniku BOGOSLAV ŠABAN; JANISLAV ŠABAN</item>
    </izvorni_sadrzaj>
    <derivirana_varijabla naziv="DomainObject.Predmet.ProtuStrankaListFormatedWithAdress_1">
      <item>BILD d.o.o., Ilica 177, 10000 Zagreb zastupanog po punomoćniku BOGOSLAV ŠABAN; JANISLAV ŠABAN</item>
    </derivirana_varijabla>
  </DomainObject.Predmet.ProtuStrankaListFormatedWithAdress>
  <DomainObject.Predmet.ProtuStrankaListFormatedWithAdressOIB>
    <izvorni_sadrzaj>
      <item>BILD d.o.o., OIB 21595375892, Ilica 177, 10000 Zagreb zastupanog po punomoćniku BOGOSLAV ŠABAN; JANISLAV ŠABAN</item>
    </izvorni_sadrzaj>
    <derivirana_varijabla naziv="DomainObject.Predmet.ProtuStrankaListFormatedWithAdressOIB_1">
      <item>BILD d.o.o., OIB 21595375892, Ilica 177, 10000 Zagreb zastupanog po punomoćniku BOGOSLAV ŠABAN; JANISLAV ŠABAN</item>
    </derivirana_varijabla>
  </DomainObject.Predmet.ProtuStrankaListFormatedWithAdressOIB>
  <DomainObject.Predmet.ProtuStrankaListNazivFormated>
    <izvorni_sadrzaj>
      <item>BILD d.o.o.</item>
    </izvorni_sadrzaj>
    <derivirana_varijabla naziv="DomainObject.Predmet.ProtuStrankaListNazivFormated_1">
      <item>BILD d.o.o.</item>
    </derivirana_varijabla>
  </DomainObject.Predmet.ProtuStrankaListNazivFormated>
  <DomainObject.Predmet.ProtuStrankaListNazivFormatedOIB>
    <izvorni_sadrzaj>
      <item>BILD d.o.o., OIB 21595375892</item>
    </izvorni_sadrzaj>
    <derivirana_varijabla naziv="DomainObject.Predmet.ProtuStrankaListNazivFormatedOIB_1">
      <item>BILD d.o.o., OIB 21595375892</item>
    </derivirana_varijabla>
  </DomainObject.Predmet.ProtuStrankaListNazivFormatedOIB>
  <DomainObject.Predmet.OstaliListFormated>
    <izvorni_sadrzaj>
      <item>BOGOSLAV ŠABAN punomoćnik sudionika u postupku BILD d.o.o.</item>
      <item>JANISLAV ŠABAN punomoćnik sudionika u postupku BILD d.o.o.</item>
    </izvorni_sadrzaj>
    <derivirana_varijabla naziv="DomainObject.Predmet.OstaliListFormated_1">
      <item>BOGOSLAV ŠABAN punomoćnik sudionika u postupku BILD d.o.o.</item>
      <item>JANISLAV ŠABAN punomoćnik sudionika u postupku BILD d.o.o.</item>
    </derivirana_varijabla>
  </DomainObject.Predmet.OstaliListFormated>
  <DomainObject.Predmet.OstaliListFormatedOIB>
    <izvorni_sadrzaj>
      <item>BOGOSLAV ŠABAN, OIB 10101044736 punomoćnik sudionika u postupku BILD d.o.o.</item>
      <item>JANISLAV ŠABAN, OIB 79516871389 punomoćnik sudionika u postupku BILD d.o.o.</item>
    </izvorni_sadrzaj>
    <derivirana_varijabla naziv="DomainObject.Predmet.OstaliListFormatedOIB_1">
      <item>BOGOSLAV ŠABAN, OIB 10101044736 punomoćnik sudionika u postupku BILD d.o.o.</item>
      <item>JANISLAV ŠABAN, OIB 79516871389 punomoćnik sudionika u postupku BILD d.o.o.</item>
    </derivirana_varijabla>
  </DomainObject.Predmet.OstaliListFormatedOIB>
  <DomainObject.Predmet.OstaliListFormatedWithAdress>
    <izvorni_sadrzaj>
      <item>BOGOSLAV ŠABAN, HERCEGOVAČKA 47, 10000 Zagreb punomoćnik sudionika u postupku BILD d.o.o.</item>
      <item>JANISLAV ŠABAN, HERCEGOVAČKA 47, 10000 Zagreb punomoćnik sudionika u postupku BILD d.o.o.</item>
    </izvorni_sadrzaj>
    <derivirana_varijabla naziv="DomainObject.Predmet.OstaliListFormatedWithAdress_1">
      <item>BOGOSLAV ŠABAN, HERCEGOVAČKA 47, 10000 Zagreb punomoćnik sudionika u postupku BILD d.o.o.</item>
      <item>JANISLAV ŠABAN, HERCEGOVAČKA 47, 10000 Zagreb punomoćnik sudionika u postupku BILD d.o.o.</item>
    </derivirana_varijabla>
  </DomainObject.Predmet.OstaliListFormatedWithAdress>
  <DomainObject.Predmet.OstaliListFormatedWithAdressOIB>
    <izvorni_sadrzaj>
      <item>BOGOSLAV ŠABAN, OIB 10101044736, HERCEGOVAČKA 47, 10000 Zagreb punomoćnik sudionika u postupku BILD d.o.o.</item>
      <item>JANISLAV ŠABAN, OIB 79516871389, HERCEGOVAČKA 47, 10000 Zagreb punomoćnik sudionika u postupku BILD d.o.o.</item>
    </izvorni_sadrzaj>
    <derivirana_varijabla naziv="DomainObject.Predmet.OstaliListFormatedWithAdressOIB_1">
      <item>BOGOSLAV ŠABAN, OIB 10101044736, HERCEGOVAČKA 47, 10000 Zagreb punomoćnik sudionika u postupku BILD d.o.o.</item>
      <item>JANISLAV ŠABAN, OIB 79516871389, HERCEGOVAČKA 47, 10000 Zagreb punomoćnik sudionika u postupku BILD d.o.o.</item>
    </derivirana_varijabla>
  </DomainObject.Predmet.OstaliListFormatedWithAdressOIB>
  <DomainObject.Predmet.OstaliListNazivFormated>
    <izvorni_sadrzaj>
      <item>BOGOSLAV ŠABAN</item>
      <item>JANISLAV ŠABAN</item>
    </izvorni_sadrzaj>
    <derivirana_varijabla naziv="DomainObject.Predmet.OstaliListNazivFormated_1">
      <item>BOGOSLAV ŠABAN</item>
      <item>JANISLAV ŠABAN</item>
    </derivirana_varijabla>
  </DomainObject.Predmet.OstaliListNazivFormated>
  <DomainObject.Predmet.OstaliListNazivFormatedOIB>
    <izvorni_sadrzaj>
      <item>BOGOSLAV ŠABAN, OIB 10101044736</item>
      <item>JANISLAV ŠABAN, OIB 79516871389</item>
    </izvorni_sadrzaj>
    <derivirana_varijabla naziv="DomainObject.Predmet.OstaliListNazivFormatedOIB_1">
      <item>BOGOSLAV ŠABAN, OIB 10101044736</item>
      <item>JANISLAV ŠABAN, OIB 79516871389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BILD d.o.o.</izvorni_sadrzaj>
    <derivirana_varijabla naziv="DomainObject.Predmet.ProtustrankaIDrugi_1">BILD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BILD d.o.o., OIB 21595375892, Ilica 177, 10000 Zagreb</izvorni_sadrzaj>
    <derivirana_varijabla naziv="DomainObject.Predmet.ProtustrankaIDrugiAdressOIB_1">BILD d.o.o., OIB 21595375892, Ilica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BILD d.o.o.</item>
      <item>BOGOSLAV ŠABAN</item>
      <item>JANISLAV ŠABAN</item>
    </izvorni_sadrzaj>
    <derivirana_varijabla naziv="DomainObject.Predmet.SudioniciListNaziv_1">
      <item>FINA Regionalni centar Zagreb</item>
      <item>BILD d.o.o.</item>
      <item>BOGOSLAV ŠABAN</item>
      <item>JANISLAV ŠABAN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BILD d.o.o., OIB 21595375892, Ilica 177,10000 Zagreb</item>
      <item>BOGOSLAV ŠABAN, OIB 10101044736, HERCEGOVAČKA 47,10000 Zagreb</item>
      <item>JANISLAV ŠABAN, OIB 79516871389, HERCEGOVAČKA 47,10000 Zagreb</item>
    </izvorni_sadrzaj>
    <derivirana_varijabla naziv="DomainObject.Predmet.SudioniciListAdressOIB_1">
      <item>FINA Regionalni centar Zagreb, OIB 85821130368, Trg svibanjskih žrtava 1995. br. 1,10000 Zagreb</item>
      <item>BILD d.o.o., OIB 21595375892, Ilica 177,10000 Zagreb</item>
      <item>BOGOSLAV ŠABAN, OIB 10101044736, HERCEGOVAČKA 47,10000 Zagreb</item>
      <item>JANISLAV ŠABAN, OIB 79516871389, HERCEGOVAČKA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21595375892</item>
      <item>, OIB 10101044736</item>
      <item>, OIB 79516871389</item>
    </izvorni_sadrzaj>
    <derivirana_varijabla naziv="DomainObject.Predmet.SudioniciListNazivOIB_1">
      <item>, OIB 85821130368</item>
      <item>, OIB 21595375892</item>
      <item>, OIB 10101044736</item>
      <item>, OIB 79516871389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1691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2015-12-01T13:26:00Z</dcterms:created>
  <dc:creator>Maja Jurovicki</dc:creator>
  <cp:lastModifiedBy>Višnja Svečak</cp:lastModifiedBy>
  <cp:lastPrinted>2015-11-27T09:43:00Z</cp:lastPrinted>
  <dcterms:modified xmlns:xsi="http://www.w3.org/2001/XMLSchema-instance" xsi:type="dcterms:W3CDTF">2015-12-02T08:31:00Z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