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4e5c" w14:paraId="8344e5c" w:rsidRDefault="0066675C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St-1052</w:t>
      </w:r>
      <w:r w:rsidR="00EA7394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EA7394">
        <w:rPr>
          <w:rFonts w:cs="Times New Roman" w:hAnsi="Times New Roman" w:ascii="Times New Roman"/>
          <w:sz w:val="24"/>
          <w:szCs w:val="24"/>
        </w:rPr>
        <w:t xml:space="preserve"> </w:t>
      </w:r>
      <w:r w:rsidR="0066675C" w:rsidRPr="0066675C">
        <w:rPr>
          <w:rFonts w:cs="Times New Roman" w:hAnsi="Times New Roman" w:ascii="Times New Roman"/>
          <w:sz w:val="24"/>
          <w:szCs w:val="24"/>
        </w:rPr>
        <w:t>FRANCUZ UGOSTITELJSTVO j.d.o.o.</w:t>
      </w:r>
      <w:r w:rsidR="0066675C">
        <w:rPr>
          <w:rFonts w:cs="Times New Roman" w:hAnsi="Times New Roman" w:ascii="Times New Roman"/>
          <w:sz w:val="24"/>
          <w:szCs w:val="24"/>
        </w:rPr>
        <w:t xml:space="preserve"> iz Šibenika, Ulica Sv. Josipa Radnika 3, OIB: </w:t>
      </w:r>
      <w:r w:rsidR="0066675C" w:rsidRPr="0066675C">
        <w:rPr>
          <w:rFonts w:cs="Times New Roman" w:hAnsi="Times New Roman" w:ascii="Times New Roman"/>
          <w:sz w:val="24"/>
          <w:szCs w:val="24"/>
        </w:rPr>
        <w:t>36628108965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7394">
        <w:rPr>
          <w:rFonts w:cs="Times New Roman" w:hAnsi="Times New Roman" w:ascii="Times New Roman"/>
          <w:sz w:val="24"/>
          <w:szCs w:val="24"/>
        </w:rPr>
        <w:t>04</w:t>
      </w:r>
      <w:r w:rsidR="001B2D2D">
        <w:rPr>
          <w:rFonts w:cs="Times New Roman" w:hAnsi="Times New Roman" w:ascii="Times New Roman"/>
          <w:sz w:val="24"/>
          <w:szCs w:val="24"/>
        </w:rPr>
        <w:t xml:space="preserve">. </w:t>
      </w:r>
      <w:r w:rsidR="00EA739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66675C" w:rsidRPr="0066675C">
        <w:rPr>
          <w:rFonts w:cs="Times New Roman" w:hAnsi="Times New Roman" w:ascii="Times New Roman"/>
          <w:sz w:val="24"/>
          <w:szCs w:val="24"/>
        </w:rPr>
        <w:t>FRANCUZ UGOSTITELJSTVO j.d.o.o.</w:t>
      </w:r>
      <w:r w:rsidR="0066675C">
        <w:rPr>
          <w:rFonts w:cs="Times New Roman" w:hAnsi="Times New Roman" w:ascii="Times New Roman"/>
          <w:sz w:val="24"/>
          <w:szCs w:val="24"/>
        </w:rPr>
        <w:t xml:space="preserve"> iz Šibenika, Ulica Sv. Josipa Radnika 3, OIB: </w:t>
      </w:r>
      <w:r w:rsidR="0066675C" w:rsidRPr="0066675C">
        <w:rPr>
          <w:rFonts w:cs="Times New Roman" w:hAnsi="Times New Roman" w:ascii="Times New Roman"/>
          <w:sz w:val="24"/>
          <w:szCs w:val="24"/>
        </w:rPr>
        <w:t>36628108965</w:t>
      </w:r>
      <w:r w:rsidR="000750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525055">
        <w:rPr>
          <w:rFonts w:cs="Times New Roman" w:hAnsi="Times New Roman" w:ascii="Times New Roman"/>
          <w:sz w:val="24"/>
          <w:szCs w:val="24"/>
        </w:rPr>
        <w:t xml:space="preserve"> Nikola Krvavica, Sv. Ivan Zelina, Vinogradska 15, OIB: 96981389223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EA7394">
        <w:rPr>
          <w:rFonts w:cs="Times New Roman" w:hAnsi="Times New Roman" w:ascii="Times New Roman"/>
          <w:sz w:val="24"/>
          <w:szCs w:val="24"/>
        </w:rPr>
        <w:t xml:space="preserve">ima li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dužnik imovine</w:t>
      </w:r>
      <w:r w:rsidR="00B344B9"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66675C" w:rsidRPr="0066675C">
        <w:rPr>
          <w:rFonts w:cs="Times New Roman" w:hAnsi="Times New Roman" w:ascii="Times New Roman"/>
          <w:sz w:val="24"/>
          <w:szCs w:val="24"/>
        </w:rPr>
        <w:t>FRANCUZ UGOSTITELJSTVO j.d.o.o.</w:t>
      </w:r>
      <w:r w:rsidR="0066675C">
        <w:rPr>
          <w:rFonts w:cs="Times New Roman" w:hAnsi="Times New Roman" w:ascii="Times New Roman"/>
          <w:sz w:val="24"/>
          <w:szCs w:val="24"/>
        </w:rPr>
        <w:t xml:space="preserve"> iz Šibenika, Ulica Sv. Josipa Radnika 3, OIB: </w:t>
      </w:r>
      <w:r w:rsidR="0066675C" w:rsidRPr="0066675C">
        <w:rPr>
          <w:rFonts w:cs="Times New Roman" w:hAnsi="Times New Roman" w:ascii="Times New Roman"/>
          <w:sz w:val="24"/>
          <w:szCs w:val="24"/>
        </w:rPr>
        <w:t>36628108965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66675C">
        <w:rPr>
          <w:rFonts w:cs="Times New Roman" w:hAnsi="Times New Roman" w:ascii="Times New Roman"/>
          <w:sz w:val="24"/>
          <w:szCs w:val="24"/>
        </w:rPr>
        <w:t>172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B344B9">
        <w:rPr>
          <w:rFonts w:cs="Times New Roman" w:hAnsi="Times New Roman" w:ascii="Times New Roman"/>
          <w:sz w:val="24"/>
          <w:szCs w:val="24"/>
        </w:rPr>
        <w:t>119. 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</w:t>
      </w:r>
      <w:r w:rsidR="00B344B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</w:t>
      </w:r>
      <w:r w:rsidR="0007502A">
        <w:rPr>
          <w:rFonts w:cs="Times New Roman" w:hAnsi="Times New Roman" w:ascii="Times New Roman"/>
          <w:sz w:val="24"/>
          <w:szCs w:val="24"/>
        </w:rPr>
        <w:t xml:space="preserve"> 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EA7394">
        <w:rPr>
          <w:rFonts w:cs="Times New Roman" w:hAnsi="Times New Roman" w:ascii="Times New Roman"/>
          <w:sz w:val="24"/>
          <w:szCs w:val="24"/>
        </w:rPr>
        <w:t>04. studenog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</w:t>
      </w:r>
      <w:r w:rsidR="00E46BAA">
        <w:rPr>
          <w:rFonts w:cs="Times New Roman" w:hAnsi="Times New Roman" w:ascii="Times New Roman"/>
          <w:sz w:val="24"/>
          <w:szCs w:val="24"/>
        </w:rPr>
        <w:t xml:space="preserve"> dopuštena je žalba u roku od 8</w:t>
      </w:r>
      <w:r>
        <w:rPr>
          <w:rFonts w:cs="Times New Roman" w:hAnsi="Times New Roman" w:ascii="Times New Roman"/>
          <w:sz w:val="24"/>
          <w:szCs w:val="24"/>
        </w:rPr>
        <w:t xml:space="preserve">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FB6" w:rsidP="00A321F2" w:rsidR="00962FB6">
      <w:pPr>
        <w:spacing w:lineRule="auto" w:line="240" w:after="0"/>
      </w:pPr>
      <w:r>
        <w:separator/>
      </w:r>
    </w:p>
  </w:endnote>
  <w:endnote w:id="0" w:type="continuationSeparator">
    <w:p w:rsidRDefault="00962FB6" w:rsidP="00A321F2" w:rsidR="00962F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FB6" w:rsidP="00A321F2" w:rsidR="00962FB6">
      <w:pPr>
        <w:spacing w:lineRule="auto" w:line="240" w:after="0"/>
      </w:pPr>
      <w:r>
        <w:separator/>
      </w:r>
    </w:p>
  </w:footnote>
  <w:footnote w:id="0" w:type="continuationSeparator">
    <w:p w:rsidRDefault="00962FB6" w:rsidP="00A321F2" w:rsidR="00962F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347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A7394">
          <w:rPr>
            <w:rFonts w:cs="Times New Roman" w:hAnsi="Times New Roman" w:ascii="Times New Roman"/>
            <w:sz w:val="24"/>
            <w:szCs w:val="24"/>
          </w:rPr>
          <w:t>9 St-</w:t>
        </w:r>
        <w:r w:rsidR="0066675C">
          <w:rPr>
            <w:rFonts w:cs="Times New Roman" w:hAnsi="Times New Roman" w:ascii="Times New Roman"/>
            <w:sz w:val="24"/>
            <w:szCs w:val="24"/>
          </w:rPr>
          <w:t>1052</w:t>
        </w:r>
        <w:r w:rsidR="00EA7394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FD3471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42DF3"/>
    <w:rsid w:val="0007502A"/>
    <w:rsid w:val="000C3FEB"/>
    <w:rsid w:val="0012098F"/>
    <w:rsid w:val="00184CC4"/>
    <w:rsid w:val="001B2D2D"/>
    <w:rsid w:val="001C5380"/>
    <w:rsid w:val="001E210E"/>
    <w:rsid w:val="0036252C"/>
    <w:rsid w:val="00525055"/>
    <w:rsid w:val="005579F7"/>
    <w:rsid w:val="00623914"/>
    <w:rsid w:val="00664CAC"/>
    <w:rsid w:val="0066675C"/>
    <w:rsid w:val="008374E3"/>
    <w:rsid w:val="00862E84"/>
    <w:rsid w:val="00936952"/>
    <w:rsid w:val="00962FB6"/>
    <w:rsid w:val="0098704D"/>
    <w:rsid w:val="00990BE3"/>
    <w:rsid w:val="00A321F2"/>
    <w:rsid w:val="00A51098"/>
    <w:rsid w:val="00AF6556"/>
    <w:rsid w:val="00B344B9"/>
    <w:rsid w:val="00BD13E0"/>
    <w:rsid w:val="00E14A2D"/>
    <w:rsid w:val="00E46BAA"/>
    <w:rsid w:val="00EA7394"/>
    <w:rsid w:val="00FD3471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FD3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4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4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4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4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FD3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4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4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4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4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31.10.16.</izvorni_sadrzaj>
    <derivirana_varijabla naziv="DomainObject.Predmet.PrimjedbaSuca_1">- uvid 31.10.16.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FRANCUZ UGOSTITELJSTVO j.d.o.o. za ugostiteljstvo</izvorni_sadrzaj>
    <derivirana_varijabla naziv="DomainObject.Predmet.ProtustrankaFormated_1">  FRANCUZ UGOSTITELJSTVO j.d.o.o. za ugostiteljstvo</derivirana_varijabla>
  </DomainObject.Predmet.ProtustrankaFormated>
  <DomainObject.Predmet.ProtustrankaFormatedOIB>
    <izvorni_sadrzaj>  FRANCUZ UGOSTITELJSTVO j.d.o.o. za ugostiteljstvo, OIB 36628108965</izvorni_sadrzaj>
    <derivirana_varijabla naziv="DomainObject.Predmet.ProtustrankaFormatedOIB_1">  FRANCUZ UGOSTITELJSTVO j.d.o.o. za ugostiteljstvo, OIB 36628108965</derivirana_varijabla>
  </DomainObject.Predmet.ProtustrankaFormatedOIB>
  <DomainObject.Predmet.ProtustrankaFormatedWithAdress>
    <izvorni_sadrzaj> FRANCUZ UGOSTITELJSTVO j.d.o.o. za ugostiteljstvo, Ulica Sv. Josipa Radnika 3, 22000 Šibenik</izvorni_sadrzaj>
    <derivirana_varijabla naziv="DomainObject.Predmet.ProtustrankaFormatedWithAdress_1"> FRANCUZ UGOSTITELJSTVO j.d.o.o. za ugostiteljstvo, Ulica Sv. Josipa Radnika 3, 22000 Šibenik</derivirana_varijabla>
  </DomainObject.Predmet.ProtustrankaFormatedWithAdress>
  <DomainObject.Predmet.ProtustrankaFormatedWithAdressOIB>
    <izvorni_sadrzaj> FRANCUZ UGOSTITELJSTVO j.d.o.o. za ugostiteljstvo, OIB 36628108965, Ulica Sv. Josipa Radnika 3, 22000 Šibenik</izvorni_sadrzaj>
    <derivirana_varijabla naziv="DomainObject.Predmet.ProtustrankaFormatedWithAdressOIB_1"> FRANCUZ UGOSTITELJSTVO j.d.o.o. za ugostiteljstvo, OIB 36628108965, Ulica Sv. Josipa Radnika 3, 22000 Šibenik</derivirana_varijabla>
  </DomainObject.Predmet.ProtustrankaFormatedWithAdressOIB>
  <DomainObject.Predmet.ProtustrankaWithAdress>
    <izvorni_sadrzaj>FRANCUZ UGOSTITELJSTVO j.d.o.o. za ugostiteljstvo Ulica Sv. Josipa Radnika 3, 22000 Šibenik</izvorni_sadrzaj>
    <derivirana_varijabla naziv="DomainObject.Predmet.ProtustrankaWithAdress_1">FRANCUZ UGOSTITELJSTVO j.d.o.o. za ugostiteljstvo Ulica Sv. Josipa Radnika 3, 22000 Šibenik</derivirana_varijabla>
  </DomainObject.Predmet.ProtustrankaWithAdress>
  <DomainObject.Predmet.ProtustrankaWithAdressOIB>
    <izvorni_sadrzaj>FRANCUZ UGOSTITELJSTVO j.d.o.o. za ugostiteljstvo, OIB 36628108965, Ulica Sv. Josipa Radnika 3, 22000 Šibenik</izvorni_sadrzaj>
    <derivirana_varijabla naziv="DomainObject.Predmet.ProtustrankaWithAdressOIB_1">FRANCUZ UGOSTITELJSTVO j.d.o.o. za ugostiteljstvo, OIB 36628108965, Ulica Sv. Josipa Radnika 3, 22000 Šibenik</derivirana_varijabla>
  </DomainObject.Predmet.ProtustrankaWithAdressOIB>
  <DomainObject.Predmet.ProtustrankaNazivFormated>
    <izvorni_sadrzaj>FRANCUZ UGOSTITELJSTVO j.d.o.o. za ugostiteljstvo</izvorni_sadrzaj>
    <derivirana_varijabla naziv="DomainObject.Predmet.ProtustrankaNazivFormated_1">FRANCUZ UGOSTITELJSTVO j.d.o.o. za ugostiteljstvo</derivirana_varijabla>
  </DomainObject.Predmet.ProtustrankaNazivFormated>
  <DomainObject.Predmet.ProtustrankaNazivFormatedOIB>
    <izvorni_sadrzaj>FRANCUZ UGOSTITELJSTVO j.d.o.o. za ugostiteljstvo, OIB 36628108965</izvorni_sadrzaj>
    <derivirana_varijabla naziv="DomainObject.Predmet.ProtustrankaNazivFormatedOIB_1">FRANCUZ UGOSTITELJSTVO j.d.o.o. za ugostiteljstvo, OIB 36628108965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FRANCUZ UGOSTITELJSTVO j.d.o.o. za ugostiteljstvo</item>
    </izvorni_sadrzaj>
    <derivirana_varijabla naziv="DomainObject.Predmet.ProtuStrankaListFormated_1">
      <item>FRANCUZ UGOSTITELJSTVO j.d.o.o. za ugostiteljstvo</item>
    </derivirana_varijabla>
  </DomainObject.Predmet.ProtuStrankaListFormated>
  <DomainObject.Predmet.ProtuStrankaListFormatedOIB>
    <izvorni_sadrzaj>
      <item>FRANCUZ UGOSTITELJSTVO j.d.o.o. za ugostiteljstvo, OIB 36628108965</item>
    </izvorni_sadrzaj>
    <derivirana_varijabla naziv="DomainObject.Predmet.ProtuStrankaListFormatedOIB_1">
      <item>FRANCUZ UGOSTITELJSTVO j.d.o.o. za ugostiteljstvo, OIB 36628108965</item>
    </derivirana_varijabla>
  </DomainObject.Predmet.ProtuStrankaListFormatedOIB>
  <DomainObject.Predmet.ProtuStrankaListFormatedWithAdress>
    <izvorni_sadrzaj>
      <item>FRANCUZ UGOSTITELJSTVO j.d.o.o. za ugostiteljstvo, Ulica Sv. Josipa Radnika 3, 22000 Šibenik</item>
    </izvorni_sadrzaj>
    <derivirana_varijabla naziv="DomainObject.Predmet.ProtuStrankaListFormatedWithAdress_1">
      <item>FRANCUZ UGOSTITELJSTVO j.d.o.o. za ugostiteljstvo, Ulica Sv. Josipa Radnika 3, 22000 Šibenik</item>
    </derivirana_varijabla>
  </DomainObject.Predmet.ProtuStrankaListFormatedWithAdress>
  <DomainObject.Predmet.ProtuStrankaListFormatedWithAdressOIB>
    <izvorni_sadrzaj>
      <item>FRANCUZ UGOSTITELJSTVO j.d.o.o. za ugostiteljstvo, OIB 36628108965, Ulica Sv. Josipa Radnika 3, 22000 Šibenik</item>
    </izvorni_sadrzaj>
    <derivirana_varijabla naziv="DomainObject.Predmet.ProtuStrankaListFormatedWithAdressOIB_1">
      <item>FRANCUZ UGOSTITELJSTVO j.d.o.o. za ugostiteljstvo, OIB 36628108965, Ulica Sv. Josipa Radnika 3, 22000 Šibenik</item>
    </derivirana_varijabla>
  </DomainObject.Predmet.ProtuStrankaListFormatedWithAdressOIB>
  <DomainObject.Predmet.ProtuStrankaListNazivFormated>
    <izvorni_sadrzaj>
      <item>FRANCUZ UGOSTITELJSTVO j.d.o.o. za ugostiteljstvo</item>
    </izvorni_sadrzaj>
    <derivirana_varijabla naziv="DomainObject.Predmet.ProtuStrankaListNazivFormated_1">
      <item>FRANCUZ UGOSTITELJSTVO j.d.o.o. za ugostiteljstvo</item>
    </derivirana_varijabla>
  </DomainObject.Predmet.ProtuStrankaListNazivFormated>
  <DomainObject.Predmet.ProtuStrankaListNazivFormatedOIB>
    <izvorni_sadrzaj>
      <item>FRANCUZ UGOSTITELJSTVO j.d.o.o. za ugostiteljstvo, OIB 36628108965</item>
    </izvorni_sadrzaj>
    <derivirana_varijabla naziv="DomainObject.Predmet.ProtuStrankaListNazivFormatedOIB_1">
      <item>FRANCUZ UGOSTITELJSTVO j.d.o.o. za ugostiteljstvo, OIB 36628108965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FRANCUZ UGOSTITELJSTVO j.d.o.o. za ugostiteljstvo</izvorni_sadrzaj>
    <derivirana_varijabla naziv="DomainObject.Predmet.ProtustrankaIDrugi_1">FRANCUZ UGOSTITELJSTVO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FRANCUZ UGOSTITELJSTVO j.d.o.o. za ugostiteljstvo, OIB 36628108965, Ulica Sv. Josipa Radnika 3, 22000 Šibenik</izvorni_sadrzaj>
    <derivirana_varijabla naziv="DomainObject.Predmet.ProtustrankaIDrugiAdressOIB_1">FRANCUZ UGOSTITELJSTVO j.d.o.o. za ugostiteljstvo, OIB 36628108965, Ulica Sv. Josipa Radnika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FRANCUZ UGOSTITELJSTVO j.d.o.o. za ugostiteljstvo</item>
    </izvorni_sadrzaj>
    <derivirana_varijabla naziv="DomainObject.Predmet.SudioniciListNaziv_1">
      <item>Financijska agencija</item>
      <item>FRANCUZ UGOSTITELJSTVO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FRANCUZ UGOSTITELJSTVO j.d.o.o. za ugostiteljstvo, OIB 36628108965, Ulica Sv. Josipa Radnika 3,22000 Šibenik</item>
    </izvorni_sadrzaj>
    <derivirana_varijabla naziv="DomainObject.Predmet.SudioniciListAdressOIB_1">
      <item>Financijska agencija, OIB 85821130368, Ulica grada Vukovara 70,10000 Zagreb</item>
      <item>FRANCUZ UGOSTITELJSTVO j.d.o.o. za ugostiteljstvo, OIB 36628108965, Ulica Sv. Josipa Radnika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36628108965</item>
    </izvorni_sadrzaj>
    <derivirana_varijabla naziv="DomainObject.Predmet.SudioniciListNazivOIB_1">
      <item>, OIB 85821130368</item>
      <item>, OIB 36628108965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2051</properties:Characters>
  <properties:Lines>70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2016-11-03T12:16:00Z</dcterms:created>
  <dc:creator>Marina Gulin</dc:creator>
  <cp:lastModifiedBy>Marina Gulin</cp:lastModifiedBy>
  <cp:lastPrinted>2016-11-04T13:19:00Z</cp:lastPrinted>
  <dcterms:modified xmlns:xsi="http://www.w3.org/2001/XMLSchema-instance" xsi:type="dcterms:W3CDTF">2016-11-04T13:21:00Z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