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dfb6" w14:paraId="e96dfb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AA7057">
        <w:t>67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2B5152" w:rsidRPr="002B5152">
        <w:rPr>
          <w:b/>
        </w:rPr>
        <w:t>SUN XIAOJUN d.o.o.</w:t>
      </w:r>
      <w:r w:rsidRPr="00822533">
        <w:rPr>
          <w:b/>
        </w:rPr>
        <w:t xml:space="preserve">, </w:t>
      </w:r>
      <w:r w:rsidR="002B5152" w:rsidRPr="002B5152">
        <w:rPr>
          <w:b/>
        </w:rPr>
        <w:t>II Rimski odvojak 21</w:t>
      </w:r>
      <w:r w:rsidR="00DF18EB" w:rsidRPr="00822533">
        <w:rPr>
          <w:b/>
        </w:rPr>
        <w:t xml:space="preserve">, </w:t>
      </w:r>
      <w:r w:rsidR="002B5152" w:rsidRPr="002B5152">
        <w:rPr>
          <w:b/>
        </w:rPr>
        <w:t>Sesvete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2B5152" w:rsidRPr="002B5152">
        <w:rPr>
          <w:b/>
        </w:rPr>
        <w:t>030080283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2B5152" w:rsidRPr="002B5152">
        <w:rPr>
          <w:b/>
        </w:rPr>
        <w:t>34675601924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D43F5">
        <w:rPr>
          <w:b/>
        </w:rPr>
        <w:t>SUN XIAOJUN d.o.o., II Rimski odvojak 21, Sesvete, MBS: 030080283, OIB: 34675601924</w:t>
      </w:r>
      <w:r>
        <w:t xml:space="preserve">, iznosi </w:t>
      </w:r>
      <w:r w:rsidR="00FD43F5">
        <w:t>111.974,11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B16B0A">
        <w:t>ju</w:t>
      </w:r>
      <w:r>
        <w:t xml:space="preserve"> se osob</w:t>
      </w:r>
      <w:r w:rsidR="00B16B0A">
        <w:t>e</w:t>
      </w:r>
      <w:r w:rsidRPr="00C24B5B">
        <w:t xml:space="preserve"> ovlašten</w:t>
      </w:r>
      <w:r w:rsidR="00B16B0A">
        <w:t>e</w:t>
      </w:r>
      <w:r w:rsidRPr="00C24B5B">
        <w:t xml:space="preserve"> za zastupanje dužnika</w:t>
      </w:r>
      <w:r w:rsidR="00D67238">
        <w:t xml:space="preserve"> </w:t>
      </w:r>
      <w:r w:rsidR="00B16B0A" w:rsidRPr="00B16B0A">
        <w:t xml:space="preserve">Sun </w:t>
      </w:r>
      <w:proofErr w:type="spellStart"/>
      <w:r w:rsidR="00B16B0A" w:rsidRPr="00B16B0A">
        <w:t>Xiaojun</w:t>
      </w:r>
      <w:proofErr w:type="spellEnd"/>
      <w:r w:rsidR="00B16B0A" w:rsidRPr="00B16B0A">
        <w:t>, OIB: 99623055777</w:t>
      </w:r>
      <w:r w:rsidR="003620DA">
        <w:t xml:space="preserve">, </w:t>
      </w:r>
      <w:r w:rsidR="00B16B0A" w:rsidRPr="00B16B0A">
        <w:t xml:space="preserve">Kina, </w:t>
      </w:r>
      <w:proofErr w:type="spellStart"/>
      <w:r w:rsidR="00B16B0A" w:rsidRPr="00B16B0A">
        <w:t>Zhe</w:t>
      </w:r>
      <w:proofErr w:type="spellEnd"/>
      <w:r w:rsidR="00B16B0A" w:rsidRPr="00B16B0A">
        <w:t xml:space="preserve"> Jiang, </w:t>
      </w:r>
      <w:proofErr w:type="spellStart"/>
      <w:r w:rsidR="00B16B0A" w:rsidRPr="00B16B0A">
        <w:t>Qin</w:t>
      </w:r>
      <w:proofErr w:type="spellEnd"/>
      <w:r w:rsidR="00B16B0A" w:rsidRPr="00B16B0A">
        <w:t xml:space="preserve"> </w:t>
      </w:r>
      <w:proofErr w:type="spellStart"/>
      <w:r w:rsidR="00B16B0A" w:rsidRPr="00B16B0A">
        <w:t>Jian</w:t>
      </w:r>
      <w:proofErr w:type="spellEnd"/>
      <w:r w:rsidR="00B16B0A" w:rsidRPr="00B16B0A">
        <w:t xml:space="preserve"> 135</w:t>
      </w:r>
      <w:r w:rsidR="00B16B0A">
        <w:t xml:space="preserve"> i </w:t>
      </w:r>
      <w:proofErr w:type="spellStart"/>
      <w:r w:rsidR="00B16B0A" w:rsidRPr="00B16B0A">
        <w:t>Junfen</w:t>
      </w:r>
      <w:proofErr w:type="spellEnd"/>
      <w:r w:rsidR="00B16B0A" w:rsidRPr="00B16B0A">
        <w:t xml:space="preserve"> </w:t>
      </w:r>
      <w:proofErr w:type="spellStart"/>
      <w:r w:rsidR="00B16B0A" w:rsidRPr="00B16B0A">
        <w:t>Zhang</w:t>
      </w:r>
      <w:proofErr w:type="spellEnd"/>
      <w:r w:rsidR="00B16B0A" w:rsidRPr="00B16B0A">
        <w:t>, OIB: 29012945271</w:t>
      </w:r>
      <w:r w:rsidR="00B16B0A">
        <w:t xml:space="preserve">, </w:t>
      </w:r>
      <w:r w:rsidR="00B16B0A" w:rsidRPr="00B16B0A">
        <w:t xml:space="preserve">Kina, </w:t>
      </w:r>
      <w:proofErr w:type="spellStart"/>
      <w:r w:rsidR="00B16B0A" w:rsidRPr="00B16B0A">
        <w:t>Zhe</w:t>
      </w:r>
      <w:proofErr w:type="spellEnd"/>
      <w:r w:rsidR="00B16B0A" w:rsidRPr="00B16B0A">
        <w:t xml:space="preserve"> Jiang, </w:t>
      </w:r>
      <w:proofErr w:type="spellStart"/>
      <w:r w:rsidR="00B16B0A" w:rsidRPr="00B16B0A">
        <w:t>Qin</w:t>
      </w:r>
      <w:proofErr w:type="spellEnd"/>
      <w:r w:rsidR="00B16B0A" w:rsidRPr="00B16B0A">
        <w:t xml:space="preserve"> </w:t>
      </w:r>
      <w:proofErr w:type="spellStart"/>
      <w:r w:rsidR="00B16B0A" w:rsidRPr="00B16B0A">
        <w:t>Jian</w:t>
      </w:r>
      <w:proofErr w:type="spellEnd"/>
      <w:r w:rsidR="00B16B0A" w:rsidRPr="00B16B0A">
        <w:t xml:space="preserve"> 135</w:t>
      </w:r>
      <w:r w:rsidR="00D67238">
        <w:t xml:space="preserve">, </w:t>
      </w:r>
      <w:r w:rsidRPr="00C24B5B">
        <w:t>da u roku od 15 dana od dana objave ovog oglasa na e-oglasnoj ploči suda podnes</w:t>
      </w:r>
      <w:r w:rsidR="00B16B0A">
        <w:t>u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AA7057">
        <w:t>67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B16B0A">
        <w:t>e</w:t>
      </w:r>
      <w:r>
        <w:t xml:space="preserve"> iz točke II, ovlašten</w:t>
      </w:r>
      <w:r w:rsidR="00B16B0A">
        <w:t>e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B16B0A">
        <w:t>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47B" w:rsidR="005B747B">
      <w:r>
        <w:separator/>
      </w:r>
    </w:p>
  </w:endnote>
  <w:endnote w:id="0" w:type="continuationSeparator">
    <w:p w:rsidRDefault="005B747B" w:rsidR="005B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47B" w:rsidR="005B747B">
      <w:r>
        <w:separator/>
      </w:r>
    </w:p>
  </w:footnote>
  <w:footnote w:id="0" w:type="continuationSeparator">
    <w:p w:rsidRDefault="005B747B" w:rsidR="005B7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5152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47B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367E9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057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16B0A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3F5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7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7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St-2567/2016</izvorni_sadrzaj>
    <derivirana_varijabla naziv="DomainObject.Predmet.OznakaBroj_1">St-2567/2016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XIAOJUN d.o.o.</izvorni_sadrzaj>
    <derivirana_varijabla naziv="DomainObject.Predmet.ProtustrankaFormated_1">  SUN XIAOJUN d.o.o.</derivirana_varijabla>
  </DomainObject.Predmet.ProtustrankaFormated>
  <DomainObject.Predmet.ProtustrankaFormatedOIB>
    <izvorni_sadrzaj>  SUN XIAOJUN d.o.o., OIB 34675601924</izvorni_sadrzaj>
    <derivirana_varijabla naziv="DomainObject.Predmet.ProtustrankaFormatedOIB_1">  SUN XIAOJUN d.o.o., OIB 34675601924</derivirana_varijabla>
  </DomainObject.Predmet.ProtustrankaFormatedOIB>
  <DomainObject.Predmet.ProtustrankaFormatedWithAdress>
    <izvorni_sadrzaj> SUN XIAOJUN d.o.o., II Rimski odvojak 21, 10360 Sesvete</izvorni_sadrzaj>
    <derivirana_varijabla naziv="DomainObject.Predmet.ProtustrankaFormatedWithAdress_1"> SUN XIAOJUN d.o.o., II Rimski odvojak 21, 10360 Sesvete</derivirana_varijabla>
  </DomainObject.Predmet.ProtustrankaFormatedWithAdress>
  <DomainObject.Predmet.ProtustrankaFormatedWithAdressOIB>
    <izvorni_sadrzaj> SUN XIAOJUN d.o.o., OIB 34675601924, II Rimski odvojak 21, 10360 Sesvete</izvorni_sadrzaj>
    <derivirana_varijabla naziv="DomainObject.Predmet.ProtustrankaFormatedWithAdressOIB_1"> SUN XIAOJUN d.o.o., OIB 34675601924, II Rimski odvojak 21, 10360 Sesvete</derivirana_varijabla>
  </DomainObject.Predmet.ProtustrankaFormatedWithAdressOIB>
  <DomainObject.Predmet.ProtustrankaWithAdress>
    <izvorni_sadrzaj>SUN XIAOJUN d.o.o. II Rimski odvojak 21, 10360 Sesvete</izvorni_sadrzaj>
    <derivirana_varijabla naziv="DomainObject.Predmet.ProtustrankaWithAdress_1">SUN XIAOJUN d.o.o. II Rimski odvojak 21, 10360 Sesvete</derivirana_varijabla>
  </DomainObject.Predmet.ProtustrankaWithAdress>
  <DomainObject.Predmet.ProtustrankaWithAdressOIB>
    <izvorni_sadrzaj>SUN XIAOJUN d.o.o., OIB 34675601924, II Rimski odvojak 21, 10360 Sesvete</izvorni_sadrzaj>
    <derivirana_varijabla naziv="DomainObject.Predmet.ProtustrankaWithAdressOIB_1">SUN XIAOJUN d.o.o., OIB 34675601924, II Rimski odvojak 21, 10360 Sesvete</derivirana_varijabla>
  </DomainObject.Predmet.ProtustrankaWithAdressOIB>
  <DomainObject.Predmet.ProtustrankaNazivFormated>
    <izvorni_sadrzaj>SUN XIAOJUN d.o.o.</izvorni_sadrzaj>
    <derivirana_varijabla naziv="DomainObject.Predmet.ProtustrankaNazivFormated_1">SUN XIAOJUN d.o.o.</derivirana_varijabla>
  </DomainObject.Predmet.ProtustrankaNazivFormated>
  <DomainObject.Predmet.ProtustrankaNazivFormatedOIB>
    <izvorni_sadrzaj>SUN XIAOJUN d.o.o., OIB 34675601924</izvorni_sadrzaj>
    <derivirana_varijabla naziv="DomainObject.Predmet.ProtustrankaNazivFormatedOIB_1">SUN XIAOJUN d.o.o., OIB 34675601924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 XIAOJUN d.o.o.</item>
    </izvorni_sadrzaj>
    <derivirana_varijabla naziv="DomainObject.Predmet.ProtuStrankaListFormated_1">
      <item>SUN XIAOJUN d.o.o.</item>
    </derivirana_varijabla>
  </DomainObject.Predmet.ProtuStrankaListFormated>
  <DomainObject.Predmet.ProtuStrankaListFormatedOIB>
    <izvorni_sadrzaj>
      <item>SUN XIAOJUN d.o.o., OIB 34675601924</item>
    </izvorni_sadrzaj>
    <derivirana_varijabla naziv="DomainObject.Predmet.ProtuStrankaListFormatedOIB_1">
      <item>SUN XIAOJUN d.o.o., OIB 34675601924</item>
    </derivirana_varijabla>
  </DomainObject.Predmet.ProtuStrankaListFormatedOIB>
  <DomainObject.Predmet.ProtuStrankaListFormatedWithAdress>
    <izvorni_sadrzaj>
      <item>SUN XIAOJUN d.o.o., II Rimski odvojak 21, 10360 Sesvete</item>
    </izvorni_sadrzaj>
    <derivirana_varijabla naziv="DomainObject.Predmet.ProtuStrankaListFormatedWithAdress_1">
      <item>SUN XIAOJUN d.o.o., II Rimski odvojak 21, 10360 Sesvete</item>
    </derivirana_varijabla>
  </DomainObject.Predmet.ProtuStrankaListFormatedWithAdress>
  <DomainObject.Predmet.ProtuStrankaListFormatedWithAdressOIB>
    <izvorni_sadrzaj>
      <item>SUN XIAOJUN d.o.o., OIB 34675601924, II Rimski odvojak 21, 10360 Sesvete</item>
    </izvorni_sadrzaj>
    <derivirana_varijabla naziv="DomainObject.Predmet.ProtuStrankaListFormatedWithAdressOIB_1">
      <item>SUN XIAOJUN d.o.o., OIB 34675601924, II Rimski odvojak 21, 10360 Sesvete</item>
    </derivirana_varijabla>
  </DomainObject.Predmet.ProtuStrankaListFormatedWithAdressOIB>
  <DomainObject.Predmet.ProtuStrankaListNazivFormated>
    <izvorni_sadrzaj>
      <item>SUN XIAOJUN d.o.o.</item>
    </izvorni_sadrzaj>
    <derivirana_varijabla naziv="DomainObject.Predmet.ProtuStrankaListNazivFormated_1">
      <item>SUN XIAOJUN d.o.o.</item>
    </derivirana_varijabla>
  </DomainObject.Predmet.ProtuStrankaListNazivFormated>
  <DomainObject.Predmet.ProtuStrankaListNazivFormatedOIB>
    <izvorni_sadrzaj>
      <item>SUN XIAOJUN d.o.o., OIB 34675601924</item>
    </izvorni_sadrzaj>
    <derivirana_varijabla naziv="DomainObject.Predmet.ProtuStrankaListNazivFormatedOIB_1">
      <item>SUN XIAOJUN d.o.o., OIB 34675601924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 XIAOJUN d.o.o.</izvorni_sadrzaj>
    <derivirana_varijabla naziv="DomainObject.Predmet.ProtustrankaIDrugi_1">SUN XIAOJUN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 XIAOJUN d.o.o., OIB 34675601924, II Rimski odvojak 21, 10360 Sesvete</izvorni_sadrzaj>
    <derivirana_varijabla naziv="DomainObject.Predmet.ProtustrankaIDrugiAdressOIB_1">SUN XIAOJUN d.o.o., OIB 34675601924, II Rimski odvojak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 XIAOJUN d.o.o.</item>
    </izvorni_sadrzaj>
    <derivirana_varijabla naziv="DomainObject.Predmet.SudioniciListNaziv_1">
      <item>FINA Regionalni centar Zagreb</item>
      <item>SUN XIAOJUN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 XIAOJUN d.o.o., OIB 34675601924, II Rimski odvojak 21,10360 Sesvete</item>
    </izvorni_sadrzaj>
    <derivirana_varijabla naziv="DomainObject.Predmet.SudioniciListAdressOIB_1">
      <item>FINA Regionalni centar Zagreb, OIB 85821130368, Trg svibanjskih žrtava 1995. br. 1,10000 Zagreb</item>
      <item>SUN XIAOJUN d.o.o., OIB 34675601924, II Rimski odvojak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34675601924</item>
    </izvorni_sadrzaj>
    <derivirana_varijabla naziv="DomainObject.Predmet.SudioniciListNazivOIB_1">
      <item>, OIB 85821130368</item>
      <item>, OIB 34675601924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2028</properties:Characters>
  <properties:Lines>50</properties:Lines>
  <properties:Paragraphs>16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2016-10-31T07:03:00Z</dcterms:modified>
  <cp:revision>208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