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efff" w14:paraId="18fefff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1D3DE1" w:rsidP="0088726B" w:rsidR="001D3DE1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88726B" w:rsidR="00DE2B55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2C217D">
        <w:t>BEZ RECEPTA d.o.o. Split, Odeska 9, OIB: 31391446633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88726B">
        <w:rPr>
          <w:rFonts w:eastAsiaTheme="minorHAnsi"/>
          <w:lang w:eastAsia="en-US"/>
        </w:rPr>
        <w:t>9.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88726B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2C217D">
        <w:t>BEZ RECEPTA d.o.o. Split, Odeska 9, OIB: 31391446633,</w:t>
      </w:r>
      <w:r>
        <w:t xml:space="preserve"> zaprimljen na ovom sudu </w:t>
      </w:r>
      <w:r w:rsidR="0088726B">
        <w:t>2. studenog</w:t>
      </w:r>
      <w:r>
        <w:t xml:space="preserve"> 2015. godine.</w:t>
      </w:r>
    </w:p>
    <w:p w:rsidRDefault="00967806" w:rsidP="0088726B" w:rsidR="00967806">
      <w:pPr>
        <w:spacing w:after="100" w:before="200"/>
        <w:jc w:val="center"/>
      </w:pPr>
      <w:r>
        <w:t>Obrazloženje</w:t>
      </w:r>
    </w:p>
    <w:p w:rsidRDefault="00967806" w:rsidP="00854267" w:rsidR="00967806">
      <w:pPr>
        <w:ind w:firstLine="709"/>
        <w:jc w:val="both"/>
      </w:pPr>
      <w:r>
        <w:t xml:space="preserve">Predlagatelj je dana </w:t>
      </w:r>
      <w:r w:rsidR="0088726B">
        <w:t>2. studenog</w:t>
      </w:r>
      <w:r>
        <w:t xml:space="preserve"> 2015. godine podnio zahtjev za provedbu skraćenog stečajnog postupka nad dužnikom </w:t>
      </w:r>
      <w:r w:rsidR="002C217D">
        <w:t>BEZ RECEPTA d.o.o. Split, Odeska 9, OIB: 31391446633</w:t>
      </w:r>
      <w:r>
        <w:t>.</w:t>
      </w:r>
    </w:p>
    <w:p w:rsidRDefault="00854267" w:rsidP="00854267" w:rsidR="00854267">
      <w:pPr>
        <w:ind w:firstLine="709"/>
        <w:jc w:val="both"/>
      </w:pPr>
    </w:p>
    <w:p w:rsidRDefault="00854267" w:rsidP="00854267" w:rsidR="00854267">
      <w:pPr>
        <w:ind w:firstLine="709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854267" w:rsidP="00854267" w:rsidR="00854267">
      <w:pPr>
        <w:ind w:firstLine="709"/>
        <w:jc w:val="both"/>
      </w:pPr>
    </w:p>
    <w:p w:rsidRDefault="00854267" w:rsidP="00854267" w:rsidR="00967806">
      <w:pPr>
        <w:ind w:firstLine="709"/>
        <w:jc w:val="both"/>
      </w:pPr>
      <w:r>
        <w:t>Kako iz izvatka iz sudskog registra za dužnika proizlazi da je rješenjem ovog suda po</w:t>
      </w:r>
      <w:r w:rsidR="002C217D">
        <w:t>slovni broj Tt-15/671</w:t>
      </w:r>
      <w:r>
        <w:t>-1 od 8. svibnja 2015. 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54267" w:rsidP="00854267" w:rsidR="00854267">
      <w:pPr>
        <w:ind w:firstLine="709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88726B">
        <w:t>9. studenog</w:t>
      </w:r>
      <w:r>
        <w:t xml:space="preserve"> 2015. godine</w:t>
      </w:r>
    </w:p>
    <w:p w:rsidRDefault="002F2ED4" w:rsidP="0088726B" w:rsidR="002F2ED4">
      <w:pPr>
        <w:spacing w:before="240"/>
        <w:ind w:left="6480"/>
        <w:jc w:val="center"/>
      </w:pPr>
      <w:r>
        <w:t>SUTKINJA</w:t>
      </w:r>
    </w:p>
    <w:p w:rsidRDefault="002F2ED4" w:rsidP="0088726B" w:rsidR="002F2ED4">
      <w:pPr>
        <w:ind w:left="6480"/>
        <w:jc w:val="center"/>
      </w:pPr>
      <w:r>
        <w:t>ANA GOLUB GRUIĆ</w:t>
      </w:r>
    </w:p>
    <w:p w:rsidRDefault="0088726B" w:rsidP="0088726B" w:rsidR="0088726B">
      <w:pPr>
        <w:ind w:left="6480"/>
        <w:jc w:val="center"/>
      </w:pPr>
    </w:p>
    <w:p w:rsidRDefault="0088726B" w:rsidP="0088726B" w:rsidR="0088726B">
      <w:pPr>
        <w:ind w:left="6480"/>
        <w:jc w:val="center"/>
      </w:pP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7A0832" w:rsidP="002F2ED4" w:rsidR="00854267" w:rsidRPr="0065129A">
      <w:pPr>
        <w:numPr>
          <w:ilvl w:val="12"/>
          <w:numId w:val="0"/>
        </w:numPr>
        <w:jc w:val="both"/>
      </w:pPr>
      <w:r>
        <w:t xml:space="preserve">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88726B">
        <w:t>mrežna stranica e-Oglasna ploča sudova – rok 8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1BF" w:rsidR="007371BF">
      <w:r>
        <w:separator/>
      </w:r>
    </w:p>
  </w:endnote>
  <w:endnote w:id="0" w:type="continuationSeparator">
    <w:p w:rsidRDefault="007371BF" w:rsidR="0073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1BF" w:rsidR="007371BF">
      <w:r>
        <w:separator/>
      </w:r>
    </w:p>
  </w:footnote>
  <w:footnote w:id="0" w:type="continuationSeparator">
    <w:p w:rsidRDefault="007371BF" w:rsidR="00737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E46CF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2C217D">
      <w:t>7</w:t>
    </w:r>
    <w:r w:rsidR="009C1AB9">
      <w:t>6</w:t>
    </w:r>
    <w:r w:rsidR="002C217D">
      <w:t>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C217D">
      <w:t>761</w:t>
    </w:r>
    <w:r w:rsidR="0088726B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622D5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3DE1"/>
    <w:rsid w:val="002010AB"/>
    <w:rsid w:val="002067C4"/>
    <w:rsid w:val="00207B3C"/>
    <w:rsid w:val="00211C82"/>
    <w:rsid w:val="00215F13"/>
    <w:rsid w:val="00233E8D"/>
    <w:rsid w:val="00250235"/>
    <w:rsid w:val="0025218C"/>
    <w:rsid w:val="00257849"/>
    <w:rsid w:val="00263D21"/>
    <w:rsid w:val="002647F1"/>
    <w:rsid w:val="00265143"/>
    <w:rsid w:val="002A61F9"/>
    <w:rsid w:val="002B2B0D"/>
    <w:rsid w:val="002B402A"/>
    <w:rsid w:val="002C217D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E46C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1166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71BF"/>
    <w:rsid w:val="00740E49"/>
    <w:rsid w:val="00750BFD"/>
    <w:rsid w:val="00772D95"/>
    <w:rsid w:val="00776DE7"/>
    <w:rsid w:val="00780B51"/>
    <w:rsid w:val="007978E1"/>
    <w:rsid w:val="007A0832"/>
    <w:rsid w:val="007A231E"/>
    <w:rsid w:val="007A3ED3"/>
    <w:rsid w:val="007A6843"/>
    <w:rsid w:val="007B39F6"/>
    <w:rsid w:val="007B3F07"/>
    <w:rsid w:val="007B5171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4267"/>
    <w:rsid w:val="00855A39"/>
    <w:rsid w:val="00856303"/>
    <w:rsid w:val="00880CFE"/>
    <w:rsid w:val="00882FD1"/>
    <w:rsid w:val="008852C7"/>
    <w:rsid w:val="0088726B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0278C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C1AB9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6D01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652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BEZ RECEPTA d.o.o. za trgovinu</izvorni_sadrzaj>
    <derivirana_varijabla naziv="DomainObject.Predmet.ProtustrankaFormated_1">  BEZ RECEPTA d.o.o. za trgovinu</derivirana_varijabla>
  </DomainObject.Predmet.ProtustrankaFormated>
  <DomainObject.Predmet.ProtustrankaFormatedOIB>
    <izvorni_sadrzaj>  BEZ RECEPTA d.o.o. za trgovinu, OIB 31391446633</izvorni_sadrzaj>
    <derivirana_varijabla naziv="DomainObject.Predmet.ProtustrankaFormatedOIB_1">  BEZ RECEPTA d.o.o. za trgovinu, OIB 31391446633</derivirana_varijabla>
  </DomainObject.Predmet.ProtustrankaFormatedOIB>
  <DomainObject.Predmet.ProtustrankaFormatedWithAdress>
    <izvorni_sadrzaj> BEZ RECEPTA d.o.o. za trgovinu, Odeska 9, 21000 Split</izvorni_sadrzaj>
    <derivirana_varijabla naziv="DomainObject.Predmet.ProtustrankaFormatedWithAdress_1"> BEZ RECEPTA d.o.o. za trgovinu, Odeska 9, 21000 Split</derivirana_varijabla>
  </DomainObject.Predmet.ProtustrankaFormatedWithAdress>
  <DomainObject.Predmet.ProtustrankaFormatedWithAdressOIB>
    <izvorni_sadrzaj> BEZ RECEPTA d.o.o. za trgovinu, OIB 31391446633, Odeska 9, 21000 Split</izvorni_sadrzaj>
    <derivirana_varijabla naziv="DomainObject.Predmet.ProtustrankaFormatedWithAdressOIB_1"> BEZ RECEPTA d.o.o. za trgovinu, OIB 31391446633, Odeska 9, 21000 Split</derivirana_varijabla>
  </DomainObject.Predmet.ProtustrankaFormatedWithAdressOIB>
  <DomainObject.Predmet.ProtustrankaWithAdress>
    <izvorni_sadrzaj>BEZ RECEPTA d.o.o. za trgovinu Odeska 9, 21000 Split</izvorni_sadrzaj>
    <derivirana_varijabla naziv="DomainObject.Predmet.ProtustrankaWithAdress_1">BEZ RECEPTA d.o.o. za trgovinu Odeska 9, 21000 Split</derivirana_varijabla>
  </DomainObject.Predmet.ProtustrankaWithAdress>
  <DomainObject.Predmet.ProtustrankaWithAdressOIB>
    <izvorni_sadrzaj>BEZ RECEPTA d.o.o. za trgovinu, OIB 31391446633, Odeska 9, 21000 Split</izvorni_sadrzaj>
    <derivirana_varijabla naziv="DomainObject.Predmet.ProtustrankaWithAdressOIB_1">BEZ RECEPTA d.o.o. za trgovinu, OIB 31391446633, Odeska 9, 21000 Split</derivirana_varijabla>
  </DomainObject.Predmet.ProtustrankaWithAdressOIB>
  <DomainObject.Predmet.ProtustrankaNazivFormated>
    <izvorni_sadrzaj>BEZ RECEPTA d.o.o. za trgovinu</izvorni_sadrzaj>
    <derivirana_varijabla naziv="DomainObject.Predmet.ProtustrankaNazivFormated_1">BEZ RECEPTA d.o.o. za trgovinu</derivirana_varijabla>
  </DomainObject.Predmet.ProtustrankaNazivFormated>
  <DomainObject.Predmet.ProtustrankaNazivFormatedOIB>
    <izvorni_sadrzaj>BEZ RECEPTA d.o.o. za trgovinu, OIB 31391446633</izvorni_sadrzaj>
    <derivirana_varijabla naziv="DomainObject.Predmet.ProtustrankaNazivFormatedOIB_1">BEZ RECEPTA d.o.o. za trgovinu, OIB 31391446633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273438.14</izvorni_sadrzaj>
    <derivirana_varijabla naziv="DomainObject.Predmet.TrenutnaVrijednost_1">273438.14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BEZ RECEPTA d.o.o. za trgovinu</item>
    </izvorni_sadrzaj>
    <derivirana_varijabla naziv="DomainObject.Predmet.ProtuStrankaListFormated_1">
      <item>BEZ RECEPTA d.o.o. za trgovinu</item>
    </derivirana_varijabla>
  </DomainObject.Predmet.ProtuStrankaListFormated>
  <DomainObject.Predmet.ProtuStrankaListFormatedOIB>
    <izvorni_sadrzaj>
      <item>BEZ RECEPTA d.o.o. za trgovinu, OIB 31391446633</item>
    </izvorni_sadrzaj>
    <derivirana_varijabla naziv="DomainObject.Predmet.ProtuStrankaListFormatedOIB_1">
      <item>BEZ RECEPTA d.o.o. za trgovinu, OIB 31391446633</item>
    </derivirana_varijabla>
  </DomainObject.Predmet.ProtuStrankaListFormatedOIB>
  <DomainObject.Predmet.ProtuStrankaListFormatedWithAdress>
    <izvorni_sadrzaj>
      <item>BEZ RECEPTA d.o.o. za trgovinu, Odeska 9, 21000 Split</item>
    </izvorni_sadrzaj>
    <derivirana_varijabla naziv="DomainObject.Predmet.ProtuStrankaListFormatedWithAdress_1">
      <item>BEZ RECEPTA d.o.o. za trgovinu, Odeska 9, 21000 Split</item>
    </derivirana_varijabla>
  </DomainObject.Predmet.ProtuStrankaListFormatedWithAdress>
  <DomainObject.Predmet.ProtuStrankaListFormatedWithAdressOIB>
    <izvorni_sadrzaj>
      <item>BEZ RECEPTA d.o.o. za trgovinu, OIB 31391446633, Odeska 9, 21000 Split</item>
    </izvorni_sadrzaj>
    <derivirana_varijabla naziv="DomainObject.Predmet.ProtuStrankaListFormatedWithAdressOIB_1">
      <item>BEZ RECEPTA d.o.o. za trgovinu, OIB 31391446633, Odeska 9, 21000 Split</item>
    </derivirana_varijabla>
  </DomainObject.Predmet.ProtuStrankaListFormatedWithAdressOIB>
  <DomainObject.Predmet.ProtuStrankaListNazivFormated>
    <izvorni_sadrzaj>
      <item>BEZ RECEPTA d.o.o. za trgovinu</item>
    </izvorni_sadrzaj>
    <derivirana_varijabla naziv="DomainObject.Predmet.ProtuStrankaListNazivFormated_1">
      <item>BEZ RECEPTA d.o.o. za trgovinu</item>
    </derivirana_varijabla>
  </DomainObject.Predmet.ProtuStrankaListNazivFormated>
  <DomainObject.Predmet.ProtuStrankaListNazivFormatedOIB>
    <izvorni_sadrzaj>
      <item>BEZ RECEPTA d.o.o. za trgovinu, OIB 31391446633</item>
    </izvorni_sadrzaj>
    <derivirana_varijabla naziv="DomainObject.Predmet.ProtuStrankaListNazivFormatedOIB_1">
      <item>BEZ RECEPTA d.o.o. za trgovinu, OIB 31391446633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BEZ RECEPTA d.o.o. za trgovinu</izvorni_sadrzaj>
    <derivirana_varijabla naziv="DomainObject.Predmet.ProtustrankaIDrugi_1">BEZ RECEPTA d.o.o. za trgovinu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BEZ RECEPTA d.o.o. za trgovinu, OIB 31391446633, Odeska 9, 21000 Split</izvorni_sadrzaj>
    <derivirana_varijabla naziv="DomainObject.Predmet.ProtustrankaIDrugiAdressOIB_1">BEZ RECEPTA d.o.o. za trgovinu, OIB 31391446633, Odeska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BEZ RECEPTA d.o.o. za trgovinu</item>
      <item>FINANCIJSKA AGENCIJA, RC SPLIT</item>
    </izvorni_sadrzaj>
    <derivirana_varijabla naziv="DomainObject.Predmet.SudioniciListNaziv_1">
      <item>BEZ RECEPTA d.o.o. za trgovinu</item>
      <item>FINANCIJSKA AGENCIJA, RC SPLIT</item>
    </derivirana_varijabla>
  </DomainObject.Predmet.SudioniciListNaziv>
  <DomainObject.Predmet.SudioniciListAdressOIB>
    <izvorni_sadrzaj>
      <item>BEZ RECEPTA d.o.o. za trgovinu, OIB 31391446633, Odeska 9,21000 Split</item>
      <item>FINANCIJSKA AGENCIJA, RC SPLIT, OIB 85821130368, Mažuranićevo šet. 24 b,21000 Split</item>
    </izvorni_sadrzaj>
    <derivirana_varijabla naziv="DomainObject.Predmet.SudioniciListAdressOIB_1">
      <item>BEZ RECEPTA d.o.o. za trgovinu, OIB 31391446633, Odeska 9,21000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31391446633</item>
      <item>, OIB 85821130368</item>
    </izvorni_sadrzaj>
    <derivirana_varijabla naziv="DomainObject.Predmet.SudioniciListNazivOIB_1">
      <item>, OIB 31391446633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CB640-87AC-44FD-BC7F-DBDD1755F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1971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2015-11-09T11:19:00Z</dcterms:created>
  <dc:creator>nmarkovic</dc:creator>
  <cp:lastModifiedBy>Ana Golub Gruić</cp:lastModifiedBy>
  <cp:lastPrinted>2015-11-09T11:19:00Z</cp:lastPrinted>
  <dcterms:modified xmlns:xsi="http://www.w3.org/2001/XMLSchema-instance" xsi:type="dcterms:W3CDTF">2015-11-09T13:36:00Z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