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ED1322" w:rsidRPr="00C61EDF">
        <w:trPr>
          <w:trHeight w:val="2231"/>
        </w:trPr>
        <w:tc>
          <w:tcPr>
            <w:tcW w:type="dxa" w:w="3369"/>
            <w:vAlign w:val="center"/>
          </w:tcPr>
          <w:p w:rsidRDefault="00ED1322" w:rsidP="00A66C00" w:rsidR="00ED1322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D1322" w:rsidP="00A66C00" w:rsidR="00ED1322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ED1322" w:rsidP="00A66C00" w:rsidR="00ED1322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ED1322" w:rsidP="00DA5B9D" w:rsidR="00ED1322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  <w:sz w:val="24"/>
              </w:rPr>
            </w:pPr>
          </w:p>
          <w:p w:rsidRDefault="00ED1322" w:rsidP="00143806" w:rsidR="00ED1322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11.St-</w:t>
            </w:r>
            <w:r w:rsidR="00143806">
              <w:rPr>
                <w:noProof/>
                <w:sz w:val="24"/>
              </w:rPr>
              <w:t>1162</w:t>
            </w:r>
            <w:r w:rsidR="00AC27BD">
              <w:rPr>
                <w:noProof/>
                <w:sz w:val="24"/>
              </w:rPr>
              <w:t>/2017</w:t>
            </w:r>
          </w:p>
        </w:tc>
      </w:tr>
    </w:tbl>
    <w:p w14:textId="26ca88c" w14:paraId="26ca88c" w:rsidRDefault="00B46C21" w:rsidP="00B46C21" w:rsidR="00B46C21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2F48F3">
        <w:t>DRUŠTVO ZA ŠPORT I REKREACIJU ˝ELEKTRODALMACIJA˝ SPLIT, OIB: 08770027272, Split, Poljička cesta 73</w:t>
      </w:r>
      <w:r>
        <w:t xml:space="preserve">, </w:t>
      </w:r>
      <w:r w:rsidR="0098194D">
        <w:t>4. travnja 2018</w:t>
      </w:r>
      <w:r>
        <w:t>.,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2F48F3" w:rsidRPr="002F48F3">
        <w:t>DRUŠTVO ZA ŠPORT I REKREACIJU ˝ELEKTRODALMACIJA˝ SPLIT, OIB: 08770027272, Split, Poljička cesta 73</w:t>
      </w:r>
      <w:r w:rsidR="0098194D">
        <w:t xml:space="preserve">, </w:t>
      </w:r>
      <w:r>
        <w:t xml:space="preserve">na dan </w:t>
      </w:r>
      <w:r w:rsidR="002F48F3">
        <w:t>6</w:t>
      </w:r>
      <w:r w:rsidR="000F09E0">
        <w:t>. prosinca 2017</w:t>
      </w:r>
      <w:r w:rsidR="0098194D">
        <w:t>.</w:t>
      </w:r>
      <w:r>
        <w:t xml:space="preserve">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7827E6">
        <w:t>12</w:t>
      </w:r>
      <w:r w:rsidR="00F73D4A">
        <w:t>0</w:t>
      </w:r>
      <w:r>
        <w:t xml:space="preserve"> </w:t>
      </w:r>
      <w:r w:rsidRPr="008A558F">
        <w:t xml:space="preserve">dana, u ukupnom iznosu </w:t>
      </w:r>
      <w:r w:rsidR="007F39BC">
        <w:t xml:space="preserve">od </w:t>
      </w:r>
      <w:r w:rsidR="00F83225">
        <w:t>60.596,09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>U Splitu</w:t>
      </w:r>
      <w:r w:rsidR="00ED1322">
        <w:t xml:space="preserve"> </w:t>
      </w:r>
      <w:r w:rsidR="0098194D">
        <w:t>4. travnja 2018</w:t>
      </w:r>
      <w:r w:rsidR="00ED1322">
        <w:t>.</w:t>
      </w:r>
    </w:p>
    <w:p w:rsidRDefault="00781AFF" w:rsidP="00B46C21" w:rsidR="00B46C21">
      <w:pPr>
        <w:spacing w:before="200"/>
        <w:ind w:left="6480"/>
        <w:jc w:val="center"/>
      </w:pPr>
      <w:r>
        <w:t>Sutkinja</w:t>
      </w:r>
    </w:p>
    <w:p w:rsidRDefault="00781AFF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F31" w:rsidR="00EB1F31">
      <w:r>
        <w:separator/>
      </w:r>
    </w:p>
  </w:endnote>
  <w:endnote w:id="0" w:type="continuationSeparator">
    <w:p w:rsidRDefault="00EB1F31" w:rsidR="00EB1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F31" w:rsidR="00EB1F31">
      <w:r>
        <w:separator/>
      </w:r>
    </w:p>
  </w:footnote>
  <w:footnote w:id="0" w:type="continuationSeparator">
    <w:p w:rsidRDefault="00EB1F31" w:rsidR="00EB1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51784A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84A67"/>
    <w:rsid w:val="00085E7C"/>
    <w:rsid w:val="000B4D96"/>
    <w:rsid w:val="000D5416"/>
    <w:rsid w:val="000D7B1A"/>
    <w:rsid w:val="000E6D83"/>
    <w:rsid w:val="000F09E0"/>
    <w:rsid w:val="00143806"/>
    <w:rsid w:val="001700A0"/>
    <w:rsid w:val="001D0CC5"/>
    <w:rsid w:val="0026385E"/>
    <w:rsid w:val="002F48F3"/>
    <w:rsid w:val="00377C99"/>
    <w:rsid w:val="003C2F22"/>
    <w:rsid w:val="00417EA6"/>
    <w:rsid w:val="004A47C9"/>
    <w:rsid w:val="0051784A"/>
    <w:rsid w:val="0060211C"/>
    <w:rsid w:val="00640CF4"/>
    <w:rsid w:val="0071519E"/>
    <w:rsid w:val="00751BA8"/>
    <w:rsid w:val="00781AFF"/>
    <w:rsid w:val="007827E6"/>
    <w:rsid w:val="007A6838"/>
    <w:rsid w:val="007B3B5F"/>
    <w:rsid w:val="007D0BC0"/>
    <w:rsid w:val="007F39BC"/>
    <w:rsid w:val="007F7A84"/>
    <w:rsid w:val="00814EDB"/>
    <w:rsid w:val="00815142"/>
    <w:rsid w:val="00853B3E"/>
    <w:rsid w:val="0098194D"/>
    <w:rsid w:val="00981D37"/>
    <w:rsid w:val="00987BA3"/>
    <w:rsid w:val="00A51DE9"/>
    <w:rsid w:val="00A52571"/>
    <w:rsid w:val="00AC27BD"/>
    <w:rsid w:val="00B46C21"/>
    <w:rsid w:val="00B554BD"/>
    <w:rsid w:val="00B7506F"/>
    <w:rsid w:val="00C70344"/>
    <w:rsid w:val="00D8632A"/>
    <w:rsid w:val="00DC527E"/>
    <w:rsid w:val="00DD0D50"/>
    <w:rsid w:val="00E6798D"/>
    <w:rsid w:val="00EB1F31"/>
    <w:rsid w:val="00EB6A52"/>
    <w:rsid w:val="00ED1322"/>
    <w:rsid w:val="00F2599E"/>
    <w:rsid w:val="00F73D4A"/>
    <w:rsid w:val="00F8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78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78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784A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784A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784A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78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78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84A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84A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84A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1162</izvorni_sadrzaj>
    <derivirana_varijabla naziv="DomainObject.Predmet.Broj_1">1162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2017.</izvorni_sadrzaj>
    <derivirana_varijabla naziv="DomainObject.Predmet.DatumOsnivanja_1">14.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St-1162/2017</izvorni_sadrzaj>
    <derivirana_varijabla naziv="DomainObject.Predmet.OznakaBroj_1">St-1162/2017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DRUŠTVO ZA ŠPORT I REKREACIJU "ELEKTRODALMACIJA " SPLIT</izvorni_sadrzaj>
    <derivirana_varijabla naziv="DomainObject.Predmet.ProtustrankaFormated_1">  DRUŠTVO ZA ŠPORT I REKREACIJU "ELEKTRODALMACIJA " SPLIT</derivirana_varijabla>
  </DomainObject.Predmet.ProtustrankaFormated>
  <DomainObject.Predmet.ProtustrankaFormatedOIB>
    <izvorni_sadrzaj>  DRUŠTVO ZA ŠPORT I REKREACIJU "ELEKTRODALMACIJA " SPLIT, OIB 08770027272</izvorni_sadrzaj>
    <derivirana_varijabla naziv="DomainObject.Predmet.ProtustrankaFormatedOIB_1">  DRUŠTVO ZA ŠPORT I REKREACIJU "ELEKTRODALMACIJA " SPLIT, OIB 08770027272</derivirana_varijabla>
  </DomainObject.Predmet.ProtustrankaFormatedOIB>
  <DomainObject.Predmet.ProtustrankaFormatedWithAdress>
    <izvorni_sadrzaj> DRUŠTVO ZA ŠPORT I REKREACIJU "ELEKTRODALMACIJA " SPLIT, Poljička cesta 73, 21000 Split</izvorni_sadrzaj>
    <derivirana_varijabla naziv="DomainObject.Predmet.ProtustrankaFormatedWithAdress_1"> DRUŠTVO ZA ŠPORT I REKREACIJU "ELEKTRODALMACIJA " SPLIT, Poljička cesta 73, 21000 Split</derivirana_varijabla>
  </DomainObject.Predmet.ProtustrankaFormatedWithAdress>
  <DomainObject.Predmet.ProtustrankaFormatedWithAdressOIB>
    <izvorni_sadrzaj> DRUŠTVO ZA ŠPORT I REKREACIJU "ELEKTRODALMACIJA " SPLIT, OIB 08770027272, Poljička cesta 73, 21000 Split</izvorni_sadrzaj>
    <derivirana_varijabla naziv="DomainObject.Predmet.ProtustrankaFormatedWithAdressOIB_1"> DRUŠTVO ZA ŠPORT I REKREACIJU "ELEKTRODALMACIJA " SPLIT, OIB 08770027272, Poljička cesta 73, 21000 Split</derivirana_varijabla>
  </DomainObject.Predmet.ProtustrankaFormatedWithAdressOIB>
  <DomainObject.Predmet.ProtustrankaWithAdress>
    <izvorni_sadrzaj>DRUŠTVO ZA ŠPORT I REKREACIJU "ELEKTRODALMACIJA " SPLIT Poljička cesta 73, 21000 Split</izvorni_sadrzaj>
    <derivirana_varijabla naziv="DomainObject.Predmet.ProtustrankaWithAdress_1">DRUŠTVO ZA ŠPORT I REKREACIJU "ELEKTRODALMACIJA " SPLIT Poljička cesta 73, 21000 Split</derivirana_varijabla>
  </DomainObject.Predmet.ProtustrankaWithAdress>
  <DomainObject.Predmet.ProtustrankaWithAdressOIB>
    <izvorni_sadrzaj>DRUŠTVO ZA ŠPORT I REKREACIJU "ELEKTRODALMACIJA " SPLIT, OIB 08770027272, Poljička cesta 73, 21000 Split</izvorni_sadrzaj>
    <derivirana_varijabla naziv="DomainObject.Predmet.ProtustrankaWithAdressOIB_1">DRUŠTVO ZA ŠPORT I REKREACIJU "ELEKTRODALMACIJA " SPLIT, OIB 08770027272, Poljička cesta 73, 21000 Split</derivirana_varijabla>
  </DomainObject.Predmet.ProtustrankaWithAdressOIB>
  <DomainObject.Predmet.ProtustrankaNazivFormated>
    <izvorni_sadrzaj>DRUŠTVO ZA ŠPORT I REKREACIJU "ELEKTRODALMACIJA " SPLIT</izvorni_sadrzaj>
    <derivirana_varijabla naziv="DomainObject.Predmet.ProtustrankaNazivFormated_1">DRUŠTVO ZA ŠPORT I REKREACIJU "ELEKTRODALMACIJA " SPLIT</derivirana_varijabla>
  </DomainObject.Predmet.ProtustrankaNazivFormated>
  <DomainObject.Predmet.ProtustrankaNazivFormatedOIB>
    <izvorni_sadrzaj>DRUŠTVO ZA ŠPORT I REKREACIJU "ELEKTRODALMACIJA " SPLIT, OIB 08770027272</izvorni_sadrzaj>
    <derivirana_varijabla naziv="DomainObject.Predmet.ProtustrankaNazivFormatedOIB_1">DRUŠTVO ZA ŠPORT I REKREACIJU "ELEKTRODALMACIJA " SPLIT, OIB 08770027272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60596.09</izvorni_sadrzaj>
    <derivirana_varijabla naziv="DomainObject.Predmet.TrenutnaVrijednost_1">60596.09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DRUŠTVO ZA ŠPORT I REKREACIJU "ELEKTRODALMACIJA " SPLIT</item>
    </izvorni_sadrzaj>
    <derivirana_varijabla naziv="DomainObject.Predmet.ProtuStrankaListFormated_1">
      <item>DRUŠTVO ZA ŠPORT I REKREACIJU "ELEKTRODALMACIJA " SPLIT</item>
    </derivirana_varijabla>
  </DomainObject.Predmet.ProtuStrankaListFormated>
  <DomainObject.Predmet.ProtuStrankaListFormatedOIB>
    <izvorni_sadrzaj>
      <item>DRUŠTVO ZA ŠPORT I REKREACIJU "ELEKTRODALMACIJA " SPLIT, OIB 08770027272</item>
    </izvorni_sadrzaj>
    <derivirana_varijabla naziv="DomainObject.Predmet.ProtuStrankaListFormatedOIB_1">
      <item>DRUŠTVO ZA ŠPORT I REKREACIJU "ELEKTRODALMACIJA " SPLIT, OIB 08770027272</item>
    </derivirana_varijabla>
  </DomainObject.Predmet.ProtuStrankaListFormatedOIB>
  <DomainObject.Predmet.ProtuStrankaListFormatedWithAdress>
    <izvorni_sadrzaj>
      <item>DRUŠTVO ZA ŠPORT I REKREACIJU "ELEKTRODALMACIJA " SPLIT, Poljička cesta 73, 21000 Split</item>
    </izvorni_sadrzaj>
    <derivirana_varijabla naziv="DomainObject.Predmet.ProtuStrankaListFormatedWithAdress_1">
      <item>DRUŠTVO ZA ŠPORT I REKREACIJU "ELEKTRODALMACIJA " SPLIT, Poljička cesta 73, 21000 Split</item>
    </derivirana_varijabla>
  </DomainObject.Predmet.ProtuStrankaListFormatedWithAdress>
  <DomainObject.Predmet.ProtuStrankaListFormatedWithAdressOIB>
    <izvorni_sadrzaj>
      <item>DRUŠTVO ZA ŠPORT I REKREACIJU "ELEKTRODALMACIJA " SPLIT, OIB 08770027272, Poljička cesta 73, 21000 Split</item>
    </izvorni_sadrzaj>
    <derivirana_varijabla naziv="DomainObject.Predmet.ProtuStrankaListFormatedWithAdressOIB_1">
      <item>DRUŠTVO ZA ŠPORT I REKREACIJU "ELEKTRODALMACIJA " SPLIT, OIB 08770027272, Poljička cesta 73, 21000 Split</item>
    </derivirana_varijabla>
  </DomainObject.Predmet.ProtuStrankaListFormatedWithAdressOIB>
  <DomainObject.Predmet.ProtuStrankaListNazivFormated>
    <izvorni_sadrzaj>
      <item>DRUŠTVO ZA ŠPORT I REKREACIJU "ELEKTRODALMACIJA " SPLIT</item>
    </izvorni_sadrzaj>
    <derivirana_varijabla naziv="DomainObject.Predmet.ProtuStrankaListNazivFormated_1">
      <item>DRUŠTVO ZA ŠPORT I REKREACIJU "ELEKTRODALMACIJA " SPLIT</item>
    </derivirana_varijabla>
  </DomainObject.Predmet.ProtuStrankaListNazivFormated>
  <DomainObject.Predmet.ProtuStrankaListNazivFormatedOIB>
    <izvorni_sadrzaj>
      <item>DRUŠTVO ZA ŠPORT I REKREACIJU "ELEKTRODALMACIJA " SPLIT, OIB 08770027272</item>
    </izvorni_sadrzaj>
    <derivirana_varijabla naziv="DomainObject.Predmet.ProtuStrankaListNazivFormatedOIB_1">
      <item>DRUŠTVO ZA ŠPORT I REKREACIJU "ELEKTRODALMACIJA " SPLIT, OIB 08770027272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DRUŠTVO ZA ŠPORT I REKREACIJU "ELEKTRODALMACIJA " SPLIT</izvorni_sadrzaj>
    <derivirana_varijabla naziv="DomainObject.Predmet.ProtustrankaIDrugi_1">DRUŠTVO ZA ŠPORT I REKREACIJU "ELEKTRODALMACIJA " SPLIT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DRUŠTVO ZA ŠPORT I REKREACIJU "ELEKTRODALMACIJA " SPLIT, OIB 08770027272, Poljička cesta 73, 21000 Split</izvorni_sadrzaj>
    <derivirana_varijabla naziv="DomainObject.Predmet.ProtustrankaIDrugiAdressOIB_1">DRUŠTVO ZA ŠPORT I REKREACIJU "ELEKTRODALMACIJA " SPLIT, OIB 08770027272, Poljička cesta 73,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ZA ŠPORT I REKREACIJU "ELEKTRODALMACIJA " SPLIT</item>
      <item>FINANCIJSKA AGENCIJA, RC SPLIT</item>
    </izvorni_sadrzaj>
    <derivirana_varijabla naziv="DomainObject.Predmet.SudioniciListNaziv_1">
      <item>DRUŠTVO ZA ŠPORT I REKREACIJU "ELEKTRODALMACIJA " SPLIT</item>
      <item>FINANCIJSKA AGENCIJA, RC SPLIT</item>
    </derivirana_varijabla>
  </DomainObject.Predmet.SudioniciListNaziv>
  <DomainObject.Predmet.SudioniciListAdressOIB>
    <izvorni_sadrzaj>
      <item>DRUŠTVO ZA ŠPORT I REKREACIJU "ELEKTRODALMACIJA " SPLIT, OIB 08770027272, Poljička cesta 73,21000 Split</item>
      <item>FINANCIJSKA AGENCIJA, RC SPLIT, OIB 85821130368, Mažuranićevo šetalište 24 b,21000 Split</item>
    </izvorni_sadrzaj>
    <derivirana_varijabla naziv="DomainObject.Predmet.SudioniciListAdressOIB_1">
      <item>DRUŠTVO ZA ŠPORT I REKREACIJU "ELEKTRODALMACIJA " SPLIT, OIB 08770027272, Poljička cesta 73,21000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08770027272</item>
      <item>, OIB 85821130368</item>
    </izvorni_sadrzaj>
    <derivirana_varijabla naziv="DomainObject.Predmet.SudioniciListNazivOIB_1">
      <item>, OIB 08770027272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330</properties:Words>
  <properties:Characters>1873</properties:Characters>
  <properties:Lines>47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2018-04-04T07:05:00Z</dcterms:created>
  <dc:creator>Katarina Mikulić</dc:creator>
  <cp:lastModifiedBy>Ana Golub Gruić</cp:lastModifiedBy>
  <cp:lastPrinted>2018-04-04T07:07:00Z</cp:lastPrinted>
  <dcterms:modified xmlns:xsi="http://www.w3.org/2001/XMLSchema-instance" xsi:type="dcterms:W3CDTF">2018-04-04T08:14:00Z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(St-1162-2017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