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5222" w14:paraId="7aa5222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72566">
        <w:t>2847</w:t>
      </w:r>
      <w:r>
        <w:t>/</w:t>
      </w:r>
      <w:r w:rsidR="00810A32">
        <w:t>2018</w:t>
      </w:r>
      <w:r w:rsidR="00847C6F">
        <w:t>-</w:t>
      </w:r>
      <w:r w:rsidR="0057371F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E37079">
        <w:rPr>
          <w:szCs w:val="24"/>
        </w:rPr>
        <w:t>BRIŠKI UGOSTITELJSTVO j.d.o.o. za ugostiteljstvo iz Zagreba, Malešnica III. 16, OIB: 35888972152</w:t>
      </w:r>
      <w:r w:rsidR="004C6607">
        <w:t xml:space="preserve">, dana </w:t>
      </w:r>
      <w:r w:rsidR="002E0E6B">
        <w:t>25. travnja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37079">
        <w:rPr>
          <w:szCs w:val="24"/>
        </w:rPr>
        <w:t>BRIŠKI UGOSTITELJSTVO j.d.o.o. za ugostiteljstvo iz Zagreba, Malešnica III. 16, OIB: 35888972152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3069FA">
        <w:t>25. travnja 2019</w:t>
      </w:r>
      <w:r w:rsidR="00786621">
        <w:t>., u 14</w:t>
      </w:r>
      <w:r>
        <w:t xml:space="preserve">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0C31BA">
        <w:t>VALENTINO KOŠČAK, OIB:83789090520, iz Zagreba, Marijana Dragmana 4.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37079">
        <w:rPr>
          <w:szCs w:val="24"/>
        </w:rPr>
        <w:t>BRIŠKI UGOSTITELJSTVO j.d.o.o. za ugostiteljstvo iz Zagreba, Malešnica III. 16, OIB: 35888972152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57371F" w:rsidR="00047C0E">
      <w:pPr>
        <w:pStyle w:val="Bezproreda"/>
        <w:jc w:val="center"/>
      </w:pPr>
      <w:r>
        <w:t xml:space="preserve">U Zagrebu, </w:t>
      </w:r>
      <w:r w:rsidR="0088470C">
        <w:t>25. travnja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57371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01BB8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601BB8" w:rsidP="00047C0E" w:rsidR="00601BB8">
      <w:pPr>
        <w:pStyle w:val="Bezproreda"/>
      </w:pPr>
    </w:p>
    <w:p w:rsidRDefault="00601BB8" w:rsidP="00601BB8" w:rsidR="00601BB8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601BB8" w:rsidP="00601BB8" w:rsidR="00601BB8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Katarina Drndelić</w:t>
      </w:r>
    </w:p>
    <w:p w:rsidRDefault="001B22F8" w:rsidP="00601BB8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BB8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F24404">
          <w:t>2847</w:t>
        </w:r>
        <w:r>
          <w:t>/2018</w:t>
        </w:r>
        <w:r w:rsidR="007700A2">
          <w:t>-</w:t>
        </w:r>
        <w:r w:rsidR="0057371F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516E"/>
    <w:rsid w:val="000C10B0"/>
    <w:rsid w:val="000C31BA"/>
    <w:rsid w:val="000E5FA2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A46A7"/>
    <w:rsid w:val="001B22F8"/>
    <w:rsid w:val="001B4777"/>
    <w:rsid w:val="001B6266"/>
    <w:rsid w:val="001E625C"/>
    <w:rsid w:val="00211A7F"/>
    <w:rsid w:val="002266A5"/>
    <w:rsid w:val="00227768"/>
    <w:rsid w:val="002319C0"/>
    <w:rsid w:val="0024571E"/>
    <w:rsid w:val="00247445"/>
    <w:rsid w:val="00283EA4"/>
    <w:rsid w:val="002863FA"/>
    <w:rsid w:val="002911E9"/>
    <w:rsid w:val="002B00A7"/>
    <w:rsid w:val="002D2844"/>
    <w:rsid w:val="002E0E6B"/>
    <w:rsid w:val="002F6712"/>
    <w:rsid w:val="003069FA"/>
    <w:rsid w:val="00321341"/>
    <w:rsid w:val="00326435"/>
    <w:rsid w:val="0034027D"/>
    <w:rsid w:val="00347A0B"/>
    <w:rsid w:val="0036215E"/>
    <w:rsid w:val="00365433"/>
    <w:rsid w:val="0037139A"/>
    <w:rsid w:val="00375728"/>
    <w:rsid w:val="00386DAD"/>
    <w:rsid w:val="003A3366"/>
    <w:rsid w:val="003C03CE"/>
    <w:rsid w:val="003C4308"/>
    <w:rsid w:val="003D6348"/>
    <w:rsid w:val="004357F0"/>
    <w:rsid w:val="00453E80"/>
    <w:rsid w:val="00453E9D"/>
    <w:rsid w:val="00466C70"/>
    <w:rsid w:val="004732BB"/>
    <w:rsid w:val="00473A5B"/>
    <w:rsid w:val="00491578"/>
    <w:rsid w:val="00493F4C"/>
    <w:rsid w:val="004977D0"/>
    <w:rsid w:val="004A06A8"/>
    <w:rsid w:val="004C0056"/>
    <w:rsid w:val="004C39E2"/>
    <w:rsid w:val="004C6607"/>
    <w:rsid w:val="004D283B"/>
    <w:rsid w:val="004D429C"/>
    <w:rsid w:val="004E266D"/>
    <w:rsid w:val="004F7044"/>
    <w:rsid w:val="005540BE"/>
    <w:rsid w:val="00560218"/>
    <w:rsid w:val="0057371F"/>
    <w:rsid w:val="00583DC6"/>
    <w:rsid w:val="005B0B9D"/>
    <w:rsid w:val="00601BB8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7155B3"/>
    <w:rsid w:val="007240B2"/>
    <w:rsid w:val="00725CE3"/>
    <w:rsid w:val="00746689"/>
    <w:rsid w:val="007700A2"/>
    <w:rsid w:val="00776E83"/>
    <w:rsid w:val="00786621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8470C"/>
    <w:rsid w:val="008C2411"/>
    <w:rsid w:val="0091019E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C136F3"/>
    <w:rsid w:val="00C265B5"/>
    <w:rsid w:val="00C27378"/>
    <w:rsid w:val="00C47D0B"/>
    <w:rsid w:val="00C64249"/>
    <w:rsid w:val="00C760FE"/>
    <w:rsid w:val="00C823B2"/>
    <w:rsid w:val="00CB3042"/>
    <w:rsid w:val="00CD3023"/>
    <w:rsid w:val="00CE010A"/>
    <w:rsid w:val="00CE1F40"/>
    <w:rsid w:val="00CF5D20"/>
    <w:rsid w:val="00D169BB"/>
    <w:rsid w:val="00D23EB2"/>
    <w:rsid w:val="00D576B7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617E"/>
    <w:rsid w:val="00E13A21"/>
    <w:rsid w:val="00E2675B"/>
    <w:rsid w:val="00E315C8"/>
    <w:rsid w:val="00E37079"/>
    <w:rsid w:val="00E5129E"/>
    <w:rsid w:val="00E61611"/>
    <w:rsid w:val="00E6731C"/>
    <w:rsid w:val="00E72249"/>
    <w:rsid w:val="00E72566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22B5"/>
    <w:rsid w:val="00F24404"/>
    <w:rsid w:val="00F24B1A"/>
    <w:rsid w:val="00F26DF2"/>
    <w:rsid w:val="00F4113C"/>
    <w:rsid w:val="00F41315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01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B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B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01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B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B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2847</izvorni_sadrzaj>
    <derivirana_varijabla naziv="DomainObject.Predmet.Broj_1">2847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St-2847/2018</izvorni_sadrzaj>
    <derivirana_varijabla naziv="DomainObject.Predmet.OznakaBroj_1">St-2847/2018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BRIŠKI UGOSTITELJSTVO j.d.o.o. za ugostiteljstvo</izvorni_sadrzaj>
    <derivirana_varijabla naziv="DomainObject.Predmet.ProtustrankaFormated_1">  BRIŠKI UGOSTITELJSTVO j.d.o.o. za ugostiteljstvo</derivirana_varijabla>
  </DomainObject.Predmet.ProtustrankaFormated>
  <DomainObject.Predmet.ProtustrankaFormatedOIB>
    <izvorni_sadrzaj>  BRIŠKI UGOSTITELJSTVO j.d.o.o. za ugostiteljstvo, OIB 35888972152</izvorni_sadrzaj>
    <derivirana_varijabla naziv="DomainObject.Predmet.ProtustrankaFormatedOIB_1">  BRIŠKI UGOSTITELJSTVO j.d.o.o. za ugostiteljstvo, OIB 35888972152</derivirana_varijabla>
  </DomainObject.Predmet.ProtustrankaFormatedOIB>
  <DomainObject.Predmet.ProtustrankaFormatedWithAdress>
    <izvorni_sadrzaj> BRIŠKI UGOSTITELJSTVO j.d.o.o. za ugostiteljstvo, Malešnica III. 16, 10000 Zagreb</izvorni_sadrzaj>
    <derivirana_varijabla naziv="DomainObject.Predmet.ProtustrankaFormatedWithAdress_1"> BRIŠKI UGOSTITELJSTVO j.d.o.o. za ugostiteljstvo, Malešnica III. 16, 10000 Zagreb</derivirana_varijabla>
  </DomainObject.Predmet.ProtustrankaFormatedWithAdress>
  <DomainObject.Predmet.ProtustrankaFormatedWithAdressOIB>
    <izvorni_sadrzaj> BRIŠKI UGOSTITELJSTVO j.d.o.o. za ugostiteljstvo, OIB 35888972152, Malešnica III. 16, 10000 Zagreb</izvorni_sadrzaj>
    <derivirana_varijabla naziv="DomainObject.Predmet.ProtustrankaFormatedWithAdressOIB_1"> BRIŠKI UGOSTITELJSTVO j.d.o.o. za ugostiteljstvo, OIB 35888972152, Malešnica III. 16, 10000 Zagreb</derivirana_varijabla>
  </DomainObject.Predmet.ProtustrankaFormatedWithAdressOIB>
  <DomainObject.Predmet.ProtustrankaWithAdress>
    <izvorni_sadrzaj>BRIŠKI UGOSTITELJSTVO j.d.o.o. za ugostiteljstvo Malešnica III. 16, 10000 Zagreb</izvorni_sadrzaj>
    <derivirana_varijabla naziv="DomainObject.Predmet.ProtustrankaWithAdress_1">BRIŠKI UGOSTITELJSTVO j.d.o.o. za ugostiteljstvo Malešnica III. 16, 10000 Zagreb</derivirana_varijabla>
  </DomainObject.Predmet.ProtustrankaWithAdress>
  <DomainObject.Predmet.ProtustrankaWithAdressOIB>
    <izvorni_sadrzaj>BRIŠKI UGOSTITELJSTVO j.d.o.o. za ugostiteljstvo, OIB 35888972152, Malešnica III. 16, 10000 Zagreb</izvorni_sadrzaj>
    <derivirana_varijabla naziv="DomainObject.Predmet.ProtustrankaWithAdressOIB_1">BRIŠKI UGOSTITELJSTVO j.d.o.o. za ugostiteljstvo, OIB 35888972152, Malešnica III. 16, 10000 Zagreb</derivirana_varijabla>
  </DomainObject.Predmet.ProtustrankaWithAdressOIB>
  <DomainObject.Predmet.ProtustrankaNazivFormated>
    <izvorni_sadrzaj>BRIŠKI UGOSTITELJSTVO j.d.o.o. za ugostiteljstvo</izvorni_sadrzaj>
    <derivirana_varijabla naziv="DomainObject.Predmet.ProtustrankaNazivFormated_1">BRIŠKI UGOSTITELJSTVO j.d.o.o. za ugostiteljstvo</derivirana_varijabla>
  </DomainObject.Predmet.ProtustrankaNazivFormated>
  <DomainObject.Predmet.ProtustrankaNazivFormatedOIB>
    <izvorni_sadrzaj>BRIŠKI UGOSTITELJSTVO j.d.o.o. za ugostiteljstvo, OIB 35888972152</izvorni_sadrzaj>
    <derivirana_varijabla naziv="DomainObject.Predmet.ProtustrankaNazivFormatedOIB_1">BRIŠKI UGOSTITELJSTVO j.d.o.o. za ugostiteljstvo, OIB 35888972152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BRIŠKI UGOSTITELJSTVO j.d.o.o. za ugostiteljstvo</item>
    </izvorni_sadrzaj>
    <derivirana_varijabla naziv="DomainObject.Predmet.ProtuStrankaListFormated_1">
      <item>BRIŠKI UGOSTITELJSTVO j.d.o.o. za ugostiteljstvo</item>
    </derivirana_varijabla>
  </DomainObject.Predmet.ProtuStrankaListFormated>
  <DomainObject.Predmet.ProtuStrankaListFormatedOIB>
    <izvorni_sadrzaj>
      <item>BRIŠKI UGOSTITELJSTVO j.d.o.o. za ugostiteljstvo, OIB 35888972152</item>
    </izvorni_sadrzaj>
    <derivirana_varijabla naziv="DomainObject.Predmet.ProtuStrankaListFormatedOIB_1">
      <item>BRIŠKI UGOSTITELJSTVO j.d.o.o. za ugostiteljstvo, OIB 35888972152</item>
    </derivirana_varijabla>
  </DomainObject.Predmet.ProtuStrankaListFormatedOIB>
  <DomainObject.Predmet.ProtuStrankaListFormatedWithAdress>
    <izvorni_sadrzaj>
      <item>BRIŠKI UGOSTITELJSTVO j.d.o.o. za ugostiteljstvo, Malešnica III. 16, 10000 Zagreb</item>
    </izvorni_sadrzaj>
    <derivirana_varijabla naziv="DomainObject.Predmet.ProtuStrankaListFormatedWithAdress_1">
      <item>BRIŠKI UGOSTITELJSTVO j.d.o.o. za ugostiteljstvo, Malešnica III. 16, 10000 Zagreb</item>
    </derivirana_varijabla>
  </DomainObject.Predmet.ProtuStrankaListFormatedWithAdress>
  <DomainObject.Predmet.ProtuStrankaListFormatedWithAdressOIB>
    <izvorni_sadrzaj>
      <item>BRIŠKI UGOSTITELJSTVO j.d.o.o. za ugostiteljstvo, OIB 35888972152, Malešnica III. 16, 10000 Zagreb</item>
    </izvorni_sadrzaj>
    <derivirana_varijabla naziv="DomainObject.Predmet.ProtuStrankaListFormatedWithAdressOIB_1">
      <item>BRIŠKI UGOSTITELJSTVO j.d.o.o. za ugostiteljstvo, OIB 35888972152, Malešnica III. 16, 10000 Zagreb</item>
    </derivirana_varijabla>
  </DomainObject.Predmet.ProtuStrankaListFormatedWithAdressOIB>
  <DomainObject.Predmet.ProtuStrankaListNazivFormated>
    <izvorni_sadrzaj>
      <item>BRIŠKI UGOSTITELJSTVO j.d.o.o. za ugostiteljstvo</item>
    </izvorni_sadrzaj>
    <derivirana_varijabla naziv="DomainObject.Predmet.ProtuStrankaListNazivFormated_1">
      <item>BRIŠKI UGOSTITELJSTVO j.d.o.o. za ugostiteljstvo</item>
    </derivirana_varijabla>
  </DomainObject.Predmet.ProtuStrankaListNazivFormated>
  <DomainObject.Predmet.ProtuStrankaListNazivFormatedOIB>
    <izvorni_sadrzaj>
      <item>BRIŠKI UGOSTITELJSTVO j.d.o.o. za ugostiteljstvo, OIB 35888972152</item>
    </izvorni_sadrzaj>
    <derivirana_varijabla naziv="DomainObject.Predmet.ProtuStrankaListNazivFormatedOIB_1">
      <item>BRIŠKI UGOSTITELJSTVO j.d.o.o. za ugostiteljstvo, OIB 35888972152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BRIŠKI UGOSTITELJSTVO j.d.o.o. za ugostiteljstvo</izvorni_sadrzaj>
    <derivirana_varijabla naziv="DomainObject.Predmet.ProtustrankaIDrugi_1">BRIŠKI UGOSTITELJSTVO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BRIŠKI UGOSTITELJSTVO j.d.o.o. za ugostiteljstvo, OIB 35888972152, Malešnica III. 16, 10000 Zagreb</izvorni_sadrzaj>
    <derivirana_varijabla naziv="DomainObject.Predmet.ProtustrankaIDrugiAdressOIB_1">BRIŠKI UGOSTITELJSTVO j.d.o.o. za ugostiteljstvo, OIB 35888972152, Malešnica III.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BRIŠKI UGOSTITELJSTVO j.d.o.o. za ugostiteljstvo</item>
      <item>FINA Regionalni centar Zagreb</item>
    </izvorni_sadrzaj>
    <derivirana_varijabla naziv="DomainObject.Predmet.SudioniciListNaziv_1">
      <item>BRIŠKI UGOSTITELJSTVO j.d.o.o. za ugostiteljstvo</item>
      <item>FINA Regionalni centar Zagreb</item>
    </derivirana_varijabla>
  </DomainObject.Predmet.SudioniciListNaziv>
  <DomainObject.Predmet.SudioniciListAdressOIB>
    <izvorni_sadrzaj>
      <item>BRIŠKI UGOSTITELJSTVO j.d.o.o. za ugostiteljstvo, OIB 35888972152, Malešnica III. 16,10000 Zagreb</item>
      <item>FINA Regionalni centar Zagreb, OIB 85821130368, Trg svibanjskih žrtava 1995. 1,10000 Zagreb</item>
    </izvorni_sadrzaj>
    <derivirana_varijabla naziv="DomainObject.Predmet.SudioniciListAdressOIB_1">
      <item>BRIŠKI UGOSTITELJSTVO j.d.o.o. za ugostiteljstvo, OIB 35888972152, Malešnica III.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35888972152</item>
      <item>, OIB 85821130368</item>
    </izvorni_sadrzaj>
    <derivirana_varijabla naziv="DomainObject.Predmet.SudioniciListNazivOIB_1">
      <item>, OIB 35888972152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St-2847/2018-4</izvorni_sadrzaj>
    <derivirana_varijabla naziv="DomainObject.PredzadnjaOdlukaIzPredmeta.Oznaka_1">St-2847/2018-4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2087</properties:Characters>
  <properties:Lines>67</properties:Lines>
  <properties:Paragraphs>26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2019-04-25T09:41:00Z</dcterms:created>
  <dc:creator>Sandra Rotar Vogrin</dc:creator>
  <cp:lastModifiedBy>Katarina Drndelić</cp:lastModifiedBy>
  <cp:lastPrinted>2019-04-25T11:41:00Z</cp:lastPrinted>
  <dcterms:modified xmlns:xsi="http://www.w3.org/2001/XMLSchema-instance" xsi:type="dcterms:W3CDTF">2019-04-25T11:41:00Z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2847-18.docx)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