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8e85" w14:paraId="add8e85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A6747B" w:rsidRPr="00A6747B">
        <w:t>JAMBO PROMET d.o.o. za proizvodnju, trgovinu i usluge "u stečaju",  Metković, Splitska  bb, MBS: 060158402, OIB: 69588435053, zastupanog po stečajnom upravitelju Krešimir Peroš, Zadar, I. Gundulića 4d</w:t>
      </w:r>
      <w:r w:rsidRPr="009C23CC">
        <w:t xml:space="preserve">, </w:t>
      </w:r>
      <w:r w:rsidR="001F2999" w:rsidRPr="009C23CC">
        <w:t xml:space="preserve">dana </w:t>
      </w:r>
      <w:r w:rsidR="00A6747B">
        <w:t>14</w:t>
      </w:r>
      <w:r w:rsidR="004F6442">
        <w:t xml:space="preserve">. </w:t>
      </w:r>
      <w:r w:rsidR="00A6747B">
        <w:t>kolovoz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8B7CCA" w:rsidP="008B7CCA" w:rsidR="000F6F14">
      <w:pPr>
        <w:pStyle w:val="Odlomakpopisa"/>
        <w:numPr>
          <w:ilvl w:val="0"/>
          <w:numId w:val="6"/>
        </w:numPr>
        <w:jc w:val="both"/>
      </w:pPr>
      <w:r w:rsidRPr="008B7CCA">
        <w:t>1431/2630 suvlasničkog dijela nekretnine čest. br. 99 – pašnjak upisana kod Općinskog suda u Dubrovniku u  z.ul. 65, za k.o. Gruž</w:t>
      </w:r>
      <w:r w:rsidR="007C0939">
        <w:t>,</w:t>
      </w:r>
    </w:p>
    <w:p w:rsidRDefault="007C0939" w:rsidP="00C41155" w:rsidR="007C0939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6747B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</w:t>
      </w:r>
      <w:r w:rsidR="00125B33">
        <w:rPr>
          <w:b/>
          <w:u w:val="single"/>
        </w:rPr>
        <w:t>1</w:t>
      </w:r>
      <w:r w:rsidR="009A39D6" w:rsidRPr="009C23CC">
        <w:rPr>
          <w:b/>
          <w:u w:val="single"/>
        </w:rPr>
        <w:t>,</w:t>
      </w:r>
      <w:r w:rsidR="008B7CCA">
        <w:rPr>
          <w:b/>
          <w:u w:val="single"/>
        </w:rPr>
        <w:t>2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6747B">
        <w:rPr>
          <w:b/>
        </w:rPr>
        <w:t>4</w:t>
      </w:r>
      <w:r w:rsidR="00C41155">
        <w:rPr>
          <w:b/>
        </w:rPr>
        <w:t xml:space="preserve">. </w:t>
      </w:r>
      <w:r w:rsidR="00A6747B"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50BAA" w:rsidP="008B7CC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650BAA">
        <w:rPr>
          <w:rFonts w:eastAsiaTheme="minorHAnsi"/>
          <w:lang w:eastAsia="en-US"/>
        </w:rPr>
        <w:t>stečajnom upravitelju Krešimir Peroš, Zadar, I. Gundulića 4d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 xml:space="preserve">razlučnom vjerovniku KREDITNA BANKA ZAGREB d.d. Zagreb po punomoćnicima iz OD Grgić &amp; partneri, Zagreb </w:t>
      </w:r>
    </w:p>
    <w:p w:rsidRDefault="00650BAA" w:rsidP="00650BAA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Mrežna stranica e-oglasna ploča suda</w:t>
      </w:r>
    </w:p>
    <w:p w:rsidRDefault="00A6747B" w:rsidP="007C0939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A6747B" w:rsidRPr="00A6747B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464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A6747B">
      <w:t>173</w:t>
    </w:r>
    <w:r w:rsidRPr="006C6869">
      <w:t>/2016-</w:t>
    </w:r>
    <w:r w:rsidR="00125B33">
      <w:t>5</w:t>
    </w:r>
    <w:r w:rsidR="008B7CC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1464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52783-7D5A-4658-9759-460BE46CB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928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2017-08-14T08:35:00Z</dcterms:created>
  <dc:creator>sgrcic</dc:creator>
  <cp:lastModifiedBy>Katarina Franković</cp:lastModifiedBy>
  <cp:lastPrinted>2017-08-14T08:35:00Z</cp:lastPrinted>
  <dcterms:modified xmlns:xsi="http://www.w3.org/2001/XMLSchema-instance" xsi:type="dcterms:W3CDTF">2017-08-14T08:35:00Z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