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527" w:rsidR="00FA1366">
        <w:tc>
          <w:tcPr>
            <w:tcW w:type="dxa" w:w="3060"/>
          </w:tcPr>
          <w:p w:rsidRDefault="00FA1366" w:rsidR="00FA1366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lang w:eastAsia="en-US"/>
              </w:rPr>
            </w:pPr>
            <w:bookmarkStart w:name="_GoBack" w:id="0"/>
            <w:bookmarkEnd w:id="0"/>
          </w:p>
        </w:tc>
      </w:tr>
    </w:tbl>
    <w:p w14:textId="5dac21b" w14:paraId="5dac21b" w:rsidRDefault="00473527" w:rsidP="00473527" w:rsidR="00473527" w:rsidRPr="00276A06">
      <w:pPr>
        <w:pStyle w:val="Naslov2"/>
        <w15:collapsed w:val="false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 w:rsidRPr="00276A06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 xml:space="preserve"> Republika Hrvatska</w:t>
      </w:r>
    </w:p>
    <w:p w:rsidRDefault="00473527" w:rsidP="00473527" w:rsidR="00473527" w:rsidRPr="00276A06">
      <w:pPr>
        <w:jc w:val="both"/>
      </w:pPr>
      <w:r w:rsidRPr="00276A06">
        <w:t xml:space="preserve"> Trgovački sud u Zagrebu</w:t>
      </w:r>
    </w:p>
    <w:p w:rsidRDefault="00473527" w:rsidP="00473527" w:rsidR="00473527" w:rsidRPr="00276A06">
      <w:pPr>
        <w:jc w:val="both"/>
      </w:pPr>
      <w:r w:rsidRPr="00276A06">
        <w:t xml:space="preserve">  Zagreb, Amruševa 2/II</w:t>
      </w:r>
    </w:p>
    <w:p w:rsidRDefault="00930602" w:rsidP="00473527" w:rsidR="00930602">
      <w:pPr>
        <w:jc w:val="right"/>
      </w:pPr>
    </w:p>
    <w:p w:rsidRDefault="00473527" w:rsidP="00473527" w:rsidR="00473527">
      <w:pPr>
        <w:jc w:val="right"/>
      </w:pPr>
      <w:r w:rsidRPr="008A2CA9">
        <w:t>40. St-</w:t>
      </w:r>
      <w:r w:rsidR="0047123A">
        <w:t>2535/17</w:t>
      </w:r>
    </w:p>
    <w:p w:rsidRDefault="00473527" w:rsidP="00473527" w:rsidR="00473527">
      <w:pPr>
        <w:jc w:val="right"/>
      </w:pPr>
    </w:p>
    <w:p w:rsidRDefault="00473527" w:rsidP="00FA1366" w:rsidR="00473527">
      <w:pPr>
        <w:rPr>
          <w:b/>
        </w:rPr>
      </w:pPr>
    </w:p>
    <w:p w:rsidRDefault="00FA1366" w:rsidP="001629A0" w:rsidR="00FA1366" w:rsidRPr="00E21643">
      <w:pPr>
        <w:jc w:val="center"/>
        <w:rPr>
          <w:b/>
          <w:sz w:val="28"/>
          <w:szCs w:val="28"/>
          <w:lang w:eastAsia="en-US"/>
        </w:rPr>
      </w:pPr>
      <w:r w:rsidRPr="00E21643">
        <w:rPr>
          <w:b/>
          <w:sz w:val="28"/>
          <w:szCs w:val="28"/>
        </w:rPr>
        <w:t>Z A P I S N I K</w:t>
      </w:r>
    </w:p>
    <w:p w:rsidRDefault="00E21643" w:rsidP="00930602" w:rsidR="001D0480" w:rsidRPr="00E21643">
      <w:pPr>
        <w:jc w:val="center"/>
      </w:pPr>
      <w:r>
        <w:t>sa ročišta za glasovanje o planu  restrukturiranja</w:t>
      </w:r>
    </w:p>
    <w:p w:rsidRDefault="001D0480" w:rsidP="001D0480" w:rsidR="001D0480" w:rsidRPr="00E21643">
      <w:pPr>
        <w:jc w:val="center"/>
      </w:pPr>
      <w:r w:rsidRPr="00E21643">
        <w:t>(</w:t>
      </w:r>
      <w:r w:rsidR="00B60B09">
        <w:t>čl.</w:t>
      </w:r>
      <w:r w:rsidR="00930602" w:rsidRPr="00E21643">
        <w:t>55.</w:t>
      </w:r>
      <w:r w:rsidRPr="00E21643">
        <w:t xml:space="preserve"> Stečajnog Zakona, NN br. 71/15</w:t>
      </w:r>
      <w:r w:rsidR="001F4747">
        <w:t xml:space="preserve"> i 104/17:</w:t>
      </w:r>
      <w:r w:rsidRPr="00E21643">
        <w:t xml:space="preserve"> dalje SZ</w:t>
      </w:r>
      <w:r w:rsidR="00930602" w:rsidRPr="00E21643">
        <w:t>)</w:t>
      </w:r>
    </w:p>
    <w:p w:rsidRDefault="00FA1366" w:rsidP="00FA1366" w:rsidR="00FA1366">
      <w:pPr>
        <w:jc w:val="center"/>
        <w:rPr>
          <w:b/>
        </w:rPr>
      </w:pPr>
    </w:p>
    <w:p w:rsidRDefault="002F3B00" w:rsidP="00930602" w:rsidR="00930602">
      <w:pPr>
        <w:ind w:firstLine="708"/>
        <w:jc w:val="center"/>
      </w:pPr>
      <w:r>
        <w:t>o</w:t>
      </w:r>
      <w:r w:rsidR="00FA1366">
        <w:t xml:space="preserve">držanog dana </w:t>
      </w:r>
      <w:r w:rsidR="0047123A">
        <w:t>1</w:t>
      </w:r>
      <w:r w:rsidR="005C60EE">
        <w:t>7. svibnja</w:t>
      </w:r>
      <w:r w:rsidR="0047123A">
        <w:t xml:space="preserve"> 2018</w:t>
      </w:r>
      <w:r w:rsidR="00FA1366">
        <w:t xml:space="preserve">. na Trgovačkom sudu u Zagrebu u </w:t>
      </w:r>
      <w:r w:rsidR="00930602">
        <w:t>postupku predstečajne nagodbe nad dužnikom</w:t>
      </w:r>
    </w:p>
    <w:p w:rsidRDefault="00295CF7" w:rsidP="00473527" w:rsidR="00473527">
      <w:pPr>
        <w:ind w:firstLine="708"/>
        <w:jc w:val="center"/>
      </w:pPr>
      <w:r>
        <w:t>I.G.K. RECIKLAŽA</w:t>
      </w:r>
      <w:r w:rsidRPr="00E40A6D">
        <w:t xml:space="preserve"> d.o.o., </w:t>
      </w:r>
      <w:r>
        <w:t xml:space="preserve">Sisak, Božidara Adžije 2. </w:t>
      </w:r>
      <w:r w:rsidRPr="00E40A6D">
        <w:t xml:space="preserve">(OIB </w:t>
      </w:r>
      <w:r>
        <w:t>93620583263</w:t>
      </w:r>
      <w:r w:rsidRPr="00E40A6D">
        <w:t>),</w:t>
      </w:r>
      <w:r>
        <w:t xml:space="preserve"> </w:t>
      </w:r>
    </w:p>
    <w:p w:rsidRDefault="00FA1366" w:rsidP="00FA1366" w:rsidR="00FA1366">
      <w:pPr>
        <w:jc w:val="center"/>
      </w:pPr>
    </w:p>
    <w:p w:rsidRDefault="00FA1366" w:rsidP="00FA1366" w:rsidR="00FA1366">
      <w:pPr>
        <w:jc w:val="both"/>
      </w:pPr>
      <w:r>
        <w:t>Nazočni od suda:</w:t>
      </w:r>
    </w:p>
    <w:p w:rsidRDefault="00FA1366" w:rsidP="00FA1366" w:rsidR="00FA1366">
      <w:pPr>
        <w:jc w:val="both"/>
      </w:pPr>
      <w:r>
        <w:t>Ante Galić, sudac</w:t>
      </w:r>
    </w:p>
    <w:p w:rsidRDefault="00FA1366" w:rsidP="00FA1366" w:rsidR="00FA1366">
      <w:pPr>
        <w:jc w:val="both"/>
      </w:pPr>
      <w:r>
        <w:t>Valentina Delač, zapisničar</w:t>
      </w:r>
    </w:p>
    <w:p w:rsidRDefault="006A7030" w:rsidP="00FA1366" w:rsidR="006A7030">
      <w:pPr>
        <w:jc w:val="both"/>
      </w:pPr>
    </w:p>
    <w:p w:rsidRDefault="006A7030" w:rsidP="006A7030" w:rsidR="006A7030">
      <w:pPr>
        <w:jc w:val="both"/>
      </w:pPr>
      <w:r>
        <w:t>Započeto u 1</w:t>
      </w:r>
      <w:r w:rsidR="006F647A">
        <w:t>0</w:t>
      </w:r>
      <w:r>
        <w:t>,30 sati.</w:t>
      </w:r>
    </w:p>
    <w:p w:rsidRDefault="00FA1366" w:rsidP="00FA1366" w:rsidR="00FA1366">
      <w:pPr>
        <w:jc w:val="both"/>
      </w:pPr>
    </w:p>
    <w:p w:rsidRDefault="00FA1366" w:rsidP="00FA1366" w:rsidR="00FA1366">
      <w:pPr>
        <w:jc w:val="both"/>
      </w:pPr>
      <w:r>
        <w:t xml:space="preserve">Utvrđuje se da </w:t>
      </w:r>
      <w:r w:rsidR="006A7030">
        <w:t>nij</w:t>
      </w:r>
      <w:r>
        <w:t>e pristupi</w:t>
      </w:r>
      <w:r w:rsidR="00B3114F">
        <w:t>o povjer</w:t>
      </w:r>
      <w:r w:rsidR="00BA19C5">
        <w:t>e</w:t>
      </w:r>
      <w:r w:rsidR="00B3114F">
        <w:t>nik predstečajne nagodbe D</w:t>
      </w:r>
      <w:r w:rsidR="00295CF7">
        <w:t>uško Koruga</w:t>
      </w:r>
      <w:r>
        <w:t>.</w:t>
      </w:r>
    </w:p>
    <w:p w:rsidRDefault="006A7030" w:rsidP="00FA1366" w:rsidR="006A7030">
      <w:pPr>
        <w:jc w:val="both"/>
      </w:pPr>
    </w:p>
    <w:p w:rsidRDefault="006A7030" w:rsidP="00FA1366" w:rsidR="006A7030">
      <w:pPr>
        <w:jc w:val="both"/>
      </w:pPr>
      <w:r>
        <w:t>Utvrđuje se da spisu prileži pisano očitovanje povjerenika od 11. svibnja 2015.</w:t>
      </w:r>
    </w:p>
    <w:p w:rsidRDefault="00FA1366" w:rsidP="00FA1366" w:rsidR="00FA1366">
      <w:pPr>
        <w:jc w:val="both"/>
      </w:pPr>
    </w:p>
    <w:p w:rsidRDefault="00FA1366" w:rsidP="00FA1366" w:rsidR="00FA1366">
      <w:pPr>
        <w:jc w:val="both"/>
      </w:pPr>
      <w:r>
        <w:tab/>
      </w:r>
      <w:r w:rsidR="00295CF7">
        <w:t>S</w:t>
      </w:r>
      <w:r>
        <w:t xml:space="preserve">ud utvrđuje da su pristupili slijedeći vjerovnici: </w:t>
      </w:r>
    </w:p>
    <w:p w:rsidRDefault="00BA07A6" w:rsidP="00FA1366" w:rsidR="00BA07A6">
      <w:pPr>
        <w:jc w:val="both"/>
      </w:pPr>
    </w:p>
    <w:p w:rsidRDefault="00BA07A6" w:rsidP="00BA07A6" w:rsidR="002642C6" w:rsidRPr="00882BB1">
      <w:pPr>
        <w:pStyle w:val="Odlomakpopisa"/>
        <w:numPr>
          <w:ilvl w:val="0"/>
          <w:numId w:val="31"/>
        </w:numPr>
        <w:jc w:val="both"/>
        <w:rPr>
          <w:sz w:val="24"/>
          <w:szCs w:val="24"/>
        </w:rPr>
      </w:pPr>
      <w:r w:rsidRPr="00882BB1">
        <w:rPr>
          <w:sz w:val="24"/>
          <w:szCs w:val="24"/>
        </w:rPr>
        <w:t>IVICA KNEŽEVIĆ i Zoran Kovač- zz dužnika uz punomoćnika Bariša Pavičić, odvjetnik</w:t>
      </w:r>
    </w:p>
    <w:p w:rsidRDefault="00BA07A6" w:rsidP="00BA07A6" w:rsidR="00BA07A6" w:rsidRPr="00882BB1">
      <w:pPr>
        <w:pStyle w:val="Odlomakpopisa"/>
        <w:numPr>
          <w:ilvl w:val="0"/>
          <w:numId w:val="31"/>
        </w:numPr>
        <w:jc w:val="both"/>
        <w:rPr>
          <w:sz w:val="24"/>
          <w:szCs w:val="24"/>
        </w:rPr>
      </w:pPr>
      <w:r w:rsidRPr="00882BB1">
        <w:rPr>
          <w:sz w:val="24"/>
          <w:szCs w:val="24"/>
        </w:rPr>
        <w:t>C.A. GROUP po pun. zz Aleksandar Če</w:t>
      </w:r>
      <w:r w:rsidR="00882BB1" w:rsidRPr="00882BB1">
        <w:rPr>
          <w:sz w:val="24"/>
          <w:szCs w:val="24"/>
        </w:rPr>
        <w:t>n</w:t>
      </w:r>
      <w:r w:rsidRPr="00882BB1">
        <w:rPr>
          <w:sz w:val="24"/>
          <w:szCs w:val="24"/>
        </w:rPr>
        <w:t>ić uz pun. Tomislav Orehovec, odvj.</w:t>
      </w:r>
    </w:p>
    <w:p w:rsidRDefault="00BA07A6" w:rsidP="00BA07A6" w:rsidR="00BA07A6" w:rsidRPr="00882BB1">
      <w:pPr>
        <w:pStyle w:val="Odlomakpopisa"/>
        <w:numPr>
          <w:ilvl w:val="0"/>
          <w:numId w:val="31"/>
        </w:numPr>
        <w:jc w:val="both"/>
        <w:rPr>
          <w:sz w:val="24"/>
          <w:szCs w:val="24"/>
        </w:rPr>
      </w:pPr>
      <w:r w:rsidRPr="00882BB1">
        <w:rPr>
          <w:sz w:val="24"/>
          <w:szCs w:val="24"/>
        </w:rPr>
        <w:t>RH MF – po ŽDO SISAK- zamjenica ŽDO Gabrijela Majer</w:t>
      </w:r>
    </w:p>
    <w:p w:rsidRDefault="00BA07A6" w:rsidP="00BA07A6" w:rsidR="00BA07A6">
      <w:pPr>
        <w:pStyle w:val="Odlomakpopisa"/>
        <w:numPr>
          <w:ilvl w:val="0"/>
          <w:numId w:val="31"/>
        </w:numPr>
        <w:jc w:val="both"/>
        <w:rPr>
          <w:sz w:val="24"/>
          <w:szCs w:val="24"/>
        </w:rPr>
      </w:pPr>
      <w:r w:rsidRPr="00882BB1">
        <w:rPr>
          <w:sz w:val="24"/>
          <w:szCs w:val="24"/>
        </w:rPr>
        <w:t>SAVIJA SISAK po zz – Zoran Kovač</w:t>
      </w:r>
    </w:p>
    <w:p w:rsidRDefault="00CC4D3E" w:rsidP="00CC4D3E" w:rsidR="00CC4D3E">
      <w:pPr>
        <w:jc w:val="both"/>
      </w:pPr>
    </w:p>
    <w:p w:rsidRDefault="00CC4D3E" w:rsidP="00CC4D3E" w:rsidR="00CC4D3E">
      <w:pPr>
        <w:ind w:firstLine="360"/>
        <w:jc w:val="both"/>
      </w:pPr>
      <w:r>
        <w:t>Nazočni vjerovnici predlažu stanku od 10 minuta.</w:t>
      </w:r>
    </w:p>
    <w:p w:rsidRDefault="00CC4D3E" w:rsidP="00CC4D3E" w:rsidR="00CC4D3E">
      <w:pPr>
        <w:jc w:val="both"/>
      </w:pPr>
    </w:p>
    <w:p w:rsidRDefault="00CC4D3E" w:rsidP="00CC4D3E" w:rsidR="00CC4D3E">
      <w:pPr>
        <w:ind w:firstLine="708"/>
        <w:jc w:val="both"/>
      </w:pPr>
      <w:r>
        <w:t xml:space="preserve">U 10, 40 minuta sud donosi </w:t>
      </w:r>
    </w:p>
    <w:p w:rsidRDefault="00CC4D3E" w:rsidP="00CC4D3E" w:rsidR="00CC4D3E">
      <w:pPr>
        <w:ind w:firstLine="708"/>
        <w:jc w:val="center"/>
      </w:pPr>
      <w:r>
        <w:t>Zaključak</w:t>
      </w:r>
    </w:p>
    <w:p w:rsidRDefault="00CC4D3E" w:rsidP="00CC4D3E" w:rsidR="00CC4D3E">
      <w:pPr>
        <w:jc w:val="both"/>
      </w:pPr>
    </w:p>
    <w:p w:rsidRDefault="00CC4D3E" w:rsidP="00CC4D3E" w:rsidR="00CC4D3E">
      <w:pPr>
        <w:ind w:firstLine="708"/>
        <w:jc w:val="both"/>
      </w:pPr>
      <w:r>
        <w:t>Odeđuje se stanka u 10 minuta.</w:t>
      </w:r>
    </w:p>
    <w:p w:rsidRDefault="00FB5DA9" w:rsidP="00CC4D3E" w:rsidR="00FB5DA9">
      <w:pPr>
        <w:ind w:firstLine="708"/>
        <w:jc w:val="both"/>
      </w:pPr>
    </w:p>
    <w:p w:rsidRDefault="00FB5DA9" w:rsidP="00CC4D3E" w:rsidR="00FB5DA9">
      <w:pPr>
        <w:ind w:firstLine="708"/>
        <w:jc w:val="both"/>
      </w:pPr>
      <w:r>
        <w:t>Nastavljeno u 10,55 sati</w:t>
      </w:r>
    </w:p>
    <w:p w:rsidRDefault="00FB5DA9" w:rsidP="00CC4D3E" w:rsidR="00FB5DA9">
      <w:pPr>
        <w:ind w:firstLine="708"/>
        <w:jc w:val="both"/>
      </w:pPr>
    </w:p>
    <w:p w:rsidRDefault="00FB5DA9" w:rsidP="00CC4D3E" w:rsidR="00FB5DA9" w:rsidRPr="00CC4D3E">
      <w:pPr>
        <w:ind w:firstLine="708"/>
        <w:jc w:val="both"/>
      </w:pPr>
      <w:r>
        <w:t>Utvrđuje se da nastavku ročišta nazoče vjerovnici koji su prethodno utvrđeni kao nazočni.</w:t>
      </w:r>
    </w:p>
    <w:p w:rsidRDefault="002642C6" w:rsidP="00FA1366" w:rsidR="002642C6">
      <w:pPr>
        <w:jc w:val="both"/>
      </w:pPr>
    </w:p>
    <w:p w:rsidRDefault="00FA1366" w:rsidP="00731A00" w:rsidR="00731A00">
      <w:pPr>
        <w:jc w:val="both"/>
      </w:pPr>
      <w:r>
        <w:tab/>
        <w:t>Utvrđuje se da je</w:t>
      </w:r>
      <w:r w:rsidR="00731A00">
        <w:t>:</w:t>
      </w:r>
    </w:p>
    <w:p w:rsidRDefault="00731A00" w:rsidP="00731A00" w:rsidR="002A7682">
      <w:pPr>
        <w:ind w:firstLine="708"/>
        <w:jc w:val="both"/>
      </w:pPr>
      <w:r>
        <w:t>-</w:t>
      </w:r>
      <w:r w:rsidR="002642C6">
        <w:t xml:space="preserve">održavanje današnjeg ročišta određeno </w:t>
      </w:r>
      <w:r w:rsidR="000A50CB">
        <w:t xml:space="preserve">zaključkom </w:t>
      </w:r>
      <w:r w:rsidR="002642C6">
        <w:t xml:space="preserve">od </w:t>
      </w:r>
      <w:r w:rsidR="006F647A">
        <w:t>30</w:t>
      </w:r>
      <w:r w:rsidR="005F4EB5">
        <w:t>.</w:t>
      </w:r>
      <w:r w:rsidR="006F647A">
        <w:t>travnja</w:t>
      </w:r>
      <w:r w:rsidR="005F4EB5">
        <w:t xml:space="preserve"> 2018</w:t>
      </w:r>
      <w:r w:rsidR="00B60B09">
        <w:t>.</w:t>
      </w:r>
      <w:r w:rsidR="00587A06">
        <w:t>, koj</w:t>
      </w:r>
      <w:r w:rsidR="000A50CB">
        <w:t xml:space="preserve">i zaključak </w:t>
      </w:r>
      <w:r w:rsidR="00587A06">
        <w:t xml:space="preserve">je objavljen na e-oglasnoj ploči Trgovačkog suda u Zagrebu dana </w:t>
      </w:r>
      <w:r w:rsidR="006F647A">
        <w:t>30</w:t>
      </w:r>
      <w:r w:rsidR="005F4EB5">
        <w:t>.</w:t>
      </w:r>
      <w:r w:rsidR="006F647A">
        <w:t>travnja</w:t>
      </w:r>
      <w:r w:rsidR="005F4EB5">
        <w:t xml:space="preserve"> 2018</w:t>
      </w:r>
      <w:r w:rsidR="00B60B09">
        <w:t>.</w:t>
      </w:r>
      <w:r w:rsidR="002A7682">
        <w:t xml:space="preserve"> </w:t>
      </w:r>
    </w:p>
    <w:p w:rsidRDefault="001629A0" w:rsidP="00731A00" w:rsidR="001629A0">
      <w:pPr>
        <w:ind w:firstLine="708"/>
        <w:jc w:val="both"/>
      </w:pPr>
      <w:r>
        <w:lastRenderedPageBreak/>
        <w:t>-izmjenjeni plan rest</w:t>
      </w:r>
      <w:r w:rsidR="003727AB">
        <w:t xml:space="preserve">rukturiranja dužnika objavljen </w:t>
      </w:r>
      <w:r>
        <w:t>n</w:t>
      </w:r>
      <w:r w:rsidR="003727AB">
        <w:t>a</w:t>
      </w:r>
      <w:r>
        <w:t xml:space="preserve"> e-Oglasna ploča Trgovačkog suda u Zagrebu dana </w:t>
      </w:r>
      <w:r w:rsidR="00D41796">
        <w:t>30. travnja</w:t>
      </w:r>
      <w:r w:rsidR="00523CD2">
        <w:t xml:space="preserve"> 2018.</w:t>
      </w:r>
    </w:p>
    <w:p w:rsidRDefault="000A50CB" w:rsidP="00F26ECD" w:rsidR="001457D2">
      <w:pPr>
        <w:ind w:firstLine="708"/>
        <w:jc w:val="both"/>
      </w:pPr>
      <w:r>
        <w:t xml:space="preserve">-do dana održavanja današnjeg ročišta za glasovanje sudu </w:t>
      </w:r>
      <w:r w:rsidR="00F26ECD">
        <w:t>ni</w:t>
      </w:r>
      <w:r>
        <w:t xml:space="preserve">je pozivom na gornji broj spisa </w:t>
      </w:r>
      <w:r w:rsidR="005019F9">
        <w:t>dostavljen</w:t>
      </w:r>
      <w:r w:rsidR="00E451D3">
        <w:t xml:space="preserve"> </w:t>
      </w:r>
      <w:r w:rsidR="005019F9">
        <w:t>popunjeni obrazac</w:t>
      </w:r>
      <w:r w:rsidR="00295CF7">
        <w:t>a</w:t>
      </w:r>
      <w:r w:rsidR="005019F9">
        <w:t xml:space="preserve"> za glasovanje (obrazac br.11.</w:t>
      </w:r>
      <w:r w:rsidR="0021111D">
        <w:t xml:space="preserve"> </w:t>
      </w:r>
      <w:r w:rsidR="005019F9">
        <w:t>Pravilnik</w:t>
      </w:r>
      <w:r w:rsidR="0021111D">
        <w:t>a</w:t>
      </w:r>
      <w:r w:rsidR="005019F9">
        <w:t xml:space="preserve"> o sadržaju i obliku obrazaca na kojima se podnose podnesci u predstečajnom i stečajnom postupku</w:t>
      </w:r>
      <w:r w:rsidR="0021111D">
        <w:t xml:space="preserve">,  </w:t>
      </w:r>
      <w:r w:rsidR="005019F9">
        <w:t>N.N.br, 1</w:t>
      </w:r>
      <w:r w:rsidR="00F26ECD">
        <w:t>0</w:t>
      </w:r>
      <w:r w:rsidR="005019F9">
        <w:t>7/15)</w:t>
      </w:r>
      <w:r w:rsidR="00284D86">
        <w:t xml:space="preserve"> </w:t>
      </w:r>
    </w:p>
    <w:p w:rsidRDefault="00F26ECD" w:rsidP="00F26ECD" w:rsidR="00F26ECD">
      <w:pPr>
        <w:ind w:firstLine="708"/>
        <w:jc w:val="both"/>
      </w:pPr>
    </w:p>
    <w:p w:rsidRDefault="0093792C" w:rsidP="00731A00" w:rsidR="0093792C" w:rsidRPr="00E21643">
      <w:pPr>
        <w:ind w:firstLine="708"/>
        <w:jc w:val="both"/>
      </w:pPr>
      <w:r w:rsidRPr="00E21643">
        <w:t>-na e-oglasnoj ploči suda je dana</w:t>
      </w:r>
      <w:r w:rsidR="003C1577">
        <w:t xml:space="preserve"> </w:t>
      </w:r>
      <w:r w:rsidR="00A0732F">
        <w:t>10. travnja 2018.</w:t>
      </w:r>
      <w:r w:rsidR="00A0732F" w:rsidRPr="00A0732F">
        <w:t xml:space="preserve"> </w:t>
      </w:r>
      <w:r w:rsidR="00A0732F" w:rsidRPr="00E21643">
        <w:t xml:space="preserve">objavljen </w:t>
      </w:r>
      <w:r w:rsidR="00523CD2">
        <w:t xml:space="preserve">treći </w:t>
      </w:r>
      <w:r w:rsidRPr="00E21643">
        <w:t>popis vjerovnika i prava glasa koja vjerovnicima pripadaju (članak 57. S</w:t>
      </w:r>
      <w:r w:rsidR="001452E9" w:rsidRPr="00E21643">
        <w:t>tečajnog zakona, N.N.</w:t>
      </w:r>
      <w:r w:rsidR="0021111D" w:rsidRPr="00E21643">
        <w:t>br</w:t>
      </w:r>
      <w:r w:rsidR="001452E9" w:rsidRPr="00E21643">
        <w:t>.71/15</w:t>
      </w:r>
      <w:r w:rsidRPr="00E21643">
        <w:t>)</w:t>
      </w:r>
      <w:r w:rsidR="001452E9" w:rsidRPr="00E21643">
        <w:t>, a  dana</w:t>
      </w:r>
      <w:r w:rsidR="0021111D" w:rsidRPr="00E21643">
        <w:t xml:space="preserve"> </w:t>
      </w:r>
      <w:r w:rsidR="005A1CAF">
        <w:t>30. travnja 2018.</w:t>
      </w:r>
      <w:r w:rsidR="002C4F5F">
        <w:t xml:space="preserve"> </w:t>
      </w:r>
      <w:r w:rsidR="0021111D" w:rsidRPr="00E21643">
        <w:t>objavljen</w:t>
      </w:r>
      <w:r w:rsidR="004C2008">
        <w:t xml:space="preserve"> izmijenjeni </w:t>
      </w:r>
      <w:r w:rsidR="0021111D" w:rsidRPr="00E21643">
        <w:t xml:space="preserve"> </w:t>
      </w:r>
      <w:r w:rsidR="001452E9" w:rsidRPr="00E21643">
        <w:t xml:space="preserve"> plan restrukturiranja dužnika</w:t>
      </w:r>
    </w:p>
    <w:p w:rsidRDefault="00FA1366" w:rsidP="00731A00" w:rsidR="00FA1366" w:rsidRPr="00E21643">
      <w:pPr>
        <w:ind w:firstLine="708"/>
        <w:jc w:val="both"/>
      </w:pPr>
      <w:r w:rsidRPr="00E21643">
        <w:t xml:space="preserve"> </w:t>
      </w:r>
    </w:p>
    <w:p w:rsidRDefault="00284D86" w:rsidP="00FA1366" w:rsidR="00D568BE" w:rsidRPr="00E21643">
      <w:pPr>
        <w:ind w:firstLine="720"/>
        <w:jc w:val="both"/>
      </w:pPr>
      <w:r w:rsidRPr="00E21643">
        <w:t>S</w:t>
      </w:r>
      <w:r w:rsidR="00FA1366" w:rsidRPr="00E21643">
        <w:t xml:space="preserve">ud upoznaje nazočne </w:t>
      </w:r>
      <w:r w:rsidR="00F32DD3" w:rsidRPr="00E21643">
        <w:t xml:space="preserve">kako prema članku </w:t>
      </w:r>
      <w:r w:rsidR="00FA1366" w:rsidRPr="00E21643">
        <w:t xml:space="preserve">da </w:t>
      </w:r>
      <w:r w:rsidR="00D568BE" w:rsidRPr="00E21643">
        <w:t xml:space="preserve">se </w:t>
      </w:r>
      <w:r w:rsidR="00FA1366" w:rsidRPr="00E21643">
        <w:t>prema č</w:t>
      </w:r>
      <w:r w:rsidRPr="00E21643">
        <w:t xml:space="preserve">anku 59. stavak 2. SZ-a </w:t>
      </w:r>
      <w:r w:rsidR="00FA1366" w:rsidRPr="00E21643">
        <w:t>smatra da</w:t>
      </w:r>
      <w:r w:rsidR="00D568BE" w:rsidRPr="00E21643">
        <w:t xml:space="preserve"> su vjerovnici prihvatili plan restrukturiranja ako je:</w:t>
      </w:r>
    </w:p>
    <w:p w:rsidRDefault="00D568BE" w:rsidP="00FA1366" w:rsidR="00D568BE" w:rsidRPr="00E21643">
      <w:pPr>
        <w:ind w:firstLine="720"/>
        <w:jc w:val="both"/>
      </w:pPr>
      <w:r w:rsidRPr="00E21643">
        <w:t>-za prihvaćanje plana glasovala većina svih vjerovnika i ako</w:t>
      </w:r>
    </w:p>
    <w:p w:rsidRDefault="00D568BE" w:rsidP="00FA1366" w:rsidR="00D36CEC" w:rsidRPr="00E21643">
      <w:pPr>
        <w:ind w:firstLine="720"/>
        <w:jc w:val="both"/>
      </w:pPr>
      <w:r w:rsidRPr="00E21643">
        <w:t xml:space="preserve">-u svakoj skupini zbroj tražbina vjerovnika koji su glasovali za prihvaćanje plana </w:t>
      </w:r>
      <w:r w:rsidR="00D36CEC" w:rsidRPr="00E21643">
        <w:t>dvostruko prelazi zbroj tražbina koji su glasovali protiv prihvaćanja plana restrukturiranja</w:t>
      </w:r>
    </w:p>
    <w:p w:rsidRDefault="00D36CEC" w:rsidP="00FA1366" w:rsidR="00D36CEC" w:rsidRPr="00E21643">
      <w:pPr>
        <w:ind w:firstLine="720"/>
        <w:jc w:val="both"/>
      </w:pPr>
    </w:p>
    <w:p w:rsidRDefault="00FA1366" w:rsidP="00FA1366" w:rsidR="00FA1366" w:rsidRPr="00E21643">
      <w:pPr>
        <w:ind w:firstLine="720"/>
        <w:jc w:val="both"/>
        <w:rPr>
          <w:b/>
        </w:rPr>
      </w:pPr>
      <w:r w:rsidRPr="00E21643">
        <w:rPr>
          <w:b/>
        </w:rPr>
        <w:t xml:space="preserve">Prelazi se na raspravljanje o </w:t>
      </w:r>
      <w:r w:rsidR="001452E9" w:rsidRPr="00E21643">
        <w:rPr>
          <w:b/>
        </w:rPr>
        <w:t>izm</w:t>
      </w:r>
      <w:r w:rsidR="00D76DF2" w:rsidRPr="00E21643">
        <w:rPr>
          <w:b/>
        </w:rPr>
        <w:t>i</w:t>
      </w:r>
      <w:r w:rsidR="001452E9" w:rsidRPr="00E21643">
        <w:rPr>
          <w:b/>
        </w:rPr>
        <w:t>jenjenom planu restrukturiranja dužnika</w:t>
      </w:r>
    </w:p>
    <w:p w:rsidRDefault="00FA1366" w:rsidP="00FA1366" w:rsidR="00FA1366" w:rsidRPr="00E21643">
      <w:pPr>
        <w:ind w:firstLine="720"/>
        <w:jc w:val="both"/>
      </w:pPr>
    </w:p>
    <w:p w:rsidRDefault="0093792C" w:rsidP="00FA1366" w:rsidR="0093792C" w:rsidRPr="00E21643">
      <w:pPr>
        <w:ind w:firstLine="720"/>
        <w:jc w:val="both"/>
      </w:pPr>
      <w:r w:rsidRPr="00E21643">
        <w:t>ZZ d</w:t>
      </w:r>
      <w:r w:rsidR="00D36CEC" w:rsidRPr="00E21643">
        <w:t>užnik</w:t>
      </w:r>
      <w:r w:rsidR="009600AE">
        <w:t>a</w:t>
      </w:r>
      <w:r w:rsidR="00D36CEC" w:rsidRPr="00E21643">
        <w:t xml:space="preserve"> u bitnome izlaže </w:t>
      </w:r>
      <w:r w:rsidRPr="00E21643">
        <w:t xml:space="preserve"> plan </w:t>
      </w:r>
      <w:r w:rsidR="001452E9" w:rsidRPr="00E21643">
        <w:t xml:space="preserve">restrukturiranja </w:t>
      </w:r>
      <w:r w:rsidRPr="00E21643">
        <w:t xml:space="preserve"> </w:t>
      </w:r>
    </w:p>
    <w:p w:rsidRDefault="00FA1366" w:rsidP="00FA1366" w:rsidR="00FA1366" w:rsidRPr="00E21643">
      <w:pPr>
        <w:ind w:firstLine="720"/>
        <w:jc w:val="both"/>
      </w:pPr>
    </w:p>
    <w:p w:rsidRDefault="00B34B5F" w:rsidP="00FA1366" w:rsidR="00B34B5F" w:rsidRPr="00E21643">
      <w:pPr>
        <w:ind w:firstLine="720"/>
        <w:jc w:val="both"/>
      </w:pPr>
    </w:p>
    <w:p w:rsidRDefault="00FA1366" w:rsidP="00FA1366" w:rsidR="00FA1366" w:rsidRPr="00E21643">
      <w:pPr>
        <w:ind w:firstLine="720"/>
        <w:jc w:val="both"/>
      </w:pPr>
      <w:r w:rsidRPr="00E21643">
        <w:t xml:space="preserve">Nitko se ne javlja za riječ. </w:t>
      </w:r>
    </w:p>
    <w:p w:rsidRDefault="00FA1366" w:rsidP="00FA1366" w:rsidR="00FA1366" w:rsidRPr="00E21643">
      <w:pPr>
        <w:ind w:firstLine="720"/>
        <w:jc w:val="both"/>
      </w:pPr>
    </w:p>
    <w:p w:rsidRDefault="009600AE" w:rsidP="00FA1366" w:rsidR="00303D33" w:rsidRPr="00E21643">
      <w:pPr>
        <w:ind w:firstLine="720"/>
        <w:jc w:val="both"/>
      </w:pPr>
      <w:r>
        <w:t>S</w:t>
      </w:r>
      <w:r w:rsidR="00FA1366" w:rsidRPr="00E21643">
        <w:t xml:space="preserve">ud objavljuje da su prema </w:t>
      </w:r>
      <w:r w:rsidR="002A7682">
        <w:t>planu restrukturiranja</w:t>
      </w:r>
      <w:r w:rsidR="00FA1366" w:rsidRPr="00E21643">
        <w:t xml:space="preserve">  </w:t>
      </w:r>
      <w:r w:rsidR="00303D33" w:rsidRPr="00E21643">
        <w:t xml:space="preserve">vjerovnici razvrstani u </w:t>
      </w:r>
      <w:r w:rsidR="00297FAE">
        <w:t xml:space="preserve">jednu skupinu </w:t>
      </w:r>
    </w:p>
    <w:p w:rsidRDefault="00303D33" w:rsidP="00FA1366" w:rsidR="00303D33" w:rsidRPr="00E21643">
      <w:pPr>
        <w:ind w:firstLine="720"/>
        <w:jc w:val="both"/>
      </w:pPr>
    </w:p>
    <w:p w:rsidRDefault="00FA1366" w:rsidP="00FA1366" w:rsidR="00FA1366" w:rsidRPr="00E21643">
      <w:pPr>
        <w:ind w:firstLine="720"/>
        <w:jc w:val="both"/>
        <w:rPr>
          <w:u w:val="single"/>
        </w:rPr>
      </w:pPr>
      <w:r w:rsidRPr="00E21643">
        <w:rPr>
          <w:u w:val="single"/>
        </w:rPr>
        <w:t xml:space="preserve">Pristupa se glasovanju </w:t>
      </w:r>
    </w:p>
    <w:p w:rsidRDefault="00FA1366" w:rsidP="00FA1366" w:rsidR="00FA1366" w:rsidRPr="00E21643">
      <w:pPr>
        <w:ind w:firstLine="720"/>
        <w:jc w:val="both"/>
        <w:rPr>
          <w:u w:val="single"/>
        </w:rPr>
      </w:pPr>
    </w:p>
    <w:p w:rsidRDefault="00FA1366" w:rsidP="00FA1366" w:rsidR="00FA1366" w:rsidRPr="00E21643">
      <w:pPr>
        <w:ind w:firstLine="720"/>
        <w:jc w:val="both"/>
      </w:pPr>
    </w:p>
    <w:p w:rsidRDefault="00C44EE5" w:rsidP="00FA1366" w:rsidR="00FA1366" w:rsidRPr="00E21643">
      <w:pPr>
        <w:ind w:firstLine="720"/>
        <w:jc w:val="both"/>
      </w:pPr>
      <w:r w:rsidRPr="00E21643">
        <w:t>S</w:t>
      </w:r>
      <w:r w:rsidR="00FA1366" w:rsidRPr="00E21643">
        <w:t>ud</w:t>
      </w:r>
      <w:r w:rsidRPr="00E21643">
        <w:t xml:space="preserve"> utvrđuje da  se vjerovnici </w:t>
      </w:r>
      <w:r w:rsidR="008779DC">
        <w:t xml:space="preserve">nisu </w:t>
      </w:r>
      <w:r w:rsidRPr="00E21643">
        <w:t>pisano</w:t>
      </w:r>
      <w:r w:rsidR="008779DC">
        <w:t xml:space="preserve"> </w:t>
      </w:r>
      <w:r w:rsidRPr="00E21643">
        <w:t xml:space="preserve"> na obrascu </w:t>
      </w:r>
      <w:r w:rsidR="000336C2">
        <w:t xml:space="preserve">br. </w:t>
      </w:r>
      <w:r w:rsidRPr="00E21643">
        <w:t>11.</w:t>
      </w:r>
      <w:r w:rsidR="000336C2">
        <w:t xml:space="preserve"> </w:t>
      </w:r>
      <w:r w:rsidR="00935D8E" w:rsidRPr="00E21643">
        <w:t xml:space="preserve">izjasnili, odnosno poziva </w:t>
      </w:r>
      <w:r w:rsidR="00FA1366" w:rsidRPr="00E21643">
        <w:t xml:space="preserve">svakog od nazočnih vjerovnika </w:t>
      </w:r>
      <w:r w:rsidR="00E86D13" w:rsidRPr="00E21643">
        <w:t xml:space="preserve">u pojedinoj skupini </w:t>
      </w:r>
      <w:r w:rsidR="00FA1366" w:rsidRPr="00E21643">
        <w:t xml:space="preserve">pojedinačno se izjasniti glasuje li </w:t>
      </w:r>
      <w:r w:rsidR="00FA1366" w:rsidRPr="00E21643">
        <w:rPr>
          <w:b/>
        </w:rPr>
        <w:t>za</w:t>
      </w:r>
      <w:r w:rsidR="00FA1366" w:rsidRPr="00E21643">
        <w:t xml:space="preserve"> ili </w:t>
      </w:r>
      <w:r w:rsidR="00FA1366" w:rsidRPr="00E21643">
        <w:rPr>
          <w:b/>
        </w:rPr>
        <w:t>protiv</w:t>
      </w:r>
      <w:r w:rsidR="00FA1366" w:rsidRPr="00E21643">
        <w:t xml:space="preserve"> pr</w:t>
      </w:r>
      <w:r w:rsidR="00E86D13" w:rsidRPr="00E21643">
        <w:t>ihvaćanj</w:t>
      </w:r>
      <w:r w:rsidR="00935D8E" w:rsidRPr="00E21643">
        <w:t>a</w:t>
      </w:r>
      <w:r w:rsidR="00E86D13" w:rsidRPr="00E21643">
        <w:t xml:space="preserve"> </w:t>
      </w:r>
      <w:r w:rsidR="00935D8E" w:rsidRPr="00E21643">
        <w:t xml:space="preserve"> plana restrukturiranja</w:t>
      </w:r>
    </w:p>
    <w:p w:rsidRDefault="009944B2" w:rsidP="00935D8E" w:rsidR="009944B2">
      <w:pPr>
        <w:ind w:firstLine="708"/>
        <w:jc w:val="both"/>
      </w:pPr>
    </w:p>
    <w:p w:rsidRDefault="009944B2" w:rsidP="00935D8E" w:rsidR="009944B2">
      <w:pPr>
        <w:ind w:firstLine="708"/>
        <w:jc w:val="both"/>
      </w:pPr>
    </w:p>
    <w:p w:rsidRDefault="00FF76EE" w:rsidP="00FF76EE" w:rsidR="00FF76EE" w:rsidRPr="0044747B">
      <w:pPr>
        <w:ind w:left="720"/>
        <w:jc w:val="both"/>
        <w:rPr>
          <w:b/>
        </w:rPr>
      </w:pPr>
    </w:p>
    <w:tbl>
      <w:tblPr>
        <w:tblStyle w:val="Reetkatablice"/>
        <w:tblW w:type="dxa" w:w="9640"/>
        <w:tblInd w:type="dxa" w:w="-289"/>
        <w:tblLook w:val="04A0" w:noVBand="1" w:noHBand="0" w:lastColumn="0" w:firstColumn="1" w:lastRow="0" w:firstRow="1"/>
      </w:tblPr>
      <w:tblGrid>
        <w:gridCol w:w="670"/>
        <w:gridCol w:w="2402"/>
        <w:gridCol w:w="2150"/>
        <w:gridCol w:w="1536"/>
        <w:gridCol w:w="1665"/>
        <w:gridCol w:w="1217"/>
      </w:tblGrid>
      <w:tr w:rsidTr="00A521C2" w:rsidR="00A521C2" w:rsidRPr="00E60AE0">
        <w:trPr>
          <w:trHeight w:val="316"/>
        </w:trPr>
        <w:tc>
          <w:tcPr>
            <w:tcW w:type="dxa" w:w="670"/>
            <w:hideMark/>
          </w:tcPr>
          <w:p w:rsidRDefault="00A521C2" w:rsidP="00C021BA" w:rsidR="00A521C2" w:rsidRPr="00E60AE0">
            <w:pPr>
              <w:rPr>
                <w:b/>
                <w:bCs/>
                <w:color w:val="000000"/>
              </w:rPr>
            </w:pPr>
            <w:r w:rsidRPr="00E60AE0">
              <w:rPr>
                <w:b/>
                <w:bCs/>
                <w:color w:val="000000"/>
              </w:rPr>
              <w:t>R.B.</w:t>
            </w:r>
          </w:p>
        </w:tc>
        <w:tc>
          <w:tcPr>
            <w:tcW w:type="dxa" w:w="2445"/>
            <w:hideMark/>
          </w:tcPr>
          <w:p w:rsidRDefault="00A521C2" w:rsidP="00C021BA" w:rsidR="00A521C2" w:rsidRPr="00E60AE0">
            <w:pPr>
              <w:jc w:val="center"/>
              <w:rPr>
                <w:b/>
                <w:bCs/>
                <w:color w:val="000000"/>
              </w:rPr>
            </w:pPr>
            <w:r w:rsidRPr="00E60AE0">
              <w:rPr>
                <w:b/>
                <w:bCs/>
                <w:color w:val="000000"/>
              </w:rPr>
              <w:t>Naziv</w:t>
            </w:r>
          </w:p>
        </w:tc>
        <w:tc>
          <w:tcPr>
            <w:tcW w:type="dxa" w:w="2150"/>
            <w:hideMark/>
          </w:tcPr>
          <w:p w:rsidRDefault="00A521C2" w:rsidP="00C021BA" w:rsidR="00A521C2" w:rsidRPr="00E60AE0">
            <w:pPr>
              <w:jc w:val="center"/>
              <w:rPr>
                <w:b/>
                <w:bCs/>
                <w:color w:val="000000"/>
              </w:rPr>
            </w:pPr>
            <w:r w:rsidRPr="00E60AE0">
              <w:rPr>
                <w:b/>
                <w:bCs/>
                <w:color w:val="000000"/>
              </w:rPr>
              <w:t>Adresa</w:t>
            </w:r>
          </w:p>
        </w:tc>
        <w:tc>
          <w:tcPr>
            <w:tcW w:type="dxa" w:w="1536"/>
            <w:hideMark/>
          </w:tcPr>
          <w:p w:rsidRDefault="00A521C2" w:rsidP="00C021BA" w:rsidR="00A521C2" w:rsidRPr="00E60AE0">
            <w:pPr>
              <w:jc w:val="center"/>
              <w:rPr>
                <w:b/>
                <w:bCs/>
                <w:color w:val="000000"/>
              </w:rPr>
            </w:pPr>
            <w:r w:rsidRPr="00E60AE0">
              <w:rPr>
                <w:b/>
                <w:bCs/>
                <w:color w:val="000000"/>
              </w:rPr>
              <w:t>OIB</w:t>
            </w:r>
          </w:p>
        </w:tc>
        <w:tc>
          <w:tcPr>
            <w:tcW w:type="dxa" w:w="1705"/>
            <w:hideMark/>
          </w:tcPr>
          <w:p w:rsidRDefault="00A521C2" w:rsidP="00C021BA" w:rsidR="00A521C2" w:rsidRPr="00E60AE0">
            <w:pPr>
              <w:jc w:val="center"/>
              <w:rPr>
                <w:b/>
                <w:bCs/>
                <w:color w:val="000000"/>
              </w:rPr>
            </w:pPr>
            <w:r w:rsidRPr="00E60AE0">
              <w:rPr>
                <w:b/>
                <w:bCs/>
                <w:color w:val="000000"/>
              </w:rPr>
              <w:t>Iznos</w:t>
            </w:r>
          </w:p>
        </w:tc>
        <w:tc>
          <w:tcPr>
            <w:tcW w:type="dxa" w:w="1134"/>
          </w:tcPr>
          <w:p w:rsidRDefault="00A521C2" w:rsidP="00C021BA" w:rsidR="00A521C2" w:rsidRPr="00E60AE0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Tr="00A521C2" w:rsidR="00A521C2" w:rsidRPr="00E60AE0">
        <w:trPr>
          <w:trHeight w:val="779"/>
        </w:trPr>
        <w:tc>
          <w:tcPr>
            <w:tcW w:type="dxa" w:w="670"/>
          </w:tcPr>
          <w:p w:rsidRDefault="00A521C2" w:rsidP="00FF76EE" w:rsidR="00A521C2" w:rsidRPr="00E60AE0">
            <w:pPr>
              <w:pStyle w:val="Odlomakpopisa"/>
              <w:numPr>
                <w:ilvl w:val="0"/>
                <w:numId w:val="30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244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ACCIAIERIE BERTOLI SAFAU SISAK društvo s ograničenom odgovornošću za proizvodnju i usluge</w:t>
            </w:r>
          </w:p>
        </w:tc>
        <w:tc>
          <w:tcPr>
            <w:tcW w:type="dxa" w:w="2150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Braće Kavurića 12, 44000 Sisak</w:t>
            </w:r>
          </w:p>
          <w:p w:rsidRDefault="00A521C2" w:rsidP="00C021BA" w:rsidR="00A521C2" w:rsidRPr="00E60AE0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type="dxa" w:w="1536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06081850685</w:t>
            </w:r>
          </w:p>
          <w:p w:rsidRDefault="00A521C2" w:rsidP="00C021BA" w:rsidR="00A521C2" w:rsidRPr="00E60AE0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type="dxa" w:w="170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9.694,20</w:t>
            </w:r>
          </w:p>
          <w:p w:rsidRDefault="00A521C2" w:rsidP="00C021BA" w:rsidR="00A521C2" w:rsidRPr="00E60AE0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type="dxa" w:w="1134"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</w:p>
        </w:tc>
      </w:tr>
      <w:tr w:rsidTr="00A521C2" w:rsidR="00A521C2" w:rsidRPr="00E60AE0">
        <w:trPr>
          <w:trHeight w:val="680"/>
        </w:trPr>
        <w:tc>
          <w:tcPr>
            <w:tcW w:type="dxa" w:w="670"/>
          </w:tcPr>
          <w:p w:rsidRDefault="00A521C2" w:rsidP="00FF76EE" w:rsidR="00A521C2" w:rsidRPr="00E60AE0">
            <w:pPr>
              <w:pStyle w:val="Odlomakpopisa"/>
              <w:numPr>
                <w:ilvl w:val="0"/>
                <w:numId w:val="30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244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AGRAM LIFE osiguranje, dioničko društvo</w:t>
            </w:r>
          </w:p>
        </w:tc>
        <w:tc>
          <w:tcPr>
            <w:tcW w:type="dxa" w:w="2150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Trnjanska cesta 108, 10000 Zagreb</w:t>
            </w:r>
          </w:p>
        </w:tc>
        <w:tc>
          <w:tcPr>
            <w:tcW w:type="dxa" w:w="1536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18742666873</w:t>
            </w:r>
          </w:p>
        </w:tc>
        <w:tc>
          <w:tcPr>
            <w:tcW w:type="dxa" w:w="170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2.750,00</w:t>
            </w:r>
          </w:p>
        </w:tc>
        <w:tc>
          <w:tcPr>
            <w:tcW w:type="dxa" w:w="1134"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</w:p>
        </w:tc>
      </w:tr>
      <w:tr w:rsidTr="00A521C2" w:rsidR="00A521C2" w:rsidRPr="00E60AE0">
        <w:trPr>
          <w:trHeight w:val="406"/>
        </w:trPr>
        <w:tc>
          <w:tcPr>
            <w:tcW w:type="dxa" w:w="670"/>
          </w:tcPr>
          <w:p w:rsidRDefault="00A521C2" w:rsidP="00FF76EE" w:rsidR="00A521C2" w:rsidRPr="00E60AE0">
            <w:pPr>
              <w:pStyle w:val="Odlomakpopisa"/>
              <w:numPr>
                <w:ilvl w:val="0"/>
                <w:numId w:val="30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244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AP "DELKIĆ" VL.SEAD I ADEM DELKIĆ</w:t>
            </w:r>
          </w:p>
        </w:tc>
        <w:tc>
          <w:tcPr>
            <w:tcW w:type="dxa" w:w="2150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PETRINJSKA 9B, 44000 SISAK</w:t>
            </w:r>
          </w:p>
        </w:tc>
        <w:tc>
          <w:tcPr>
            <w:tcW w:type="dxa" w:w="1536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16156693245</w:t>
            </w:r>
          </w:p>
        </w:tc>
        <w:tc>
          <w:tcPr>
            <w:tcW w:type="dxa" w:w="170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20.071,81</w:t>
            </w:r>
          </w:p>
        </w:tc>
        <w:tc>
          <w:tcPr>
            <w:tcW w:type="dxa" w:w="1134"/>
          </w:tcPr>
          <w:p w:rsidRDefault="00BC1BD4" w:rsidP="00C021BA" w:rsidR="00A521C2" w:rsidRPr="00E60AE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ZA pisanim putem</w:t>
            </w:r>
          </w:p>
        </w:tc>
      </w:tr>
      <w:tr w:rsidTr="00A521C2" w:rsidR="00A521C2" w:rsidRPr="00E60AE0">
        <w:trPr>
          <w:trHeight w:val="633"/>
        </w:trPr>
        <w:tc>
          <w:tcPr>
            <w:tcW w:type="dxa" w:w="670"/>
          </w:tcPr>
          <w:p w:rsidRDefault="00A521C2" w:rsidP="00FF76EE" w:rsidR="00A521C2" w:rsidRPr="00E60AE0">
            <w:pPr>
              <w:pStyle w:val="Odlomakpopisa"/>
              <w:numPr>
                <w:ilvl w:val="0"/>
                <w:numId w:val="30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244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APPLIED CERAMICS d.o.o. za proizvodnju, trgovinu i usluge u poluvodičkoj industiji</w:t>
            </w:r>
          </w:p>
        </w:tc>
        <w:tc>
          <w:tcPr>
            <w:tcW w:type="dxa" w:w="2150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Capraška ulica 10, 44000 Sisak</w:t>
            </w:r>
          </w:p>
        </w:tc>
        <w:tc>
          <w:tcPr>
            <w:tcW w:type="dxa" w:w="1536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68726943543</w:t>
            </w:r>
          </w:p>
        </w:tc>
        <w:tc>
          <w:tcPr>
            <w:tcW w:type="dxa" w:w="170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134.214,88</w:t>
            </w:r>
          </w:p>
        </w:tc>
        <w:tc>
          <w:tcPr>
            <w:tcW w:type="dxa" w:w="1134"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</w:p>
        </w:tc>
      </w:tr>
      <w:tr w:rsidTr="00A521C2" w:rsidR="00A521C2" w:rsidRPr="00E60AE0">
        <w:trPr>
          <w:trHeight w:val="316"/>
        </w:trPr>
        <w:tc>
          <w:tcPr>
            <w:tcW w:type="dxa" w:w="670"/>
          </w:tcPr>
          <w:p w:rsidRDefault="00A521C2" w:rsidP="00FF76EE" w:rsidR="00A521C2" w:rsidRPr="00E60AE0">
            <w:pPr>
              <w:pStyle w:val="Odlomakpopisa"/>
              <w:numPr>
                <w:ilvl w:val="0"/>
                <w:numId w:val="30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244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AUTO SERVIS CINDRIĆ, VL. PAVAO CINDRIĆ</w:t>
            </w:r>
          </w:p>
        </w:tc>
        <w:tc>
          <w:tcPr>
            <w:tcW w:type="dxa" w:w="2150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SLAVONSKA 26, 44000 SISAK</w:t>
            </w:r>
          </w:p>
        </w:tc>
        <w:tc>
          <w:tcPr>
            <w:tcW w:type="dxa" w:w="1536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05731141045</w:t>
            </w:r>
          </w:p>
        </w:tc>
        <w:tc>
          <w:tcPr>
            <w:tcW w:type="dxa" w:w="170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14.015,97</w:t>
            </w:r>
          </w:p>
        </w:tc>
        <w:tc>
          <w:tcPr>
            <w:tcW w:type="dxa" w:w="1134"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</w:p>
        </w:tc>
      </w:tr>
      <w:tr w:rsidTr="00A521C2" w:rsidR="00A521C2" w:rsidRPr="00E60AE0">
        <w:trPr>
          <w:trHeight w:val="633"/>
        </w:trPr>
        <w:tc>
          <w:tcPr>
            <w:tcW w:type="dxa" w:w="670"/>
          </w:tcPr>
          <w:p w:rsidRDefault="00A521C2" w:rsidP="00FF76EE" w:rsidR="00A521C2" w:rsidRPr="00E60AE0">
            <w:pPr>
              <w:pStyle w:val="Odlomakpopisa"/>
              <w:numPr>
                <w:ilvl w:val="0"/>
                <w:numId w:val="30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244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BRIEFING E-SERVISI društvo s ograničenom odgovornošću za praćenje javne nabave</w:t>
            </w:r>
          </w:p>
        </w:tc>
        <w:tc>
          <w:tcPr>
            <w:tcW w:type="dxa" w:w="2150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Hebrangova 21, 10000 Zagreb</w:t>
            </w:r>
          </w:p>
        </w:tc>
        <w:tc>
          <w:tcPr>
            <w:tcW w:type="dxa" w:w="1536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06785674428</w:t>
            </w:r>
          </w:p>
        </w:tc>
        <w:tc>
          <w:tcPr>
            <w:tcW w:type="dxa" w:w="170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687,50</w:t>
            </w:r>
          </w:p>
        </w:tc>
        <w:tc>
          <w:tcPr>
            <w:tcW w:type="dxa" w:w="1134"/>
          </w:tcPr>
          <w:p w:rsidRDefault="00BC1BD4" w:rsidP="00C021BA" w:rsidR="00A521C2" w:rsidRPr="00E60AE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ZA pisanim putem</w:t>
            </w:r>
          </w:p>
        </w:tc>
      </w:tr>
      <w:tr w:rsidTr="00A521C2" w:rsidR="00A521C2" w:rsidRPr="00E60AE0">
        <w:trPr>
          <w:trHeight w:val="949"/>
        </w:trPr>
        <w:tc>
          <w:tcPr>
            <w:tcW w:type="dxa" w:w="670"/>
          </w:tcPr>
          <w:p w:rsidRDefault="00A521C2" w:rsidP="00FF76EE" w:rsidR="00A521C2" w:rsidRPr="00E60AE0">
            <w:pPr>
              <w:pStyle w:val="Odlomakpopisa"/>
              <w:numPr>
                <w:ilvl w:val="0"/>
                <w:numId w:val="30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244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CASA IN, VL.GORDANA KRZNARIĆ</w:t>
            </w:r>
          </w:p>
        </w:tc>
        <w:tc>
          <w:tcPr>
            <w:tcW w:type="dxa" w:w="2150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JOSIPA JURAJA STROSSMAYERA 163, 44000 SISAK</w:t>
            </w:r>
          </w:p>
        </w:tc>
        <w:tc>
          <w:tcPr>
            <w:tcW w:type="dxa" w:w="1536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91828256029</w:t>
            </w:r>
          </w:p>
        </w:tc>
        <w:tc>
          <w:tcPr>
            <w:tcW w:type="dxa" w:w="170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23.959,45</w:t>
            </w:r>
          </w:p>
        </w:tc>
        <w:tc>
          <w:tcPr>
            <w:tcW w:type="dxa" w:w="1134"/>
          </w:tcPr>
          <w:p w:rsidRDefault="00BC1BD4" w:rsidP="00C021BA" w:rsidR="00A521C2" w:rsidRPr="00E60AE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ZA pisanim putem</w:t>
            </w:r>
          </w:p>
        </w:tc>
      </w:tr>
      <w:tr w:rsidTr="00A521C2" w:rsidR="00A521C2" w:rsidRPr="00E60AE0">
        <w:trPr>
          <w:trHeight w:val="949"/>
        </w:trPr>
        <w:tc>
          <w:tcPr>
            <w:tcW w:type="dxa" w:w="670"/>
          </w:tcPr>
          <w:p w:rsidRDefault="00A521C2" w:rsidP="00FF76EE" w:rsidR="00A521C2" w:rsidRPr="00E60AE0">
            <w:pPr>
              <w:pStyle w:val="Odlomakpopisa"/>
              <w:numPr>
                <w:ilvl w:val="0"/>
                <w:numId w:val="30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244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CESTE SISAK društvo s ograničenom odgovornošću za izgradnju, održavanje i zaštitu cesta</w:t>
            </w:r>
          </w:p>
        </w:tc>
        <w:tc>
          <w:tcPr>
            <w:tcW w:type="dxa" w:w="2150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Lađarska 28c, 44000 Sisak</w:t>
            </w:r>
          </w:p>
        </w:tc>
        <w:tc>
          <w:tcPr>
            <w:tcW w:type="dxa" w:w="1536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61882951675</w:t>
            </w:r>
          </w:p>
        </w:tc>
        <w:tc>
          <w:tcPr>
            <w:tcW w:type="dxa" w:w="170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6.331,92</w:t>
            </w:r>
          </w:p>
        </w:tc>
        <w:tc>
          <w:tcPr>
            <w:tcW w:type="dxa" w:w="1134"/>
          </w:tcPr>
          <w:p w:rsidRDefault="00F6257B" w:rsidP="00C021BA" w:rsidR="00A521C2" w:rsidRPr="00E60AE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ZA pisanim putem</w:t>
            </w:r>
          </w:p>
        </w:tc>
      </w:tr>
      <w:tr w:rsidTr="00A521C2" w:rsidR="00A521C2" w:rsidRPr="00E60AE0">
        <w:trPr>
          <w:trHeight w:val="949"/>
        </w:trPr>
        <w:tc>
          <w:tcPr>
            <w:tcW w:type="dxa" w:w="670"/>
          </w:tcPr>
          <w:p w:rsidRDefault="00A521C2" w:rsidP="00FF76EE" w:rsidR="00A521C2" w:rsidRPr="00E60AE0">
            <w:pPr>
              <w:pStyle w:val="Odlomakpopisa"/>
              <w:numPr>
                <w:ilvl w:val="0"/>
                <w:numId w:val="30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244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COMPANYWALL d.o.o. za trgovinu i usluge</w:t>
            </w:r>
          </w:p>
        </w:tc>
        <w:tc>
          <w:tcPr>
            <w:tcW w:type="dxa" w:w="2150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Kušlanova 27, 10000 Zagreb</w:t>
            </w:r>
          </w:p>
        </w:tc>
        <w:tc>
          <w:tcPr>
            <w:tcW w:type="dxa" w:w="1536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93441573210</w:t>
            </w:r>
          </w:p>
        </w:tc>
        <w:tc>
          <w:tcPr>
            <w:tcW w:type="dxa" w:w="170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897,50</w:t>
            </w:r>
          </w:p>
        </w:tc>
        <w:tc>
          <w:tcPr>
            <w:tcW w:type="dxa" w:w="1134"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</w:p>
        </w:tc>
      </w:tr>
      <w:tr w:rsidTr="00A521C2" w:rsidR="00A521C2" w:rsidRPr="00E60AE0">
        <w:trPr>
          <w:trHeight w:val="633"/>
        </w:trPr>
        <w:tc>
          <w:tcPr>
            <w:tcW w:type="dxa" w:w="670"/>
          </w:tcPr>
          <w:p w:rsidRDefault="00A521C2" w:rsidP="00FF76EE" w:rsidR="00A521C2" w:rsidRPr="00E60AE0">
            <w:pPr>
              <w:pStyle w:val="Odlomakpopisa"/>
              <w:numPr>
                <w:ilvl w:val="0"/>
                <w:numId w:val="30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244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DEPOS društvo s ograničenom odgovornošću za odlaganje industrijskog otpada</w:t>
            </w:r>
          </w:p>
        </w:tc>
        <w:tc>
          <w:tcPr>
            <w:tcW w:type="dxa" w:w="2150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Božidara Adžije 19, 44000 Sisak</w:t>
            </w:r>
          </w:p>
        </w:tc>
        <w:tc>
          <w:tcPr>
            <w:tcW w:type="dxa" w:w="1536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96335959956</w:t>
            </w:r>
          </w:p>
        </w:tc>
        <w:tc>
          <w:tcPr>
            <w:tcW w:type="dxa" w:w="170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5.054,20</w:t>
            </w:r>
          </w:p>
        </w:tc>
        <w:tc>
          <w:tcPr>
            <w:tcW w:type="dxa" w:w="1134"/>
          </w:tcPr>
          <w:p w:rsidRDefault="00F6257B" w:rsidP="00C021BA" w:rsidR="00A521C2" w:rsidRPr="00E60AE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ZA pisanim putem</w:t>
            </w:r>
          </w:p>
        </w:tc>
      </w:tr>
      <w:tr w:rsidTr="00A521C2" w:rsidR="00A521C2" w:rsidRPr="00E60AE0">
        <w:trPr>
          <w:trHeight w:val="633"/>
        </w:trPr>
        <w:tc>
          <w:tcPr>
            <w:tcW w:type="dxa" w:w="670"/>
          </w:tcPr>
          <w:p w:rsidRDefault="00A521C2" w:rsidP="00FF76EE" w:rsidR="00A521C2" w:rsidRPr="00E60AE0">
            <w:pPr>
              <w:pStyle w:val="Odlomakpopisa"/>
              <w:numPr>
                <w:ilvl w:val="0"/>
                <w:numId w:val="30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244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DIR-DRVNA INDUSTRIJA RUBINIĆ d.o.o. za proizvodnju, trgovinu i usluge</w:t>
            </w:r>
          </w:p>
        </w:tc>
        <w:tc>
          <w:tcPr>
            <w:tcW w:type="dxa" w:w="2150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Gornja Reka 14, 10450 Jastrebarsko</w:t>
            </w:r>
          </w:p>
        </w:tc>
        <w:tc>
          <w:tcPr>
            <w:tcW w:type="dxa" w:w="1536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64558752667</w:t>
            </w:r>
          </w:p>
        </w:tc>
        <w:tc>
          <w:tcPr>
            <w:tcW w:type="dxa" w:w="170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7.869,86</w:t>
            </w:r>
          </w:p>
        </w:tc>
        <w:tc>
          <w:tcPr>
            <w:tcW w:type="dxa" w:w="1134"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</w:p>
        </w:tc>
      </w:tr>
      <w:tr w:rsidTr="00A521C2" w:rsidR="00A521C2" w:rsidRPr="00E60AE0">
        <w:trPr>
          <w:trHeight w:val="632"/>
        </w:trPr>
        <w:tc>
          <w:tcPr>
            <w:tcW w:type="dxa" w:w="670"/>
          </w:tcPr>
          <w:p w:rsidRDefault="00A521C2" w:rsidP="00FF76EE" w:rsidR="00A521C2" w:rsidRPr="00E60AE0">
            <w:pPr>
              <w:pStyle w:val="Odlomakpopisa"/>
              <w:numPr>
                <w:ilvl w:val="0"/>
                <w:numId w:val="30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244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DOMIGRAF, VL.IVAN I MATIJA DOMITROVIĆ</w:t>
            </w:r>
          </w:p>
        </w:tc>
        <w:tc>
          <w:tcPr>
            <w:tcW w:type="dxa" w:w="2150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TRG HRVATSKIH BRANITELJA 2, 44000 SISAK</w:t>
            </w:r>
          </w:p>
        </w:tc>
        <w:tc>
          <w:tcPr>
            <w:tcW w:type="dxa" w:w="1536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41535850645</w:t>
            </w:r>
          </w:p>
        </w:tc>
        <w:tc>
          <w:tcPr>
            <w:tcW w:type="dxa" w:w="170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7.050,00</w:t>
            </w:r>
          </w:p>
        </w:tc>
        <w:tc>
          <w:tcPr>
            <w:tcW w:type="dxa" w:w="1134"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</w:p>
        </w:tc>
      </w:tr>
      <w:tr w:rsidTr="00A521C2" w:rsidR="00A521C2" w:rsidRPr="00E60AE0">
        <w:trPr>
          <w:trHeight w:val="949"/>
        </w:trPr>
        <w:tc>
          <w:tcPr>
            <w:tcW w:type="dxa" w:w="670"/>
          </w:tcPr>
          <w:p w:rsidRDefault="00A521C2" w:rsidP="00FF76EE" w:rsidR="00A521C2" w:rsidRPr="00E60AE0">
            <w:pPr>
              <w:pStyle w:val="Odlomakpopisa"/>
              <w:numPr>
                <w:ilvl w:val="0"/>
                <w:numId w:val="30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244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EUROHERC osiguranje - dioničko društvo za osiguranje imovine i osoba i druge poslove osiguranja</w:t>
            </w:r>
          </w:p>
        </w:tc>
        <w:tc>
          <w:tcPr>
            <w:tcW w:type="dxa" w:w="2150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Ulica grada Vukovara 282, 10000 Zagreb</w:t>
            </w:r>
          </w:p>
        </w:tc>
        <w:tc>
          <w:tcPr>
            <w:tcW w:type="dxa" w:w="1536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22694857747</w:t>
            </w:r>
          </w:p>
        </w:tc>
        <w:tc>
          <w:tcPr>
            <w:tcW w:type="dxa" w:w="170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35.059,42</w:t>
            </w:r>
          </w:p>
        </w:tc>
        <w:tc>
          <w:tcPr>
            <w:tcW w:type="dxa" w:w="1134"/>
          </w:tcPr>
          <w:p w:rsidRDefault="00F9634F" w:rsidP="00C021BA" w:rsidR="00A521C2" w:rsidRPr="00E60AE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ZA pisanim putem</w:t>
            </w:r>
          </w:p>
        </w:tc>
      </w:tr>
      <w:tr w:rsidTr="00A521C2" w:rsidR="00A521C2" w:rsidRPr="00E60AE0">
        <w:trPr>
          <w:trHeight w:val="949"/>
        </w:trPr>
        <w:tc>
          <w:tcPr>
            <w:tcW w:type="dxa" w:w="670"/>
          </w:tcPr>
          <w:p w:rsidRDefault="00A521C2" w:rsidP="00FF76EE" w:rsidR="00A521C2" w:rsidRPr="00E60AE0">
            <w:pPr>
              <w:pStyle w:val="Odlomakpopisa"/>
              <w:numPr>
                <w:ilvl w:val="0"/>
                <w:numId w:val="30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244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 xml:space="preserve">EXCO društvo s ograničenom odogovornošću za proizvodnju bezalkoholnih pića, </w:t>
            </w:r>
            <w:r w:rsidRPr="00E60AE0">
              <w:rPr>
                <w:szCs w:val="22"/>
              </w:rPr>
              <w:lastRenderedPageBreak/>
              <w:t>vanjsku i unutarnju trgovinu, transport i marketing</w:t>
            </w:r>
          </w:p>
        </w:tc>
        <w:tc>
          <w:tcPr>
            <w:tcW w:type="dxa" w:w="2150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lastRenderedPageBreak/>
              <w:t>Obrtnička 66, 44000 Sisak</w:t>
            </w:r>
          </w:p>
        </w:tc>
        <w:tc>
          <w:tcPr>
            <w:tcW w:type="dxa" w:w="1536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39700048030</w:t>
            </w:r>
          </w:p>
        </w:tc>
        <w:tc>
          <w:tcPr>
            <w:tcW w:type="dxa" w:w="170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1.123,71</w:t>
            </w:r>
          </w:p>
        </w:tc>
        <w:tc>
          <w:tcPr>
            <w:tcW w:type="dxa" w:w="1134"/>
          </w:tcPr>
          <w:p w:rsidRDefault="00F9634F" w:rsidP="00C021BA" w:rsidR="00A521C2" w:rsidRPr="00E60AE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ZA pisanim putem</w:t>
            </w:r>
          </w:p>
        </w:tc>
      </w:tr>
      <w:tr w:rsidTr="00A521C2" w:rsidR="00A521C2" w:rsidRPr="00E60AE0">
        <w:trPr>
          <w:trHeight w:val="633"/>
        </w:trPr>
        <w:tc>
          <w:tcPr>
            <w:tcW w:type="dxa" w:w="670"/>
          </w:tcPr>
          <w:p w:rsidRDefault="00A521C2" w:rsidP="00FF76EE" w:rsidR="00A521C2" w:rsidRPr="00E60AE0">
            <w:pPr>
              <w:pStyle w:val="Odlomakpopisa"/>
              <w:numPr>
                <w:ilvl w:val="0"/>
                <w:numId w:val="30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244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Financijska agencija</w:t>
            </w:r>
          </w:p>
        </w:tc>
        <w:tc>
          <w:tcPr>
            <w:tcW w:type="dxa" w:w="2150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Ulica grada Vukovara 70, 10000 Zagreb</w:t>
            </w:r>
          </w:p>
        </w:tc>
        <w:tc>
          <w:tcPr>
            <w:tcW w:type="dxa" w:w="1536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85821130368</w:t>
            </w:r>
          </w:p>
        </w:tc>
        <w:tc>
          <w:tcPr>
            <w:tcW w:type="dxa" w:w="170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253,88</w:t>
            </w:r>
          </w:p>
        </w:tc>
        <w:tc>
          <w:tcPr>
            <w:tcW w:type="dxa" w:w="1134"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</w:p>
        </w:tc>
      </w:tr>
      <w:tr w:rsidTr="00A521C2" w:rsidR="00A521C2" w:rsidRPr="00E60AE0">
        <w:trPr>
          <w:trHeight w:val="633"/>
        </w:trPr>
        <w:tc>
          <w:tcPr>
            <w:tcW w:type="dxa" w:w="670"/>
          </w:tcPr>
          <w:p w:rsidRDefault="00A521C2" w:rsidP="00FF76EE" w:rsidR="00A521C2" w:rsidRPr="00E60AE0">
            <w:pPr>
              <w:pStyle w:val="Odlomakpopisa"/>
              <w:numPr>
                <w:ilvl w:val="0"/>
                <w:numId w:val="30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244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FOKUS INFOPROJEKT d.o.o. za trgovinu i usluge</w:t>
            </w:r>
          </w:p>
        </w:tc>
        <w:tc>
          <w:tcPr>
            <w:tcW w:type="dxa" w:w="2150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Jurja Križanića 6, 44000 Sisak</w:t>
            </w:r>
          </w:p>
        </w:tc>
        <w:tc>
          <w:tcPr>
            <w:tcW w:type="dxa" w:w="1536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37439642333</w:t>
            </w:r>
          </w:p>
        </w:tc>
        <w:tc>
          <w:tcPr>
            <w:tcW w:type="dxa" w:w="170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93,75</w:t>
            </w:r>
          </w:p>
        </w:tc>
        <w:tc>
          <w:tcPr>
            <w:tcW w:type="dxa" w:w="1134"/>
          </w:tcPr>
          <w:p w:rsidRDefault="00F9634F" w:rsidP="00C021BA" w:rsidR="00A521C2" w:rsidRPr="00E60AE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ZA pisanim putem</w:t>
            </w:r>
          </w:p>
        </w:tc>
      </w:tr>
      <w:tr w:rsidTr="00A521C2" w:rsidR="00A521C2" w:rsidRPr="00E60AE0">
        <w:trPr>
          <w:trHeight w:val="633"/>
        </w:trPr>
        <w:tc>
          <w:tcPr>
            <w:tcW w:type="dxa" w:w="670"/>
          </w:tcPr>
          <w:p w:rsidRDefault="00A521C2" w:rsidP="00FF76EE" w:rsidR="00A521C2" w:rsidRPr="00E60AE0">
            <w:pPr>
              <w:pStyle w:val="Odlomakpopisa"/>
              <w:numPr>
                <w:ilvl w:val="0"/>
                <w:numId w:val="30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244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GARO COMPANY D.O.O.</w:t>
            </w:r>
          </w:p>
        </w:tc>
        <w:tc>
          <w:tcPr>
            <w:tcW w:type="dxa" w:w="2150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NEPOZNATA, NEPOZNAT NEPOZNATO</w:t>
            </w:r>
          </w:p>
        </w:tc>
        <w:tc>
          <w:tcPr>
            <w:tcW w:type="dxa" w:w="1536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</w:p>
        </w:tc>
        <w:tc>
          <w:tcPr>
            <w:tcW w:type="dxa" w:w="170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11.263,32</w:t>
            </w:r>
          </w:p>
        </w:tc>
        <w:tc>
          <w:tcPr>
            <w:tcW w:type="dxa" w:w="1134"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</w:p>
        </w:tc>
      </w:tr>
      <w:tr w:rsidTr="00A521C2" w:rsidR="00A521C2" w:rsidRPr="00E60AE0">
        <w:trPr>
          <w:trHeight w:val="316"/>
        </w:trPr>
        <w:tc>
          <w:tcPr>
            <w:tcW w:type="dxa" w:w="670"/>
          </w:tcPr>
          <w:p w:rsidRDefault="00A521C2" w:rsidP="00FF76EE" w:rsidR="00A521C2" w:rsidRPr="00E60AE0">
            <w:pPr>
              <w:pStyle w:val="Odlomakpopisa"/>
              <w:numPr>
                <w:ilvl w:val="0"/>
                <w:numId w:val="30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244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GME KOMUNIKACIJE d.o.o. za  usluge i trgovinu</w:t>
            </w:r>
          </w:p>
        </w:tc>
        <w:tc>
          <w:tcPr>
            <w:tcW w:type="dxa" w:w="2150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I.K. Sakcinskog 9A, 44000 Sisak</w:t>
            </w:r>
          </w:p>
        </w:tc>
        <w:tc>
          <w:tcPr>
            <w:tcW w:type="dxa" w:w="1536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91815840511</w:t>
            </w:r>
          </w:p>
        </w:tc>
        <w:tc>
          <w:tcPr>
            <w:tcW w:type="dxa" w:w="170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1.183,75</w:t>
            </w:r>
          </w:p>
        </w:tc>
        <w:tc>
          <w:tcPr>
            <w:tcW w:type="dxa" w:w="1134"/>
          </w:tcPr>
          <w:p w:rsidRDefault="00625E58" w:rsidP="00C021BA" w:rsidR="00A521C2" w:rsidRPr="00E60AE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ZA pisanim putem</w:t>
            </w:r>
          </w:p>
        </w:tc>
      </w:tr>
      <w:tr w:rsidTr="00A521C2" w:rsidR="00A521C2" w:rsidRPr="00E60AE0">
        <w:trPr>
          <w:trHeight w:val="633"/>
        </w:trPr>
        <w:tc>
          <w:tcPr>
            <w:tcW w:type="dxa" w:w="670"/>
          </w:tcPr>
          <w:p w:rsidRDefault="00A521C2" w:rsidP="00FF76EE" w:rsidR="00A521C2" w:rsidRPr="00E60AE0">
            <w:pPr>
              <w:pStyle w:val="Odlomakpopisa"/>
              <w:numPr>
                <w:ilvl w:val="0"/>
                <w:numId w:val="30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244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GOSPODARENJE OTPADOM SISAK d.o.o. za postupanje s komunalnim otpadom</w:t>
            </w:r>
          </w:p>
        </w:tc>
        <w:tc>
          <w:tcPr>
            <w:tcW w:type="dxa" w:w="2150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Trg Josipa Mađerića 1, 44000 Sisak</w:t>
            </w:r>
          </w:p>
        </w:tc>
        <w:tc>
          <w:tcPr>
            <w:tcW w:type="dxa" w:w="1536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25388753075</w:t>
            </w:r>
          </w:p>
        </w:tc>
        <w:tc>
          <w:tcPr>
            <w:tcW w:type="dxa" w:w="170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103,56</w:t>
            </w:r>
          </w:p>
        </w:tc>
        <w:tc>
          <w:tcPr>
            <w:tcW w:type="dxa" w:w="1134"/>
          </w:tcPr>
          <w:p w:rsidRDefault="00625E58" w:rsidP="00C021BA" w:rsidR="00A521C2" w:rsidRPr="00E60AE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ZA pisanim putem</w:t>
            </w:r>
          </w:p>
        </w:tc>
      </w:tr>
      <w:tr w:rsidTr="00A521C2" w:rsidR="00A521C2" w:rsidRPr="00E60AE0">
        <w:trPr>
          <w:trHeight w:val="633"/>
        </w:trPr>
        <w:tc>
          <w:tcPr>
            <w:tcW w:type="dxa" w:w="670"/>
          </w:tcPr>
          <w:p w:rsidRDefault="00A521C2" w:rsidP="00FF76EE" w:rsidR="00A521C2" w:rsidRPr="00E60AE0">
            <w:pPr>
              <w:pStyle w:val="Odlomakpopisa"/>
              <w:numPr>
                <w:ilvl w:val="0"/>
                <w:numId w:val="30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244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GRA-PO društvo s ograničenom odgovornošću za trgovinu i usluge</w:t>
            </w:r>
          </w:p>
        </w:tc>
        <w:tc>
          <w:tcPr>
            <w:tcW w:type="dxa" w:w="2150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Gospodarska 5b, 10255 Donji Stupnik</w:t>
            </w:r>
          </w:p>
        </w:tc>
        <w:tc>
          <w:tcPr>
            <w:tcW w:type="dxa" w:w="1536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05364995085</w:t>
            </w:r>
          </w:p>
        </w:tc>
        <w:tc>
          <w:tcPr>
            <w:tcW w:type="dxa" w:w="170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2.895,93</w:t>
            </w:r>
          </w:p>
        </w:tc>
        <w:tc>
          <w:tcPr>
            <w:tcW w:type="dxa" w:w="1134"/>
          </w:tcPr>
          <w:p w:rsidRDefault="00625E58" w:rsidP="00C021BA" w:rsidR="00A521C2" w:rsidRPr="00E60AE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ZA pisanim putem</w:t>
            </w:r>
          </w:p>
        </w:tc>
      </w:tr>
      <w:tr w:rsidTr="00A521C2" w:rsidR="00A521C2" w:rsidRPr="00E60AE0">
        <w:trPr>
          <w:trHeight w:val="949"/>
        </w:trPr>
        <w:tc>
          <w:tcPr>
            <w:tcW w:type="dxa" w:w="670"/>
          </w:tcPr>
          <w:p w:rsidRDefault="00A521C2" w:rsidP="00FF76EE" w:rsidR="00A521C2" w:rsidRPr="00E60AE0">
            <w:pPr>
              <w:pStyle w:val="Odlomakpopisa"/>
              <w:numPr>
                <w:ilvl w:val="0"/>
                <w:numId w:val="30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244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GRAD SISAK</w:t>
            </w:r>
          </w:p>
        </w:tc>
        <w:tc>
          <w:tcPr>
            <w:tcW w:type="dxa" w:w="2150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Rimska 26, 44000 Sisak</w:t>
            </w:r>
          </w:p>
        </w:tc>
        <w:tc>
          <w:tcPr>
            <w:tcW w:type="dxa" w:w="1536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08686015790</w:t>
            </w:r>
          </w:p>
        </w:tc>
        <w:tc>
          <w:tcPr>
            <w:tcW w:type="dxa" w:w="170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94.800,31</w:t>
            </w:r>
          </w:p>
        </w:tc>
        <w:tc>
          <w:tcPr>
            <w:tcW w:type="dxa" w:w="1134"/>
          </w:tcPr>
          <w:p w:rsidRDefault="00A868BA" w:rsidP="00A868BA" w:rsidR="00A868BA" w:rsidRPr="00E60AE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 </w:t>
            </w:r>
          </w:p>
        </w:tc>
      </w:tr>
      <w:tr w:rsidTr="00A521C2" w:rsidR="00A521C2" w:rsidRPr="00E60AE0">
        <w:trPr>
          <w:trHeight w:val="949"/>
        </w:trPr>
        <w:tc>
          <w:tcPr>
            <w:tcW w:type="dxa" w:w="670"/>
          </w:tcPr>
          <w:p w:rsidRDefault="00A521C2" w:rsidP="00FF76EE" w:rsidR="00A521C2" w:rsidRPr="00E60AE0">
            <w:pPr>
              <w:pStyle w:val="Odlomakpopisa"/>
              <w:numPr>
                <w:ilvl w:val="0"/>
                <w:numId w:val="30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244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GRADKO d.o.o. za proizvodnju, unutarnju i vanjsku trgovinu i usluge</w:t>
            </w:r>
          </w:p>
        </w:tc>
        <w:tc>
          <w:tcPr>
            <w:tcW w:type="dxa" w:w="2150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Borovci 7A-7B, 10000 Zagreb</w:t>
            </w:r>
          </w:p>
        </w:tc>
        <w:tc>
          <w:tcPr>
            <w:tcW w:type="dxa" w:w="1536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35610274315</w:t>
            </w:r>
          </w:p>
        </w:tc>
        <w:tc>
          <w:tcPr>
            <w:tcW w:type="dxa" w:w="170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62.130,00</w:t>
            </w:r>
          </w:p>
        </w:tc>
        <w:tc>
          <w:tcPr>
            <w:tcW w:type="dxa" w:w="1134"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</w:p>
        </w:tc>
      </w:tr>
      <w:tr w:rsidTr="00A521C2" w:rsidR="00A521C2" w:rsidRPr="00E60AE0">
        <w:trPr>
          <w:trHeight w:val="633"/>
        </w:trPr>
        <w:tc>
          <w:tcPr>
            <w:tcW w:type="dxa" w:w="670"/>
          </w:tcPr>
          <w:p w:rsidRDefault="00A521C2" w:rsidP="00FF76EE" w:rsidR="00A521C2" w:rsidRPr="00E60AE0">
            <w:pPr>
              <w:pStyle w:val="Odlomakpopisa"/>
              <w:numPr>
                <w:ilvl w:val="0"/>
                <w:numId w:val="30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244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Hrvatski Telekom d.d.</w:t>
            </w:r>
          </w:p>
        </w:tc>
        <w:tc>
          <w:tcPr>
            <w:tcW w:type="dxa" w:w="2150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Roberta Frangeša Mihanovića 9, 10000 Zagreb</w:t>
            </w:r>
          </w:p>
        </w:tc>
        <w:tc>
          <w:tcPr>
            <w:tcW w:type="dxa" w:w="1536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81793146560</w:t>
            </w:r>
          </w:p>
        </w:tc>
        <w:tc>
          <w:tcPr>
            <w:tcW w:type="dxa" w:w="170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2.927,08</w:t>
            </w:r>
          </w:p>
        </w:tc>
        <w:tc>
          <w:tcPr>
            <w:tcW w:type="dxa" w:w="1134"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</w:p>
        </w:tc>
      </w:tr>
      <w:tr w:rsidTr="00A521C2" w:rsidR="00A521C2" w:rsidRPr="00E60AE0">
        <w:trPr>
          <w:trHeight w:val="633"/>
        </w:trPr>
        <w:tc>
          <w:tcPr>
            <w:tcW w:type="dxa" w:w="670"/>
          </w:tcPr>
          <w:p w:rsidRDefault="00A521C2" w:rsidP="00FF76EE" w:rsidR="00A521C2" w:rsidRPr="00E60AE0">
            <w:pPr>
              <w:pStyle w:val="Odlomakpopisa"/>
              <w:numPr>
                <w:ilvl w:val="0"/>
                <w:numId w:val="30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2445"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Hrvatske vode, pravna osoba za upravljanje vodama</w:t>
            </w:r>
          </w:p>
        </w:tc>
        <w:tc>
          <w:tcPr>
            <w:tcW w:type="dxa" w:w="2150"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Grada Vukovara 220, 10000 Zagreb</w:t>
            </w:r>
          </w:p>
        </w:tc>
        <w:tc>
          <w:tcPr>
            <w:tcW w:type="dxa" w:w="1536"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28921383001</w:t>
            </w:r>
          </w:p>
        </w:tc>
        <w:tc>
          <w:tcPr>
            <w:tcW w:type="dxa" w:w="1705"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118.174,02</w:t>
            </w:r>
          </w:p>
        </w:tc>
        <w:tc>
          <w:tcPr>
            <w:tcW w:type="dxa" w:w="1134"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</w:p>
        </w:tc>
      </w:tr>
      <w:tr w:rsidTr="00A521C2" w:rsidR="00A521C2" w:rsidRPr="00E60AE0">
        <w:trPr>
          <w:trHeight w:val="633"/>
        </w:trPr>
        <w:tc>
          <w:tcPr>
            <w:tcW w:type="dxa" w:w="670"/>
          </w:tcPr>
          <w:p w:rsidRDefault="00A521C2" w:rsidP="00FF76EE" w:rsidR="00A521C2" w:rsidRPr="00E60AE0">
            <w:pPr>
              <w:pStyle w:val="Odlomakpopisa"/>
              <w:numPr>
                <w:ilvl w:val="0"/>
                <w:numId w:val="30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244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INTER - GIPS, VL. PREDRAG DOROSULIĆ</w:t>
            </w:r>
          </w:p>
        </w:tc>
        <w:tc>
          <w:tcPr>
            <w:tcW w:type="dxa" w:w="2150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GALDOVAČKA 204, 44000 SISAK</w:t>
            </w:r>
          </w:p>
        </w:tc>
        <w:tc>
          <w:tcPr>
            <w:tcW w:type="dxa" w:w="1536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27944893923</w:t>
            </w:r>
          </w:p>
        </w:tc>
        <w:tc>
          <w:tcPr>
            <w:tcW w:type="dxa" w:w="170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5.000,00</w:t>
            </w:r>
          </w:p>
        </w:tc>
        <w:tc>
          <w:tcPr>
            <w:tcW w:type="dxa" w:w="1134"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</w:p>
        </w:tc>
      </w:tr>
      <w:tr w:rsidTr="00A521C2" w:rsidR="00A521C2" w:rsidRPr="00E60AE0">
        <w:trPr>
          <w:trHeight w:val="633"/>
        </w:trPr>
        <w:tc>
          <w:tcPr>
            <w:tcW w:type="dxa" w:w="670"/>
          </w:tcPr>
          <w:p w:rsidRDefault="00A521C2" w:rsidP="00FF76EE" w:rsidR="00A521C2" w:rsidRPr="00E60AE0">
            <w:pPr>
              <w:pStyle w:val="Odlomakpopisa"/>
              <w:numPr>
                <w:ilvl w:val="0"/>
                <w:numId w:val="30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244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JAVNI BILJEŽNIK, GORDANA BRIŠEVAC IMPRIĆ</w:t>
            </w:r>
          </w:p>
        </w:tc>
        <w:tc>
          <w:tcPr>
            <w:tcW w:type="dxa" w:w="2150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KARLA WEINGARTNERA 3, 10408 VELIKA MLAKA</w:t>
            </w:r>
          </w:p>
        </w:tc>
        <w:tc>
          <w:tcPr>
            <w:tcW w:type="dxa" w:w="1536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86376021263</w:t>
            </w:r>
          </w:p>
        </w:tc>
        <w:tc>
          <w:tcPr>
            <w:tcW w:type="dxa" w:w="170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2.434,75</w:t>
            </w:r>
          </w:p>
        </w:tc>
        <w:tc>
          <w:tcPr>
            <w:tcW w:type="dxa" w:w="1134"/>
          </w:tcPr>
          <w:p w:rsidRDefault="005C6459" w:rsidP="00C021BA" w:rsidR="00A521C2" w:rsidRPr="00E60AE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ZA pisanim putem</w:t>
            </w:r>
          </w:p>
        </w:tc>
      </w:tr>
      <w:tr w:rsidTr="00A521C2" w:rsidR="00A521C2" w:rsidRPr="00E60AE0">
        <w:trPr>
          <w:trHeight w:val="316"/>
        </w:trPr>
        <w:tc>
          <w:tcPr>
            <w:tcW w:type="dxa" w:w="670"/>
          </w:tcPr>
          <w:p w:rsidRDefault="00A521C2" w:rsidP="00FF76EE" w:rsidR="00A521C2" w:rsidRPr="00E60AE0">
            <w:pPr>
              <w:pStyle w:val="Odlomakpopisa"/>
              <w:numPr>
                <w:ilvl w:val="0"/>
                <w:numId w:val="30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244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KAVOMAT d.o.o. za trgovinu i usluge</w:t>
            </w:r>
          </w:p>
        </w:tc>
        <w:tc>
          <w:tcPr>
            <w:tcW w:type="dxa" w:w="2150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Maksimirska cesta 1292, 10000 Zagreb</w:t>
            </w:r>
          </w:p>
        </w:tc>
        <w:tc>
          <w:tcPr>
            <w:tcW w:type="dxa" w:w="1536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09879269762</w:t>
            </w:r>
          </w:p>
        </w:tc>
        <w:tc>
          <w:tcPr>
            <w:tcW w:type="dxa" w:w="170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1.107,00</w:t>
            </w:r>
          </w:p>
        </w:tc>
        <w:tc>
          <w:tcPr>
            <w:tcW w:type="dxa" w:w="1134"/>
          </w:tcPr>
          <w:p w:rsidRDefault="005C6459" w:rsidP="00C021BA" w:rsidR="00A521C2" w:rsidRPr="00E60AE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ZA pisanim putem</w:t>
            </w:r>
          </w:p>
        </w:tc>
      </w:tr>
      <w:tr w:rsidTr="00A521C2" w:rsidR="00A521C2" w:rsidRPr="00E60AE0">
        <w:trPr>
          <w:trHeight w:val="697"/>
        </w:trPr>
        <w:tc>
          <w:tcPr>
            <w:tcW w:type="dxa" w:w="670"/>
          </w:tcPr>
          <w:p w:rsidRDefault="00A521C2" w:rsidP="00FF76EE" w:rsidR="00A521C2" w:rsidRPr="00E60AE0">
            <w:pPr>
              <w:pStyle w:val="Odlomakpopisa"/>
              <w:numPr>
                <w:ilvl w:val="0"/>
                <w:numId w:val="30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244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KEMOKOP društvo s ograničenom odgovornošću za specijalni transport kemikalija</w:t>
            </w:r>
          </w:p>
        </w:tc>
        <w:tc>
          <w:tcPr>
            <w:tcW w:type="dxa" w:w="2150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Industrijska ulica 10, 10370 Dugo Selo</w:t>
            </w:r>
          </w:p>
        </w:tc>
        <w:tc>
          <w:tcPr>
            <w:tcW w:type="dxa" w:w="1536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12916703731</w:t>
            </w:r>
          </w:p>
        </w:tc>
        <w:tc>
          <w:tcPr>
            <w:tcW w:type="dxa" w:w="170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9.814,80</w:t>
            </w:r>
          </w:p>
        </w:tc>
        <w:tc>
          <w:tcPr>
            <w:tcW w:type="dxa" w:w="1134"/>
          </w:tcPr>
          <w:p w:rsidRDefault="005C6459" w:rsidP="00C021BA" w:rsidR="00A521C2" w:rsidRPr="00E60AE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ZA pisanim putem</w:t>
            </w:r>
          </w:p>
        </w:tc>
      </w:tr>
      <w:tr w:rsidTr="00A521C2" w:rsidR="00A521C2" w:rsidRPr="00E60AE0">
        <w:trPr>
          <w:trHeight w:val="316"/>
        </w:trPr>
        <w:tc>
          <w:tcPr>
            <w:tcW w:type="dxa" w:w="670"/>
          </w:tcPr>
          <w:p w:rsidRDefault="00A521C2" w:rsidP="00FF76EE" w:rsidR="00A521C2" w:rsidRPr="00E60AE0">
            <w:pPr>
              <w:pStyle w:val="Odlomakpopisa"/>
              <w:numPr>
                <w:ilvl w:val="0"/>
                <w:numId w:val="30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244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KIT-AK, GRADNJE, D.O.O.</w:t>
            </w:r>
          </w:p>
        </w:tc>
        <w:tc>
          <w:tcPr>
            <w:tcW w:type="dxa" w:w="2150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KIDRIČEVA ULICA 28, 3250 ROGAŠKA SLATINA</w:t>
            </w:r>
          </w:p>
        </w:tc>
        <w:tc>
          <w:tcPr>
            <w:tcW w:type="dxa" w:w="1536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04012638780</w:t>
            </w:r>
          </w:p>
        </w:tc>
        <w:tc>
          <w:tcPr>
            <w:tcW w:type="dxa" w:w="170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1.340,30</w:t>
            </w:r>
          </w:p>
        </w:tc>
        <w:tc>
          <w:tcPr>
            <w:tcW w:type="dxa" w:w="1134"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</w:p>
        </w:tc>
      </w:tr>
      <w:tr w:rsidTr="00A521C2" w:rsidR="00A521C2" w:rsidRPr="00E60AE0">
        <w:trPr>
          <w:trHeight w:val="949"/>
        </w:trPr>
        <w:tc>
          <w:tcPr>
            <w:tcW w:type="dxa" w:w="670"/>
          </w:tcPr>
          <w:p w:rsidRDefault="00A521C2" w:rsidP="00FF76EE" w:rsidR="00A521C2" w:rsidRPr="00E60AE0">
            <w:pPr>
              <w:pStyle w:val="Odlomakpopisa"/>
              <w:numPr>
                <w:ilvl w:val="0"/>
                <w:numId w:val="30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244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KOMUNALAC SISAK društvo s ograničenom odgovornošću</w:t>
            </w:r>
          </w:p>
        </w:tc>
        <w:tc>
          <w:tcPr>
            <w:tcW w:type="dxa" w:w="2150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Capraška ulica 8, 44000 Sisak</w:t>
            </w:r>
          </w:p>
        </w:tc>
        <w:tc>
          <w:tcPr>
            <w:tcW w:type="dxa" w:w="1536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28236957305</w:t>
            </w:r>
          </w:p>
        </w:tc>
        <w:tc>
          <w:tcPr>
            <w:tcW w:type="dxa" w:w="170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40,00</w:t>
            </w:r>
          </w:p>
        </w:tc>
        <w:tc>
          <w:tcPr>
            <w:tcW w:type="dxa" w:w="1134"/>
          </w:tcPr>
          <w:p w:rsidRDefault="002A3732" w:rsidP="00C021BA" w:rsidR="00A521C2" w:rsidRPr="00E60AE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ZA pisanim putem</w:t>
            </w:r>
          </w:p>
        </w:tc>
      </w:tr>
      <w:tr w:rsidTr="00A521C2" w:rsidR="00A521C2" w:rsidRPr="00E60AE0">
        <w:trPr>
          <w:trHeight w:val="949"/>
        </w:trPr>
        <w:tc>
          <w:tcPr>
            <w:tcW w:type="dxa" w:w="670"/>
          </w:tcPr>
          <w:p w:rsidRDefault="00A521C2" w:rsidP="00FF76EE" w:rsidR="00A521C2" w:rsidRPr="00E60AE0">
            <w:pPr>
              <w:pStyle w:val="Odlomakpopisa"/>
              <w:numPr>
                <w:ilvl w:val="0"/>
                <w:numId w:val="30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2445"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LIKA GRADITELJSTVO, VL.KREŠO RAMBOVSEK</w:t>
            </w:r>
          </w:p>
        </w:tc>
        <w:tc>
          <w:tcPr>
            <w:tcW w:type="dxa" w:w="2150"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BANA TOME BAKAČA 27, 44253 MOŠČENICA</w:t>
            </w:r>
          </w:p>
        </w:tc>
        <w:tc>
          <w:tcPr>
            <w:tcW w:type="dxa" w:w="1536"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85438487094</w:t>
            </w:r>
          </w:p>
        </w:tc>
        <w:tc>
          <w:tcPr>
            <w:tcW w:type="dxa" w:w="1705"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103.898,57</w:t>
            </w:r>
          </w:p>
        </w:tc>
        <w:tc>
          <w:tcPr>
            <w:tcW w:type="dxa" w:w="1134"/>
          </w:tcPr>
          <w:p w:rsidRDefault="002A3732" w:rsidP="00C021BA" w:rsidR="00A521C2" w:rsidRPr="00E60AE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ZA pisanim putem</w:t>
            </w:r>
          </w:p>
        </w:tc>
      </w:tr>
      <w:tr w:rsidTr="00A521C2" w:rsidR="00A521C2" w:rsidRPr="00E60AE0">
        <w:trPr>
          <w:trHeight w:val="633"/>
        </w:trPr>
        <w:tc>
          <w:tcPr>
            <w:tcW w:type="dxa" w:w="670"/>
          </w:tcPr>
          <w:p w:rsidRDefault="00A521C2" w:rsidP="00FF76EE" w:rsidR="00A521C2" w:rsidRPr="00E60AE0">
            <w:pPr>
              <w:pStyle w:val="Odlomakpopisa"/>
              <w:numPr>
                <w:ilvl w:val="0"/>
                <w:numId w:val="30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244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MATIĆ društvo s ograničenom odgovornošću za trgovinu, usluge i građevinarstvo</w:t>
            </w:r>
          </w:p>
        </w:tc>
        <w:tc>
          <w:tcPr>
            <w:tcW w:type="dxa" w:w="2150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Kolodvorska 137, 10410 Velika Gorica</w:t>
            </w:r>
          </w:p>
        </w:tc>
        <w:tc>
          <w:tcPr>
            <w:tcW w:type="dxa" w:w="1536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76598425509</w:t>
            </w:r>
          </w:p>
        </w:tc>
        <w:tc>
          <w:tcPr>
            <w:tcW w:type="dxa" w:w="170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1.625,00</w:t>
            </w:r>
          </w:p>
        </w:tc>
        <w:tc>
          <w:tcPr>
            <w:tcW w:type="dxa" w:w="1134"/>
          </w:tcPr>
          <w:p w:rsidRDefault="002A3732" w:rsidP="00C021BA" w:rsidR="00A521C2" w:rsidRPr="00E60AE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ZA pisanim putem</w:t>
            </w:r>
          </w:p>
        </w:tc>
      </w:tr>
      <w:tr w:rsidTr="00A521C2" w:rsidR="00A521C2" w:rsidRPr="00E60AE0">
        <w:trPr>
          <w:trHeight w:val="949"/>
        </w:trPr>
        <w:tc>
          <w:tcPr>
            <w:tcW w:type="dxa" w:w="670"/>
          </w:tcPr>
          <w:p w:rsidRDefault="00A521C2" w:rsidP="00FF76EE" w:rsidR="00A521C2" w:rsidRPr="00E60AE0">
            <w:pPr>
              <w:pStyle w:val="Odlomakpopisa"/>
              <w:numPr>
                <w:ilvl w:val="0"/>
                <w:numId w:val="30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244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MICHIELI-TOMIĆ, društvo s ograničenom odgovornošću za trgovinu i usluge</w:t>
            </w:r>
          </w:p>
        </w:tc>
        <w:tc>
          <w:tcPr>
            <w:tcW w:type="dxa" w:w="2150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Gornji Humac 37, 21425 Gornji Humac</w:t>
            </w:r>
          </w:p>
        </w:tc>
        <w:tc>
          <w:tcPr>
            <w:tcW w:type="dxa" w:w="1536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38856841151</w:t>
            </w:r>
          </w:p>
        </w:tc>
        <w:tc>
          <w:tcPr>
            <w:tcW w:type="dxa" w:w="170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5.000,00</w:t>
            </w:r>
          </w:p>
        </w:tc>
        <w:tc>
          <w:tcPr>
            <w:tcW w:type="dxa" w:w="1134"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</w:p>
        </w:tc>
      </w:tr>
      <w:tr w:rsidTr="00A521C2" w:rsidR="00A521C2" w:rsidRPr="00E60AE0">
        <w:trPr>
          <w:trHeight w:val="949"/>
        </w:trPr>
        <w:tc>
          <w:tcPr>
            <w:tcW w:type="dxa" w:w="670"/>
          </w:tcPr>
          <w:p w:rsidRDefault="00A521C2" w:rsidP="00FF76EE" w:rsidR="00A521C2" w:rsidRPr="00E60AE0">
            <w:pPr>
              <w:pStyle w:val="Odlomakpopisa"/>
              <w:numPr>
                <w:ilvl w:val="0"/>
                <w:numId w:val="30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244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MINISTARSTVO FINANCIJA - POREZNA UPRAVA</w:t>
            </w:r>
          </w:p>
        </w:tc>
        <w:tc>
          <w:tcPr>
            <w:tcW w:type="dxa" w:w="2150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Boškovićeva 5, 10000 ZAGREB</w:t>
            </w:r>
          </w:p>
        </w:tc>
        <w:tc>
          <w:tcPr>
            <w:tcW w:type="dxa" w:w="1536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18683136487</w:t>
            </w:r>
          </w:p>
        </w:tc>
        <w:tc>
          <w:tcPr>
            <w:tcW w:type="dxa" w:w="170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115.015,67</w:t>
            </w:r>
          </w:p>
        </w:tc>
        <w:tc>
          <w:tcPr>
            <w:tcW w:type="dxa" w:w="1134"/>
          </w:tcPr>
          <w:p w:rsidRDefault="00666D82" w:rsidP="00C021BA" w:rsidR="00A521C2" w:rsidRPr="00E60AE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PPROTIV</w:t>
            </w:r>
          </w:p>
        </w:tc>
      </w:tr>
      <w:tr w:rsidTr="00A521C2" w:rsidR="00A521C2" w:rsidRPr="00E60AE0">
        <w:trPr>
          <w:trHeight w:val="949"/>
        </w:trPr>
        <w:tc>
          <w:tcPr>
            <w:tcW w:type="dxa" w:w="670"/>
          </w:tcPr>
          <w:p w:rsidRDefault="00A521C2" w:rsidP="00FF76EE" w:rsidR="00A521C2" w:rsidRPr="00E60AE0">
            <w:pPr>
              <w:pStyle w:val="Odlomakpopisa"/>
              <w:numPr>
                <w:ilvl w:val="0"/>
                <w:numId w:val="30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244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OTP banka Hrvatska dioničko društvo</w:t>
            </w:r>
          </w:p>
        </w:tc>
        <w:tc>
          <w:tcPr>
            <w:tcW w:type="dxa" w:w="2150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Ulica Domovinskog rata 3, 23000 Zadar</w:t>
            </w:r>
          </w:p>
        </w:tc>
        <w:tc>
          <w:tcPr>
            <w:tcW w:type="dxa" w:w="1536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52508873833</w:t>
            </w:r>
          </w:p>
        </w:tc>
        <w:tc>
          <w:tcPr>
            <w:tcW w:type="dxa" w:w="170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199.777,77</w:t>
            </w:r>
          </w:p>
        </w:tc>
        <w:tc>
          <w:tcPr>
            <w:tcW w:type="dxa" w:w="1134"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</w:p>
        </w:tc>
      </w:tr>
      <w:tr w:rsidTr="00A521C2" w:rsidR="00A521C2" w:rsidRPr="00E60AE0">
        <w:trPr>
          <w:trHeight w:val="1265"/>
        </w:trPr>
        <w:tc>
          <w:tcPr>
            <w:tcW w:type="dxa" w:w="670"/>
          </w:tcPr>
          <w:p w:rsidRDefault="00A521C2" w:rsidP="00FF76EE" w:rsidR="00A521C2" w:rsidRPr="00E60AE0">
            <w:pPr>
              <w:pStyle w:val="Odlomakpopisa"/>
              <w:numPr>
                <w:ilvl w:val="0"/>
                <w:numId w:val="30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244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PETREKOVIĆ USLUŽNI OBRT, VL.KREŠIMIR MAJCAN</w:t>
            </w:r>
          </w:p>
        </w:tc>
        <w:tc>
          <w:tcPr>
            <w:tcW w:type="dxa" w:w="2150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NIKOLE MIKCA 1, 44000 SISAK</w:t>
            </w:r>
          </w:p>
        </w:tc>
        <w:tc>
          <w:tcPr>
            <w:tcW w:type="dxa" w:w="1536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00763282523</w:t>
            </w:r>
          </w:p>
        </w:tc>
        <w:tc>
          <w:tcPr>
            <w:tcW w:type="dxa" w:w="170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104.153,67</w:t>
            </w:r>
          </w:p>
        </w:tc>
        <w:tc>
          <w:tcPr>
            <w:tcW w:type="dxa" w:w="1134"/>
          </w:tcPr>
          <w:p w:rsidRDefault="00666D82" w:rsidP="00C021BA" w:rsidR="00A521C2" w:rsidRPr="00E60AE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ZA pisanim putem</w:t>
            </w:r>
          </w:p>
        </w:tc>
      </w:tr>
      <w:tr w:rsidTr="00A521C2" w:rsidR="00A521C2" w:rsidRPr="00E60AE0">
        <w:trPr>
          <w:trHeight w:val="1265"/>
        </w:trPr>
        <w:tc>
          <w:tcPr>
            <w:tcW w:type="dxa" w:w="670"/>
          </w:tcPr>
          <w:p w:rsidRDefault="00A521C2" w:rsidP="00FF76EE" w:rsidR="00A521C2" w:rsidRPr="00E60AE0">
            <w:pPr>
              <w:pStyle w:val="Odlomakpopisa"/>
              <w:numPr>
                <w:ilvl w:val="0"/>
                <w:numId w:val="30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244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PORSCHE LEASING društvo s ograničenom odgovornošću za leasing</w:t>
            </w:r>
          </w:p>
        </w:tc>
        <w:tc>
          <w:tcPr>
            <w:tcW w:type="dxa" w:w="2150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Velimira Škorpika 21, 10000 Zagreb</w:t>
            </w:r>
          </w:p>
        </w:tc>
        <w:tc>
          <w:tcPr>
            <w:tcW w:type="dxa" w:w="1536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90275854576</w:t>
            </w:r>
          </w:p>
        </w:tc>
        <w:tc>
          <w:tcPr>
            <w:tcW w:type="dxa" w:w="170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20.445,86</w:t>
            </w:r>
          </w:p>
        </w:tc>
        <w:tc>
          <w:tcPr>
            <w:tcW w:type="dxa" w:w="1134"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</w:p>
        </w:tc>
      </w:tr>
      <w:tr w:rsidTr="00A521C2" w:rsidR="00A521C2" w:rsidRPr="00E60AE0">
        <w:trPr>
          <w:trHeight w:val="1265"/>
        </w:trPr>
        <w:tc>
          <w:tcPr>
            <w:tcW w:type="dxa" w:w="670"/>
          </w:tcPr>
          <w:p w:rsidRDefault="00A521C2" w:rsidP="00FF76EE" w:rsidR="00A521C2" w:rsidRPr="00E60AE0">
            <w:pPr>
              <w:pStyle w:val="Odlomakpopisa"/>
              <w:numPr>
                <w:ilvl w:val="0"/>
                <w:numId w:val="30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2445"/>
          </w:tcPr>
          <w:p w:rsidRDefault="00C0545F" w:rsidP="00C0545F" w:rsidR="00A521C2" w:rsidRPr="00E60AE0">
            <w:pPr>
              <w:jc w:val="center"/>
              <w:rPr>
                <w:szCs w:val="22"/>
              </w:rPr>
            </w:pPr>
            <w:r w:rsidRPr="007C5658">
              <w:rPr>
                <w:szCs w:val="22"/>
              </w:rPr>
              <w:t xml:space="preserve">C.A.GROUP GmbH </w:t>
            </w:r>
          </w:p>
        </w:tc>
        <w:tc>
          <w:tcPr>
            <w:tcW w:type="dxa" w:w="2150"/>
          </w:tcPr>
          <w:p w:rsidRDefault="00C0545F" w:rsidP="00C0545F" w:rsidR="00A521C2" w:rsidRPr="00E60AE0">
            <w:pPr>
              <w:jc w:val="center"/>
              <w:rPr>
                <w:szCs w:val="22"/>
              </w:rPr>
            </w:pPr>
            <w:r w:rsidRPr="007C5658">
              <w:rPr>
                <w:szCs w:val="22"/>
              </w:rPr>
              <w:t>Austrija, Linz 4020, Eduard-Suess-Str.19</w:t>
            </w:r>
          </w:p>
        </w:tc>
        <w:tc>
          <w:tcPr>
            <w:tcW w:type="dxa" w:w="1536"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</w:p>
        </w:tc>
        <w:tc>
          <w:tcPr>
            <w:tcW w:type="dxa" w:w="1705"/>
          </w:tcPr>
          <w:p w:rsidRDefault="00C0545F" w:rsidP="00C0545F" w:rsidR="00A521C2" w:rsidRPr="00E60AE0">
            <w:pPr>
              <w:jc w:val="center"/>
              <w:rPr>
                <w:szCs w:val="22"/>
              </w:rPr>
            </w:pPr>
            <w:r w:rsidRPr="007C5658">
              <w:rPr>
                <w:szCs w:val="22"/>
              </w:rPr>
              <w:t>4.909.161,19</w:t>
            </w:r>
          </w:p>
        </w:tc>
        <w:tc>
          <w:tcPr>
            <w:tcW w:type="dxa" w:w="1134"/>
          </w:tcPr>
          <w:p w:rsidRDefault="00666D82" w:rsidP="00C021BA" w:rsidR="00A521C2" w:rsidRPr="00E60AE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PROTIV</w:t>
            </w:r>
          </w:p>
        </w:tc>
      </w:tr>
      <w:tr w:rsidTr="00A521C2" w:rsidR="00A521C2" w:rsidRPr="00E60AE0">
        <w:trPr>
          <w:trHeight w:val="949"/>
        </w:trPr>
        <w:tc>
          <w:tcPr>
            <w:tcW w:type="dxa" w:w="670"/>
          </w:tcPr>
          <w:p w:rsidRDefault="00A521C2" w:rsidP="00FF76EE" w:rsidR="00A521C2" w:rsidRPr="00E60AE0">
            <w:pPr>
              <w:pStyle w:val="Odlomakpopisa"/>
              <w:numPr>
                <w:ilvl w:val="0"/>
                <w:numId w:val="30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244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SAHVA COMPANY d.o.o.</w:t>
            </w:r>
          </w:p>
        </w:tc>
        <w:tc>
          <w:tcPr>
            <w:tcW w:type="dxa" w:w="2150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NEPOZNATA, NEPOZNAT NEPOZNATO</w:t>
            </w:r>
          </w:p>
        </w:tc>
        <w:tc>
          <w:tcPr>
            <w:tcW w:type="dxa" w:w="1536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</w:p>
        </w:tc>
        <w:tc>
          <w:tcPr>
            <w:tcW w:type="dxa" w:w="170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2.137,98</w:t>
            </w:r>
          </w:p>
        </w:tc>
        <w:tc>
          <w:tcPr>
            <w:tcW w:type="dxa" w:w="1134"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</w:p>
        </w:tc>
      </w:tr>
      <w:tr w:rsidTr="00A521C2" w:rsidR="00A521C2" w:rsidRPr="00E60AE0">
        <w:trPr>
          <w:trHeight w:val="633"/>
        </w:trPr>
        <w:tc>
          <w:tcPr>
            <w:tcW w:type="dxa" w:w="670"/>
          </w:tcPr>
          <w:p w:rsidRDefault="00A521C2" w:rsidP="00FF76EE" w:rsidR="00A521C2" w:rsidRPr="00E60AE0">
            <w:pPr>
              <w:pStyle w:val="Odlomakpopisa"/>
              <w:numPr>
                <w:ilvl w:val="0"/>
                <w:numId w:val="30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244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SAVIA SISAK d.o.o. za poslovne usluge</w:t>
            </w:r>
          </w:p>
        </w:tc>
        <w:tc>
          <w:tcPr>
            <w:tcW w:type="dxa" w:w="2150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Mihanovićeva Obala 33, 44000 Sisak</w:t>
            </w:r>
          </w:p>
        </w:tc>
        <w:tc>
          <w:tcPr>
            <w:tcW w:type="dxa" w:w="1536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55208846738</w:t>
            </w:r>
          </w:p>
        </w:tc>
        <w:tc>
          <w:tcPr>
            <w:tcW w:type="dxa" w:w="170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160.027,57</w:t>
            </w:r>
          </w:p>
        </w:tc>
        <w:tc>
          <w:tcPr>
            <w:tcW w:type="dxa" w:w="1134"/>
          </w:tcPr>
          <w:p w:rsidRDefault="00666D82" w:rsidP="00C021BA" w:rsidR="00A521C2" w:rsidRPr="00E60AE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ZA pisanim putem</w:t>
            </w:r>
          </w:p>
        </w:tc>
      </w:tr>
      <w:tr w:rsidTr="00A521C2" w:rsidR="00A521C2" w:rsidRPr="00E60AE0">
        <w:trPr>
          <w:trHeight w:val="949"/>
        </w:trPr>
        <w:tc>
          <w:tcPr>
            <w:tcW w:type="dxa" w:w="670"/>
          </w:tcPr>
          <w:p w:rsidRDefault="00A521C2" w:rsidP="00FF76EE" w:rsidR="00A521C2" w:rsidRPr="00E60AE0">
            <w:pPr>
              <w:pStyle w:val="Odlomakpopisa"/>
              <w:numPr>
                <w:ilvl w:val="0"/>
                <w:numId w:val="30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244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SISAČKI VODOVOD društvo s ograničenom odgovornošću za opskrbu pitkom vodom, odvodnju i pročišćavanje otpadnih voda</w:t>
            </w:r>
          </w:p>
        </w:tc>
        <w:tc>
          <w:tcPr>
            <w:tcW w:type="dxa" w:w="2150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Ruđera Boškovića 10, 44000 Sisak</w:t>
            </w:r>
          </w:p>
        </w:tc>
        <w:tc>
          <w:tcPr>
            <w:tcW w:type="dxa" w:w="1536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84218628128</w:t>
            </w:r>
          </w:p>
        </w:tc>
        <w:tc>
          <w:tcPr>
            <w:tcW w:type="dxa" w:w="170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1.055,34</w:t>
            </w:r>
          </w:p>
        </w:tc>
        <w:tc>
          <w:tcPr>
            <w:tcW w:type="dxa" w:w="1134"/>
          </w:tcPr>
          <w:p w:rsidRDefault="005D1EAE" w:rsidP="00C021BA" w:rsidR="00A521C2" w:rsidRPr="00E60AE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ZA pisanim putem</w:t>
            </w:r>
          </w:p>
        </w:tc>
      </w:tr>
      <w:tr w:rsidTr="00A521C2" w:rsidR="00A521C2" w:rsidRPr="00E60AE0">
        <w:trPr>
          <w:trHeight w:val="949"/>
        </w:trPr>
        <w:tc>
          <w:tcPr>
            <w:tcW w:type="dxa" w:w="670"/>
          </w:tcPr>
          <w:p w:rsidRDefault="00A521C2" w:rsidP="00FF76EE" w:rsidR="00A521C2" w:rsidRPr="00E60AE0">
            <w:pPr>
              <w:pStyle w:val="Odlomakpopisa"/>
              <w:numPr>
                <w:ilvl w:val="0"/>
                <w:numId w:val="30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244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SPECIJALNA ORDINACIJA ZA MEDICINU RADA, SNJEŽANA MATOC</w:t>
            </w:r>
          </w:p>
        </w:tc>
        <w:tc>
          <w:tcPr>
            <w:tcW w:type="dxa" w:w="2150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ZIBELSKA 2, 44000 SISAK</w:t>
            </w:r>
          </w:p>
        </w:tc>
        <w:tc>
          <w:tcPr>
            <w:tcW w:type="dxa" w:w="1536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96639925977</w:t>
            </w:r>
          </w:p>
        </w:tc>
        <w:tc>
          <w:tcPr>
            <w:tcW w:type="dxa" w:w="170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225,00</w:t>
            </w:r>
          </w:p>
        </w:tc>
        <w:tc>
          <w:tcPr>
            <w:tcW w:type="dxa" w:w="1134"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</w:p>
        </w:tc>
      </w:tr>
      <w:tr w:rsidTr="00A521C2" w:rsidR="00A521C2" w:rsidRPr="00E60AE0">
        <w:trPr>
          <w:trHeight w:val="633"/>
        </w:trPr>
        <w:tc>
          <w:tcPr>
            <w:tcW w:type="dxa" w:w="670"/>
          </w:tcPr>
          <w:p w:rsidRDefault="00A521C2" w:rsidP="00FF76EE" w:rsidR="00A521C2" w:rsidRPr="00E60AE0">
            <w:pPr>
              <w:pStyle w:val="Odlomakpopisa"/>
              <w:numPr>
                <w:ilvl w:val="0"/>
                <w:numId w:val="30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244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STAKLARSKA RADIONA KVESIĆ, VL. ŽELJKO KVESIĆ</w:t>
            </w:r>
          </w:p>
        </w:tc>
        <w:tc>
          <w:tcPr>
            <w:tcW w:type="dxa" w:w="2150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NIKOLE ŠIPUŠA 47, 44000 SISAK</w:t>
            </w:r>
          </w:p>
        </w:tc>
        <w:tc>
          <w:tcPr>
            <w:tcW w:type="dxa" w:w="1536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96818441447</w:t>
            </w:r>
          </w:p>
        </w:tc>
        <w:tc>
          <w:tcPr>
            <w:tcW w:type="dxa" w:w="170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956,25</w:t>
            </w:r>
          </w:p>
        </w:tc>
        <w:tc>
          <w:tcPr>
            <w:tcW w:type="dxa" w:w="1134"/>
          </w:tcPr>
          <w:p w:rsidRDefault="005D1EAE" w:rsidP="00C021BA" w:rsidR="00A521C2" w:rsidRPr="00E60AE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ZA pisanim putem</w:t>
            </w:r>
          </w:p>
        </w:tc>
      </w:tr>
      <w:tr w:rsidTr="00A521C2" w:rsidR="00A521C2" w:rsidRPr="00E60AE0">
        <w:trPr>
          <w:trHeight w:val="949"/>
        </w:trPr>
        <w:tc>
          <w:tcPr>
            <w:tcW w:type="dxa" w:w="670"/>
          </w:tcPr>
          <w:p w:rsidRDefault="00A521C2" w:rsidP="00FF76EE" w:rsidR="00A521C2" w:rsidRPr="00E60AE0">
            <w:pPr>
              <w:pStyle w:val="Odlomakpopisa"/>
              <w:numPr>
                <w:ilvl w:val="0"/>
                <w:numId w:val="30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244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STUDIO MATIJA d.o.o. za grafičku djelatnost, trgovinu i usluge</w:t>
            </w:r>
          </w:p>
        </w:tc>
        <w:tc>
          <w:tcPr>
            <w:tcW w:type="dxa" w:w="2150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Trg hrvatskih branitelja 2, 44000 Sisak</w:t>
            </w:r>
          </w:p>
        </w:tc>
        <w:tc>
          <w:tcPr>
            <w:tcW w:type="dxa" w:w="1536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84804142318</w:t>
            </w:r>
          </w:p>
        </w:tc>
        <w:tc>
          <w:tcPr>
            <w:tcW w:type="dxa" w:w="170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225,00</w:t>
            </w:r>
          </w:p>
        </w:tc>
        <w:tc>
          <w:tcPr>
            <w:tcW w:type="dxa" w:w="1134"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</w:p>
        </w:tc>
      </w:tr>
      <w:tr w:rsidTr="00A521C2" w:rsidR="00A521C2" w:rsidRPr="00E60AE0">
        <w:trPr>
          <w:trHeight w:val="949"/>
        </w:trPr>
        <w:tc>
          <w:tcPr>
            <w:tcW w:type="dxa" w:w="670"/>
          </w:tcPr>
          <w:p w:rsidRDefault="00A521C2" w:rsidP="00FF76EE" w:rsidR="00A521C2" w:rsidRPr="00E60AE0">
            <w:pPr>
              <w:pStyle w:val="Odlomakpopisa"/>
              <w:numPr>
                <w:ilvl w:val="0"/>
                <w:numId w:val="30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244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SUPERNOVA obrtnička zadruga</w:t>
            </w:r>
          </w:p>
        </w:tc>
        <w:tc>
          <w:tcPr>
            <w:tcW w:type="dxa" w:w="2150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Palanječko Novo selo 17, 44000 Sisak</w:t>
            </w:r>
          </w:p>
        </w:tc>
        <w:tc>
          <w:tcPr>
            <w:tcW w:type="dxa" w:w="1536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24325296231</w:t>
            </w:r>
          </w:p>
        </w:tc>
        <w:tc>
          <w:tcPr>
            <w:tcW w:type="dxa" w:w="170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1.386,00</w:t>
            </w:r>
          </w:p>
        </w:tc>
        <w:tc>
          <w:tcPr>
            <w:tcW w:type="dxa" w:w="1134"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</w:p>
        </w:tc>
      </w:tr>
      <w:tr w:rsidTr="00A521C2" w:rsidR="00A521C2" w:rsidRPr="00E60AE0">
        <w:trPr>
          <w:trHeight w:val="633"/>
        </w:trPr>
        <w:tc>
          <w:tcPr>
            <w:tcW w:type="dxa" w:w="670"/>
          </w:tcPr>
          <w:p w:rsidRDefault="00A521C2" w:rsidP="00FF76EE" w:rsidR="00A521C2" w:rsidRPr="00E60AE0">
            <w:pPr>
              <w:pStyle w:val="Odlomakpopisa"/>
              <w:numPr>
                <w:ilvl w:val="0"/>
                <w:numId w:val="30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244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TEHNOMETAL OBRT, VL.MARIJAN JANEKOVIĆ</w:t>
            </w:r>
          </w:p>
        </w:tc>
        <w:tc>
          <w:tcPr>
            <w:tcW w:type="dxa" w:w="2150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STUPNO 69D, 44000 STUPNO</w:t>
            </w:r>
          </w:p>
        </w:tc>
        <w:tc>
          <w:tcPr>
            <w:tcW w:type="dxa" w:w="1536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58708267020</w:t>
            </w:r>
          </w:p>
        </w:tc>
        <w:tc>
          <w:tcPr>
            <w:tcW w:type="dxa" w:w="170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2.000,00</w:t>
            </w:r>
          </w:p>
        </w:tc>
        <w:tc>
          <w:tcPr>
            <w:tcW w:type="dxa" w:w="1134"/>
          </w:tcPr>
          <w:p w:rsidRDefault="005D1EAE" w:rsidP="00C021BA" w:rsidR="00A521C2" w:rsidRPr="00E60AE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ZA pisanim putem</w:t>
            </w:r>
          </w:p>
        </w:tc>
      </w:tr>
      <w:tr w:rsidTr="00A521C2" w:rsidR="00A521C2" w:rsidRPr="00E60AE0">
        <w:trPr>
          <w:trHeight w:val="949"/>
        </w:trPr>
        <w:tc>
          <w:tcPr>
            <w:tcW w:type="dxa" w:w="670"/>
          </w:tcPr>
          <w:p w:rsidRDefault="00A521C2" w:rsidP="00FF76EE" w:rsidR="00A521C2" w:rsidRPr="00E60AE0">
            <w:pPr>
              <w:pStyle w:val="Odlomakpopisa"/>
              <w:numPr>
                <w:ilvl w:val="0"/>
                <w:numId w:val="30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2445"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URED OVLAŠTENOG ARHITEKTA, ŽELIMIR VUJNOVIĆ</w:t>
            </w:r>
          </w:p>
        </w:tc>
        <w:tc>
          <w:tcPr>
            <w:tcW w:type="dxa" w:w="2150"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ULICA HRVATSKIH DOMOBRANA 38B, 44000 SISAK</w:t>
            </w:r>
          </w:p>
        </w:tc>
        <w:tc>
          <w:tcPr>
            <w:tcW w:type="dxa" w:w="1536"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72778308750</w:t>
            </w:r>
          </w:p>
        </w:tc>
        <w:tc>
          <w:tcPr>
            <w:tcW w:type="dxa" w:w="1705"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15.000,00</w:t>
            </w:r>
          </w:p>
        </w:tc>
        <w:tc>
          <w:tcPr>
            <w:tcW w:type="dxa" w:w="1134"/>
          </w:tcPr>
          <w:p w:rsidRDefault="00EC4B86" w:rsidP="00C021BA" w:rsidR="00A521C2" w:rsidRPr="00E60AE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ZA pisanim putem</w:t>
            </w:r>
          </w:p>
        </w:tc>
      </w:tr>
      <w:tr w:rsidTr="00A521C2" w:rsidR="00A521C2" w:rsidRPr="00E60AE0">
        <w:trPr>
          <w:trHeight w:val="949"/>
        </w:trPr>
        <w:tc>
          <w:tcPr>
            <w:tcW w:type="dxa" w:w="670"/>
          </w:tcPr>
          <w:p w:rsidRDefault="00A521C2" w:rsidP="00FF76EE" w:rsidR="00A521C2" w:rsidRPr="00E60AE0">
            <w:pPr>
              <w:pStyle w:val="Odlomakpopisa"/>
              <w:numPr>
                <w:ilvl w:val="0"/>
                <w:numId w:val="30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244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VAGE društvo s ograničenom odgovornošću za proizvodnju i servis mjernih uređaja i opreme za mjerenje, vanjsku i unutarnju trgovinu i marketing</w:t>
            </w:r>
          </w:p>
        </w:tc>
        <w:tc>
          <w:tcPr>
            <w:tcW w:type="dxa" w:w="2150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Koledovčina 2a, 10000 Zagreb</w:t>
            </w:r>
          </w:p>
        </w:tc>
        <w:tc>
          <w:tcPr>
            <w:tcW w:type="dxa" w:w="1536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30335873024</w:t>
            </w:r>
          </w:p>
        </w:tc>
        <w:tc>
          <w:tcPr>
            <w:tcW w:type="dxa" w:w="170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25.087,50</w:t>
            </w:r>
          </w:p>
        </w:tc>
        <w:tc>
          <w:tcPr>
            <w:tcW w:type="dxa" w:w="1134"/>
          </w:tcPr>
          <w:p w:rsidRDefault="00EC4B86" w:rsidP="00C021BA" w:rsidR="00A521C2" w:rsidRPr="00E60AE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ZA pisanim putem</w:t>
            </w:r>
          </w:p>
        </w:tc>
      </w:tr>
      <w:tr w:rsidTr="00A521C2" w:rsidR="00A521C2" w:rsidRPr="00E60AE0">
        <w:trPr>
          <w:trHeight w:val="635"/>
        </w:trPr>
        <w:tc>
          <w:tcPr>
            <w:tcW w:type="dxa" w:w="670"/>
          </w:tcPr>
          <w:p w:rsidRDefault="00A521C2" w:rsidP="00FF76EE" w:rsidR="00A521C2" w:rsidRPr="00E60AE0">
            <w:pPr>
              <w:pStyle w:val="Odlomakpopisa"/>
              <w:numPr>
                <w:ilvl w:val="0"/>
                <w:numId w:val="30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2445"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ZAGREBAČKA BANKA DIONIČKO DRUŠTVO</w:t>
            </w:r>
          </w:p>
        </w:tc>
        <w:tc>
          <w:tcPr>
            <w:tcW w:type="dxa" w:w="2150"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Trg bana Josipa Jelačića 10, 10000 Zagreb</w:t>
            </w:r>
          </w:p>
        </w:tc>
        <w:tc>
          <w:tcPr>
            <w:tcW w:type="dxa" w:w="1536"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92963223473</w:t>
            </w:r>
          </w:p>
        </w:tc>
        <w:tc>
          <w:tcPr>
            <w:tcW w:type="dxa" w:w="1705"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769.442,57</w:t>
            </w:r>
          </w:p>
        </w:tc>
        <w:tc>
          <w:tcPr>
            <w:tcW w:type="dxa" w:w="1134"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</w:p>
        </w:tc>
      </w:tr>
      <w:tr w:rsidTr="00A521C2" w:rsidR="00A521C2" w:rsidRPr="00E60AE0">
        <w:trPr>
          <w:trHeight w:val="633"/>
        </w:trPr>
        <w:tc>
          <w:tcPr>
            <w:tcW w:type="dxa" w:w="670"/>
          </w:tcPr>
          <w:p w:rsidRDefault="00A521C2" w:rsidP="00FF76EE" w:rsidR="00A521C2" w:rsidRPr="00E60AE0">
            <w:pPr>
              <w:pStyle w:val="Odlomakpopisa"/>
              <w:numPr>
                <w:ilvl w:val="0"/>
                <w:numId w:val="30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244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ZITO društvo s ograničenom odgovornošću za usluge, ugostiteljstvo i trgovinu društvo s ograničenom odgovornošću</w:t>
            </w:r>
          </w:p>
        </w:tc>
        <w:tc>
          <w:tcPr>
            <w:tcW w:type="dxa" w:w="2150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Ivanićgradska 32, 10000 Zagreb</w:t>
            </w:r>
          </w:p>
        </w:tc>
        <w:tc>
          <w:tcPr>
            <w:tcW w:type="dxa" w:w="1536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34340278848</w:t>
            </w:r>
          </w:p>
        </w:tc>
        <w:tc>
          <w:tcPr>
            <w:tcW w:type="dxa" w:w="1705"/>
            <w:hideMark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4.000,00</w:t>
            </w:r>
          </w:p>
        </w:tc>
        <w:tc>
          <w:tcPr>
            <w:tcW w:type="dxa" w:w="1134"/>
          </w:tcPr>
          <w:p w:rsidRDefault="00A521C2" w:rsidP="00C021BA" w:rsidR="00A521C2" w:rsidRPr="00E60AE0">
            <w:pPr>
              <w:jc w:val="center"/>
              <w:rPr>
                <w:szCs w:val="22"/>
              </w:rPr>
            </w:pPr>
          </w:p>
        </w:tc>
      </w:tr>
    </w:tbl>
    <w:p w:rsidRDefault="00FF76EE" w:rsidP="00FF76EE" w:rsidR="00FF76EE" w:rsidRPr="003262DE">
      <w:pPr>
        <w:jc w:val="both"/>
        <w:rPr>
          <w:b/>
        </w:rPr>
      </w:pPr>
    </w:p>
    <w:p w:rsidRDefault="009944B2" w:rsidP="00935D8E" w:rsidR="009944B2">
      <w:pPr>
        <w:ind w:firstLine="708"/>
        <w:jc w:val="both"/>
      </w:pPr>
    </w:p>
    <w:p w:rsidRDefault="009944B2" w:rsidP="00935D8E" w:rsidR="009944B2">
      <w:pPr>
        <w:ind w:firstLine="708"/>
        <w:jc w:val="both"/>
      </w:pPr>
    </w:p>
    <w:p w:rsidRDefault="003C0E69" w:rsidP="00FA1366" w:rsidR="003C0E69" w:rsidRPr="00E21643">
      <w:pPr>
        <w:ind w:firstLine="720"/>
        <w:jc w:val="both"/>
      </w:pPr>
      <w:r w:rsidRPr="00E21643">
        <w:t>G</w:t>
      </w:r>
      <w:r w:rsidR="009609BB" w:rsidRPr="00E21643">
        <w:t>lasovanje</w:t>
      </w:r>
      <w:r w:rsidRPr="00E21643">
        <w:t xml:space="preserve"> dovršeno u </w:t>
      </w:r>
      <w:r w:rsidR="00EC4B86">
        <w:t>11,10</w:t>
      </w:r>
      <w:r w:rsidRPr="00E21643">
        <w:t xml:space="preserve"> sati.</w:t>
      </w:r>
    </w:p>
    <w:p w:rsidRDefault="009609BB" w:rsidP="00FA1366" w:rsidR="009609BB" w:rsidRPr="00E21643">
      <w:pPr>
        <w:ind w:firstLine="720"/>
        <w:jc w:val="both"/>
      </w:pPr>
    </w:p>
    <w:p w:rsidRDefault="003C0E69" w:rsidP="00FA1366" w:rsidR="003C0E69">
      <w:pPr>
        <w:ind w:firstLine="720"/>
        <w:jc w:val="both"/>
      </w:pPr>
      <w:r w:rsidRPr="00E21643">
        <w:t xml:space="preserve">radi utvrđivanja rezultata glasovanju sud donosi </w:t>
      </w:r>
    </w:p>
    <w:p w:rsidRDefault="00AF3755" w:rsidP="00FA1366" w:rsidR="00AF3755" w:rsidRPr="00E21643">
      <w:pPr>
        <w:ind w:firstLine="720"/>
        <w:jc w:val="both"/>
      </w:pPr>
    </w:p>
    <w:p w:rsidRDefault="009609BB" w:rsidP="00FA1366" w:rsidR="009609BB" w:rsidRPr="00E21643">
      <w:pPr>
        <w:ind w:firstLine="720"/>
        <w:jc w:val="both"/>
      </w:pPr>
    </w:p>
    <w:p w:rsidRDefault="003C0E69" w:rsidP="003C0E69" w:rsidR="003C0E69">
      <w:pPr>
        <w:ind w:firstLine="720"/>
        <w:jc w:val="center"/>
      </w:pPr>
      <w:r w:rsidRPr="00E21643">
        <w:t>zaključak</w:t>
      </w:r>
    </w:p>
    <w:p w:rsidRDefault="00AF3755" w:rsidP="003C0E69" w:rsidR="00AF3755" w:rsidRPr="00E21643">
      <w:pPr>
        <w:ind w:firstLine="720"/>
        <w:jc w:val="center"/>
      </w:pPr>
    </w:p>
    <w:p w:rsidRDefault="009609BB" w:rsidP="003C0E69" w:rsidR="009609BB" w:rsidRPr="00E21643">
      <w:pPr>
        <w:ind w:firstLine="720"/>
        <w:jc w:val="both"/>
      </w:pPr>
    </w:p>
    <w:p w:rsidRDefault="003C0E69" w:rsidP="003C0E69" w:rsidR="003C0E69" w:rsidRPr="00E21643">
      <w:pPr>
        <w:ind w:firstLine="720"/>
        <w:jc w:val="both"/>
      </w:pPr>
      <w:r w:rsidRPr="00E21643">
        <w:t xml:space="preserve">Određuje se stanka u trajanju od </w:t>
      </w:r>
      <w:r w:rsidR="00EC4B86">
        <w:t>10</w:t>
      </w:r>
      <w:r w:rsidRPr="00E21643">
        <w:t xml:space="preserve"> min.</w:t>
      </w:r>
    </w:p>
    <w:p w:rsidRDefault="003C0E69" w:rsidP="003C0E69" w:rsidR="003C0E69" w:rsidRPr="00E21643">
      <w:pPr>
        <w:ind w:firstLine="720"/>
        <w:jc w:val="both"/>
      </w:pPr>
    </w:p>
    <w:p w:rsidRDefault="003C0E69" w:rsidP="003C0E69" w:rsidR="003C0E69" w:rsidRPr="00E21643">
      <w:pPr>
        <w:ind w:firstLine="720"/>
        <w:jc w:val="both"/>
      </w:pPr>
      <w:r w:rsidRPr="00E21643">
        <w:t xml:space="preserve">Nastavljeno u </w:t>
      </w:r>
      <w:r w:rsidR="00EA05E5">
        <w:t>1</w:t>
      </w:r>
      <w:r w:rsidR="0047618D">
        <w:t>1</w:t>
      </w:r>
      <w:r w:rsidR="00EA05E5">
        <w:t>,15</w:t>
      </w:r>
    </w:p>
    <w:p w:rsidRDefault="00D22E80" w:rsidP="003C0E69" w:rsidR="00D22E80" w:rsidRPr="00E21643">
      <w:pPr>
        <w:ind w:firstLine="720"/>
        <w:jc w:val="both"/>
      </w:pPr>
    </w:p>
    <w:p w:rsidRDefault="00D22E80" w:rsidP="003C0E69" w:rsidR="00D22E80" w:rsidRPr="00E21643">
      <w:pPr>
        <w:ind w:firstLine="720"/>
        <w:jc w:val="both"/>
      </w:pPr>
      <w:r w:rsidRPr="00E21643">
        <w:t>Utvrđuje se da nastavku ročišta nazoče vjerovnici koji su nazočili ročištu za glasovanj</w:t>
      </w:r>
      <w:r w:rsidR="00E26069">
        <w:t>e</w:t>
      </w:r>
      <w:r w:rsidRPr="00E21643">
        <w:t xml:space="preserve"> o stečajnom planu.</w:t>
      </w:r>
    </w:p>
    <w:p w:rsidRDefault="00FA1366" w:rsidP="00FA1366" w:rsidR="00FA1366" w:rsidRPr="00E21643">
      <w:pPr>
        <w:ind w:firstLine="720"/>
        <w:jc w:val="both"/>
      </w:pPr>
    </w:p>
    <w:p w:rsidRDefault="00FA1366" w:rsidP="00FA1366" w:rsidR="00FA1366" w:rsidRPr="00E21643">
      <w:pPr>
        <w:ind w:firstLine="720"/>
        <w:jc w:val="both"/>
      </w:pPr>
      <w:r w:rsidRPr="00E21643">
        <w:t>Nakon privedenog glasovanja  sudac utvrđuje rezultate glasovanja i to kako slijedi:</w:t>
      </w:r>
    </w:p>
    <w:p w:rsidRDefault="00CD3CAE" w:rsidP="00FA1366" w:rsidR="00CD3CAE" w:rsidRPr="00E21643">
      <w:pPr>
        <w:ind w:firstLine="720"/>
        <w:jc w:val="both"/>
      </w:pPr>
    </w:p>
    <w:p w:rsidRDefault="000F7316" w:rsidP="00FA1366" w:rsidR="000F7316" w:rsidRPr="00E21643">
      <w:pPr>
        <w:ind w:firstLine="720"/>
        <w:jc w:val="both"/>
        <w:rPr>
          <w:b/>
        </w:rPr>
      </w:pPr>
      <w:r w:rsidRPr="00E21643">
        <w:rPr>
          <w:b/>
        </w:rPr>
        <w:t>U odnosu na većinu svih vjerovnika</w:t>
      </w:r>
    </w:p>
    <w:p w:rsidRDefault="000F7316" w:rsidP="000F7316" w:rsidR="000F7316" w:rsidRPr="00E21643">
      <w:pPr>
        <w:ind w:firstLine="720"/>
        <w:jc w:val="both"/>
      </w:pPr>
    </w:p>
    <w:p w:rsidRDefault="000F7316" w:rsidP="000F7316" w:rsidR="00E26069">
      <w:pPr>
        <w:ind w:firstLine="720"/>
        <w:jc w:val="both"/>
      </w:pPr>
      <w:r w:rsidRPr="00E21643">
        <w:t xml:space="preserve">Od ukupno </w:t>
      </w:r>
      <w:r w:rsidR="00C0623D">
        <w:t>50</w:t>
      </w:r>
      <w:r w:rsidRPr="00E21643">
        <w:t xml:space="preserve"> vjerovnika</w:t>
      </w:r>
      <w:r w:rsidR="00596E18">
        <w:t xml:space="preserve"> sa utvrđenim tražbinama</w:t>
      </w:r>
      <w:r w:rsidR="00335224">
        <w:t xml:space="preserve"> koji imaju pravo glasa</w:t>
      </w:r>
      <w:r w:rsidR="00E26069">
        <w:t>:</w:t>
      </w:r>
    </w:p>
    <w:p w:rsidRDefault="00E26069" w:rsidP="000F7316" w:rsidR="00E26069">
      <w:pPr>
        <w:ind w:firstLine="720"/>
        <w:jc w:val="both"/>
      </w:pPr>
      <w:r>
        <w:t>-</w:t>
      </w:r>
      <w:r w:rsidR="000F7316" w:rsidRPr="00E21643">
        <w:t xml:space="preserve">ZA prihvaćanje </w:t>
      </w:r>
      <w:r w:rsidR="00335224">
        <w:t xml:space="preserve">izmijenjenog </w:t>
      </w:r>
      <w:r w:rsidR="000F7316" w:rsidRPr="00E21643">
        <w:t xml:space="preserve"> plana</w:t>
      </w:r>
      <w:r w:rsidR="00331622" w:rsidRPr="00E21643">
        <w:t xml:space="preserve"> restrukturiranja </w:t>
      </w:r>
      <w:r w:rsidR="000F7316" w:rsidRPr="00E21643">
        <w:t xml:space="preserve"> glasovalo je </w:t>
      </w:r>
      <w:r w:rsidR="00C0623D">
        <w:t>24</w:t>
      </w:r>
      <w:r w:rsidR="000F7316" w:rsidRPr="00E21643">
        <w:t xml:space="preserve"> vjerovnika, a</w:t>
      </w:r>
    </w:p>
    <w:p w:rsidRDefault="00E26069" w:rsidP="000F7316" w:rsidR="000F7316" w:rsidRPr="00E21643">
      <w:pPr>
        <w:ind w:firstLine="720"/>
        <w:jc w:val="both"/>
      </w:pPr>
      <w:r>
        <w:t>-</w:t>
      </w:r>
      <w:r w:rsidR="000F7316" w:rsidRPr="00E21643">
        <w:t>PROTIV prihvaćanja  plana</w:t>
      </w:r>
      <w:r w:rsidR="00331622" w:rsidRPr="00E21643">
        <w:t xml:space="preserve"> restrukturiranja</w:t>
      </w:r>
      <w:r w:rsidR="000F7316" w:rsidRPr="00E21643">
        <w:t xml:space="preserve"> glasovalo je </w:t>
      </w:r>
      <w:r w:rsidR="00C0623D">
        <w:t xml:space="preserve">26 </w:t>
      </w:r>
      <w:r w:rsidR="000F7316" w:rsidRPr="00E21643">
        <w:t>vjerovnika</w:t>
      </w:r>
    </w:p>
    <w:p w:rsidRDefault="000F7316" w:rsidP="00FA1366" w:rsidR="000F7316" w:rsidRPr="00E21643">
      <w:pPr>
        <w:ind w:firstLine="720"/>
        <w:jc w:val="both"/>
      </w:pPr>
    </w:p>
    <w:p w:rsidRDefault="00331622" w:rsidP="00FA1366" w:rsidR="00331622" w:rsidRPr="00E21643">
      <w:pPr>
        <w:ind w:firstLine="720"/>
        <w:jc w:val="both"/>
        <w:rPr>
          <w:b/>
        </w:rPr>
      </w:pPr>
      <w:r w:rsidRPr="00E21643">
        <w:rPr>
          <w:b/>
        </w:rPr>
        <w:t xml:space="preserve">U odnosu na većine </w:t>
      </w:r>
      <w:r w:rsidR="00AF67C3">
        <w:rPr>
          <w:b/>
        </w:rPr>
        <w:t>utvrđenih tražbina</w:t>
      </w:r>
      <w:r w:rsidRPr="00E21643">
        <w:rPr>
          <w:b/>
        </w:rPr>
        <w:t xml:space="preserve"> </w:t>
      </w:r>
    </w:p>
    <w:p w:rsidRDefault="00331622" w:rsidP="00FA1366" w:rsidR="003C0E69" w:rsidRPr="00E21643">
      <w:pPr>
        <w:ind w:firstLine="720"/>
        <w:jc w:val="both"/>
      </w:pPr>
      <w:r w:rsidRPr="00E21643">
        <w:t xml:space="preserve"> </w:t>
      </w:r>
    </w:p>
    <w:p w:rsidRDefault="00FA1366" w:rsidP="00FA1366" w:rsidR="00FA1366" w:rsidRPr="00E21643">
      <w:pPr>
        <w:ind w:firstLine="720"/>
        <w:jc w:val="both"/>
      </w:pPr>
      <w:r w:rsidRPr="00E21643">
        <w:t xml:space="preserve">ZA prihvaćanje </w:t>
      </w:r>
      <w:r w:rsidR="00971BD4">
        <w:t xml:space="preserve">izmijenjenog </w:t>
      </w:r>
      <w:r w:rsidRPr="00E21643">
        <w:t>plana</w:t>
      </w:r>
      <w:r w:rsidR="008A6D6F" w:rsidRPr="00E21643">
        <w:t xml:space="preserve"> restrukturiranja</w:t>
      </w:r>
      <w:r w:rsidRPr="00E21643">
        <w:t xml:space="preserve"> glasoval</w:t>
      </w:r>
      <w:r w:rsidR="00971BD4">
        <w:t xml:space="preserve">i su vjerovnici </w:t>
      </w:r>
      <w:r w:rsidRPr="00E21643">
        <w:t xml:space="preserve">čije tražbine iznose </w:t>
      </w:r>
      <w:r w:rsidR="005D3385">
        <w:t>523.765,45</w:t>
      </w:r>
      <w:r w:rsidR="00414152" w:rsidRPr="00E21643">
        <w:t xml:space="preserve"> kn</w:t>
      </w:r>
    </w:p>
    <w:p w:rsidRDefault="00FA1366" w:rsidP="00FA1366" w:rsidR="00FA1366" w:rsidRPr="00E21643">
      <w:pPr>
        <w:ind w:firstLine="720"/>
        <w:jc w:val="both"/>
      </w:pPr>
      <w:r w:rsidRPr="00E21643">
        <w:t xml:space="preserve">PROTIV prihvaćanja </w:t>
      </w:r>
      <w:r w:rsidR="00170F21">
        <w:t xml:space="preserve">izmijenjenog </w:t>
      </w:r>
      <w:r w:rsidRPr="00E21643">
        <w:t xml:space="preserve">plana </w:t>
      </w:r>
      <w:r w:rsidR="008A6D6F" w:rsidRPr="00E21643">
        <w:t xml:space="preserve">restrukturiranja </w:t>
      </w:r>
      <w:r w:rsidRPr="00E21643">
        <w:t>glasoval</w:t>
      </w:r>
      <w:r w:rsidR="00971BD4">
        <w:t xml:space="preserve">i su vjerovnici </w:t>
      </w:r>
      <w:r w:rsidR="00D22E80" w:rsidRPr="00E21643">
        <w:t>t</w:t>
      </w:r>
      <w:r w:rsidR="00414152" w:rsidRPr="00E21643">
        <w:t>ražbin</w:t>
      </w:r>
      <w:r w:rsidR="008A6D6F" w:rsidRPr="00E21643">
        <w:t>e</w:t>
      </w:r>
      <w:r w:rsidR="00414152" w:rsidRPr="00E21643">
        <w:t xml:space="preserve"> iznos</w:t>
      </w:r>
      <w:r w:rsidR="008A6D6F" w:rsidRPr="00E21643">
        <w:t>e</w:t>
      </w:r>
      <w:r w:rsidR="00414152" w:rsidRPr="00E21643">
        <w:t xml:space="preserve"> </w:t>
      </w:r>
      <w:r w:rsidR="005D3385">
        <w:t>6.499.198,36</w:t>
      </w:r>
      <w:r w:rsidR="00414152" w:rsidRPr="00E21643">
        <w:t xml:space="preserve"> kn</w:t>
      </w:r>
    </w:p>
    <w:p w:rsidRDefault="00CD3CAE" w:rsidP="003C0E69" w:rsidR="00CD3CAE" w:rsidRPr="00E21643">
      <w:pPr>
        <w:ind w:firstLine="720"/>
        <w:jc w:val="both"/>
        <w:rPr>
          <w:b/>
        </w:rPr>
      </w:pPr>
    </w:p>
    <w:p w:rsidRDefault="00F558B2" w:rsidP="00F558B2" w:rsidR="00F558B2" w:rsidRPr="005D3385">
      <w:pPr>
        <w:ind w:firstLine="720"/>
        <w:jc w:val="both"/>
      </w:pPr>
      <w:r w:rsidRPr="005D3385">
        <w:t>Sud  utvrđuje da su vjerovnici većinom propisanom odredbom članka 59.stavak 2 SZ-a nisu prihvatili plan restrukturiranja.</w:t>
      </w:r>
    </w:p>
    <w:p w:rsidRDefault="005816A0" w:rsidP="00FA1366" w:rsidR="005816A0">
      <w:pPr>
        <w:pStyle w:val="Tijeloteksta"/>
        <w:tabs>
          <w:tab w:pos="426" w:val="left"/>
        </w:tabs>
      </w:pPr>
    </w:p>
    <w:p w:rsidRDefault="00FA1366" w:rsidP="00FA1366" w:rsidR="00FA1366" w:rsidRPr="00E21643">
      <w:pPr>
        <w:pStyle w:val="Tijeloteksta"/>
        <w:tabs>
          <w:tab w:pos="426" w:val="left"/>
        </w:tabs>
      </w:pPr>
      <w:r w:rsidRPr="00E21643">
        <w:t>sud donosi  slijedeći</w:t>
      </w:r>
    </w:p>
    <w:p w:rsidRDefault="00FA1366" w:rsidP="00FA1366" w:rsidR="00FA1366" w:rsidRPr="00E21643">
      <w:pPr>
        <w:pStyle w:val="Tijeloteksta"/>
        <w:tabs>
          <w:tab w:pos="426" w:val="left"/>
        </w:tabs>
        <w:jc w:val="center"/>
      </w:pPr>
      <w:r w:rsidRPr="00E21643">
        <w:t>ZAKLJUČAK</w:t>
      </w:r>
    </w:p>
    <w:p w:rsidRDefault="00250A63" w:rsidP="00F558B2" w:rsidR="00F558B2" w:rsidRPr="005D3385">
      <w:pPr>
        <w:pStyle w:val="Tijeloteksta"/>
        <w:tabs>
          <w:tab w:pos="426" w:val="left"/>
        </w:tabs>
      </w:pPr>
      <w:r>
        <w:tab/>
      </w:r>
      <w:r w:rsidR="00F558B2">
        <w:tab/>
      </w:r>
      <w:r w:rsidR="00F558B2" w:rsidRPr="005D3385">
        <w:t>otpravak rješenja iz članka 61. stavak 2. SZ-a pisanim putem.</w:t>
      </w:r>
    </w:p>
    <w:p w:rsidRDefault="00FA1366" w:rsidP="00FA1366" w:rsidR="00FA1366" w:rsidRPr="00E21643">
      <w:pPr>
        <w:jc w:val="both"/>
      </w:pPr>
    </w:p>
    <w:p w:rsidRDefault="00FA1366" w:rsidP="00FA1366" w:rsidR="00FA1366" w:rsidRPr="00E21643">
      <w:pPr>
        <w:jc w:val="both"/>
      </w:pPr>
      <w:r w:rsidRPr="00E21643">
        <w:t xml:space="preserve">Dovršeno u </w:t>
      </w:r>
      <w:r w:rsidR="0047618D">
        <w:t>11,30</w:t>
      </w:r>
      <w:r w:rsidR="007576EC" w:rsidRPr="00E21643">
        <w:t xml:space="preserve"> </w:t>
      </w:r>
      <w:r w:rsidRPr="00E21643">
        <w:t>sati.</w:t>
      </w:r>
    </w:p>
    <w:p w:rsidRDefault="00FA1366" w:rsidP="00FA1366" w:rsidR="00FA1366" w:rsidRPr="00E21643">
      <w:pPr>
        <w:ind w:firstLine="720"/>
        <w:jc w:val="both"/>
      </w:pPr>
    </w:p>
    <w:p w:rsidRDefault="00FA1366" w:rsidP="00FA1366" w:rsidR="00C86F73" w:rsidRPr="00E21643">
      <w:pPr>
        <w:jc w:val="both"/>
      </w:pPr>
      <w:r w:rsidRPr="00E21643">
        <w:t xml:space="preserve"> SUDAC:</w:t>
      </w:r>
      <w:r w:rsidRPr="00E21643">
        <w:tab/>
      </w:r>
      <w:r w:rsidRPr="00E21643">
        <w:tab/>
      </w:r>
      <w:r w:rsidRPr="00E21643">
        <w:tab/>
      </w:r>
      <w:r w:rsidRPr="00E21643">
        <w:tab/>
        <w:t xml:space="preserve">                     </w:t>
      </w:r>
      <w:r w:rsidRPr="00E21643">
        <w:tab/>
      </w:r>
      <w:r w:rsidRPr="00E21643">
        <w:tab/>
      </w:r>
      <w:r w:rsidRPr="00E21643">
        <w:tab/>
      </w:r>
      <w:r w:rsidR="00C86F73" w:rsidRPr="00E21643">
        <w:t xml:space="preserve">ZZ dužnika </w:t>
      </w:r>
    </w:p>
    <w:p w:rsidRDefault="00C86F73" w:rsidP="00C86F73" w:rsidR="00C86F73" w:rsidRPr="00E21643">
      <w:pPr>
        <w:jc w:val="both"/>
      </w:pPr>
      <w:r w:rsidRPr="00E21643">
        <w:t>Ante Galić</w:t>
      </w:r>
    </w:p>
    <w:p w:rsidRDefault="00C86F73" w:rsidP="00FA1366" w:rsidR="00C86F73" w:rsidRPr="00E21643">
      <w:pPr>
        <w:jc w:val="both"/>
      </w:pPr>
    </w:p>
    <w:p w:rsidRDefault="00FA1366" w:rsidP="00C86F73" w:rsidR="00FA1366" w:rsidRPr="00E21643">
      <w:pPr>
        <w:ind w:firstLine="708" w:left="5664"/>
        <w:jc w:val="both"/>
      </w:pPr>
      <w:r w:rsidRPr="00E21643">
        <w:t>VJEROVNICI:</w:t>
      </w:r>
    </w:p>
    <w:p w:rsidRDefault="00FA1366" w:rsidP="00FA1366" w:rsidR="00FA1366" w:rsidRPr="00E21643">
      <w:pPr>
        <w:ind w:firstLine="720"/>
        <w:jc w:val="both"/>
      </w:pPr>
    </w:p>
    <w:p w:rsidRDefault="00C86F73" w:rsidP="00FA1366" w:rsidR="00FA1366" w:rsidRPr="00E21643">
      <w:pPr>
        <w:jc w:val="both"/>
      </w:pPr>
      <w:r w:rsidRPr="00E21643">
        <w:t xml:space="preserve">Povjerenik </w:t>
      </w:r>
      <w:r w:rsidR="00FA1366" w:rsidRPr="00E21643">
        <w:t>:</w:t>
      </w:r>
    </w:p>
    <w:p w:rsidRDefault="00FA1366" w:rsidP="00FA1366" w:rsidR="00FA1366" w:rsidRPr="00E21643">
      <w:pPr>
        <w:jc w:val="both"/>
      </w:pPr>
    </w:p>
    <w:p w:rsidRDefault="00FA1366" w:rsidP="00FA1366" w:rsidR="00FA1366" w:rsidRPr="00E21643">
      <w:pPr>
        <w:ind w:firstLine="720"/>
        <w:jc w:val="both"/>
      </w:pPr>
    </w:p>
    <w:p w:rsidRDefault="00FA1366" w:rsidP="00FA1366" w:rsidR="00FA1366" w:rsidRPr="00E21643">
      <w:pPr>
        <w:jc w:val="both"/>
      </w:pPr>
      <w:r w:rsidRPr="00E21643">
        <w:t>Zapisničar:</w:t>
      </w:r>
    </w:p>
    <w:p w:rsidRDefault="00FA1366" w:rsidP="00FA1366" w:rsidR="00FA1366" w:rsidRPr="00E21643">
      <w:pPr>
        <w:jc w:val="both"/>
      </w:pPr>
      <w:r w:rsidRPr="00E21643">
        <w:tab/>
      </w:r>
    </w:p>
    <w:p w:rsidRDefault="00FA1366" w:rsidP="00FA1366" w:rsidR="00FA1366" w:rsidRPr="00E21643"/>
    <w:sectPr w:rsidSect="00302849" w:rsidR="00FA1366" w:rsidRPr="00E21643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5D45" w:rsidR="00FF5D45">
      <w:r>
        <w:separator/>
      </w:r>
    </w:p>
  </w:endnote>
  <w:endnote w:id="0" w:type="continuationSeparator">
    <w:p w:rsidRDefault="00FF5D45" w:rsidR="00FF5D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5D45" w:rsidR="00FF5D45">
      <w:r>
        <w:separator/>
      </w:r>
    </w:p>
  </w:footnote>
  <w:footnote w:id="0" w:type="continuationSeparator">
    <w:p w:rsidRDefault="00FF5D45" w:rsidR="00FF5D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4747" w:rsidP="008F5C28" w:rsidR="001F47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4747" w:rsidR="001F47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4747" w:rsidP="008F5C28" w:rsidR="001F47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16A0">
      <w:rPr>
        <w:rStyle w:val="Brojstranice"/>
        <w:noProof/>
      </w:rPr>
      <w:t>8</w:t>
    </w:r>
    <w:r>
      <w:rPr>
        <w:rStyle w:val="Brojstranice"/>
      </w:rPr>
      <w:fldChar w:fldCharType="end"/>
    </w:r>
  </w:p>
  <w:p w:rsidRDefault="001F4747" w:rsidR="001F4747">
    <w:pPr>
      <w:pStyle w:val="Zaglavlje"/>
    </w:pPr>
    <w:r>
      <w:t xml:space="preserve">                                                                                            . </w:t>
    </w:r>
    <w:r w:rsidR="00991EFE">
      <w:tab/>
    </w:r>
    <w:r>
      <w:t>St</w:t>
    </w:r>
    <w:r w:rsidR="00712B71">
      <w:t>-</w:t>
    </w:r>
    <w:r w:rsidR="00297FAE">
      <w:t>2535</w:t>
    </w:r>
    <w:r>
      <w:t>/201</w:t>
    </w:r>
    <w:r w:rsidR="00297FAE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0F15D4"/>
    <w:multiLevelType w:val="hybridMultilevel"/>
    <w:tmpl w:val="E4CCECB2"/>
    <w:lvl w:tplc="A7F04A4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94F4DF0"/>
    <w:multiLevelType w:val="hybridMultilevel"/>
    <w:tmpl w:val="4C8C07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7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1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2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7">
    <w:nsid w:val="7C9B0B96"/>
    <w:multiLevelType w:val="hybridMultilevel"/>
    <w:tmpl w:val="387652F0"/>
    <w:lvl w:tplc="A89273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3"/>
  </w:num>
  <w:num w:numId="2">
    <w:abstractNumId w:val="6"/>
  </w:num>
  <w:num w:numId="3">
    <w:abstractNumId w:val="0"/>
  </w:num>
  <w:num w:numId="4">
    <w:abstractNumId w:val="30"/>
  </w:num>
  <w:num w:numId="5">
    <w:abstractNumId w:val="10"/>
  </w:num>
  <w:num w:numId="6">
    <w:abstractNumId w:val="25"/>
  </w:num>
  <w:num w:numId="7">
    <w:abstractNumId w:val="9"/>
  </w:num>
  <w:num w:numId="8">
    <w:abstractNumId w:val="22"/>
  </w:num>
  <w:num w:numId="9">
    <w:abstractNumId w:val="17"/>
  </w:num>
  <w:num w:numId="10">
    <w:abstractNumId w:val="14"/>
  </w:num>
  <w:num w:numId="11">
    <w:abstractNumId w:val="5"/>
  </w:num>
  <w:num w:numId="12">
    <w:abstractNumId w:val="20"/>
  </w:num>
  <w:num w:numId="13">
    <w:abstractNumId w:val="28"/>
  </w:num>
  <w:num w:numId="14">
    <w:abstractNumId w:val="26"/>
  </w:num>
  <w:num w:numId="15">
    <w:abstractNumId w:val="13"/>
  </w:num>
  <w:num w:numId="16">
    <w:abstractNumId w:val="21"/>
  </w:num>
  <w:num w:numId="17">
    <w:abstractNumId w:val="8"/>
  </w:num>
  <w:num w:numId="18">
    <w:abstractNumId w:val="18"/>
  </w:num>
  <w:num w:numId="19">
    <w:abstractNumId w:val="7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19"/>
  </w:num>
  <w:num w:numId="25">
    <w:abstractNumId w:val="4"/>
  </w:num>
  <w:num w:numId="26">
    <w:abstractNumId w:val="3"/>
  </w:num>
  <w:num w:numId="27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 w:numId="29">
    <w:abstractNumId w:val="24"/>
  </w:num>
  <w:num w:numId="30">
    <w:abstractNumId w:val="2"/>
  </w:num>
  <w:num w:numId="31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30F"/>
    <w:rsid w:val="00015A2F"/>
    <w:rsid w:val="00015FD4"/>
    <w:rsid w:val="000160E5"/>
    <w:rsid w:val="00022755"/>
    <w:rsid w:val="00025C6F"/>
    <w:rsid w:val="0003321E"/>
    <w:rsid w:val="000336C2"/>
    <w:rsid w:val="000337DB"/>
    <w:rsid w:val="00033A14"/>
    <w:rsid w:val="00041E1C"/>
    <w:rsid w:val="0004783D"/>
    <w:rsid w:val="00054C30"/>
    <w:rsid w:val="00054EAB"/>
    <w:rsid w:val="00055106"/>
    <w:rsid w:val="00063D11"/>
    <w:rsid w:val="00070B34"/>
    <w:rsid w:val="00073C34"/>
    <w:rsid w:val="00074A9E"/>
    <w:rsid w:val="00074B4F"/>
    <w:rsid w:val="00082518"/>
    <w:rsid w:val="0009063A"/>
    <w:rsid w:val="00090F02"/>
    <w:rsid w:val="00093434"/>
    <w:rsid w:val="000960D8"/>
    <w:rsid w:val="000A4A3D"/>
    <w:rsid w:val="000A4E3B"/>
    <w:rsid w:val="000A50CB"/>
    <w:rsid w:val="000A697D"/>
    <w:rsid w:val="000B0152"/>
    <w:rsid w:val="000B5305"/>
    <w:rsid w:val="000C5B59"/>
    <w:rsid w:val="000C61BC"/>
    <w:rsid w:val="000D7001"/>
    <w:rsid w:val="000E4416"/>
    <w:rsid w:val="000E4881"/>
    <w:rsid w:val="000F0053"/>
    <w:rsid w:val="000F27B2"/>
    <w:rsid w:val="000F44F4"/>
    <w:rsid w:val="000F7316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3399"/>
    <w:rsid w:val="00135F30"/>
    <w:rsid w:val="0014463B"/>
    <w:rsid w:val="001452E9"/>
    <w:rsid w:val="001457D2"/>
    <w:rsid w:val="00145BB9"/>
    <w:rsid w:val="00147357"/>
    <w:rsid w:val="001543C8"/>
    <w:rsid w:val="001577E4"/>
    <w:rsid w:val="0016105E"/>
    <w:rsid w:val="00161DCC"/>
    <w:rsid w:val="001629A0"/>
    <w:rsid w:val="00164000"/>
    <w:rsid w:val="00164B0B"/>
    <w:rsid w:val="001651F9"/>
    <w:rsid w:val="00170F21"/>
    <w:rsid w:val="00171603"/>
    <w:rsid w:val="00181C9E"/>
    <w:rsid w:val="001846D5"/>
    <w:rsid w:val="00190BF1"/>
    <w:rsid w:val="0019316E"/>
    <w:rsid w:val="00197721"/>
    <w:rsid w:val="001A0C1F"/>
    <w:rsid w:val="001A15B2"/>
    <w:rsid w:val="001B1CFA"/>
    <w:rsid w:val="001B6E10"/>
    <w:rsid w:val="001B766D"/>
    <w:rsid w:val="001C18ED"/>
    <w:rsid w:val="001C2C00"/>
    <w:rsid w:val="001D0480"/>
    <w:rsid w:val="001D170E"/>
    <w:rsid w:val="001D5B36"/>
    <w:rsid w:val="001D73D8"/>
    <w:rsid w:val="001E6ADA"/>
    <w:rsid w:val="001F1669"/>
    <w:rsid w:val="001F1881"/>
    <w:rsid w:val="001F3A27"/>
    <w:rsid w:val="001F4747"/>
    <w:rsid w:val="002004DD"/>
    <w:rsid w:val="002079C2"/>
    <w:rsid w:val="00211058"/>
    <w:rsid w:val="0021111D"/>
    <w:rsid w:val="00213C2C"/>
    <w:rsid w:val="00223CB7"/>
    <w:rsid w:val="002246F4"/>
    <w:rsid w:val="0022601E"/>
    <w:rsid w:val="00232C4E"/>
    <w:rsid w:val="00235E31"/>
    <w:rsid w:val="00240BC4"/>
    <w:rsid w:val="00247D93"/>
    <w:rsid w:val="00250A5B"/>
    <w:rsid w:val="00250A63"/>
    <w:rsid w:val="002534B2"/>
    <w:rsid w:val="002552EE"/>
    <w:rsid w:val="0025548C"/>
    <w:rsid w:val="002642C6"/>
    <w:rsid w:val="00265752"/>
    <w:rsid w:val="002664A0"/>
    <w:rsid w:val="00276A06"/>
    <w:rsid w:val="00280042"/>
    <w:rsid w:val="00284D86"/>
    <w:rsid w:val="00290712"/>
    <w:rsid w:val="00292E38"/>
    <w:rsid w:val="00294012"/>
    <w:rsid w:val="00295CF7"/>
    <w:rsid w:val="00297B8E"/>
    <w:rsid w:val="00297FAE"/>
    <w:rsid w:val="002A068E"/>
    <w:rsid w:val="002A293B"/>
    <w:rsid w:val="002A29E9"/>
    <w:rsid w:val="002A2A94"/>
    <w:rsid w:val="002A3732"/>
    <w:rsid w:val="002A690A"/>
    <w:rsid w:val="002A7682"/>
    <w:rsid w:val="002B5264"/>
    <w:rsid w:val="002C4F5F"/>
    <w:rsid w:val="002C517B"/>
    <w:rsid w:val="002C6BE2"/>
    <w:rsid w:val="002C6DE6"/>
    <w:rsid w:val="002D0230"/>
    <w:rsid w:val="002D5187"/>
    <w:rsid w:val="002E0538"/>
    <w:rsid w:val="002E4E7B"/>
    <w:rsid w:val="002E4FAB"/>
    <w:rsid w:val="002E5153"/>
    <w:rsid w:val="002F20F7"/>
    <w:rsid w:val="002F3B00"/>
    <w:rsid w:val="002F427E"/>
    <w:rsid w:val="002F515D"/>
    <w:rsid w:val="002F602D"/>
    <w:rsid w:val="002F7105"/>
    <w:rsid w:val="003006B1"/>
    <w:rsid w:val="00302849"/>
    <w:rsid w:val="003036A4"/>
    <w:rsid w:val="00303D33"/>
    <w:rsid w:val="00306624"/>
    <w:rsid w:val="00306ECB"/>
    <w:rsid w:val="003079F0"/>
    <w:rsid w:val="003102F4"/>
    <w:rsid w:val="0031751B"/>
    <w:rsid w:val="00317CC2"/>
    <w:rsid w:val="0032629E"/>
    <w:rsid w:val="003269CF"/>
    <w:rsid w:val="00326DE8"/>
    <w:rsid w:val="00331622"/>
    <w:rsid w:val="003328D3"/>
    <w:rsid w:val="00334986"/>
    <w:rsid w:val="00335224"/>
    <w:rsid w:val="00342A54"/>
    <w:rsid w:val="003433A1"/>
    <w:rsid w:val="00353E97"/>
    <w:rsid w:val="00360434"/>
    <w:rsid w:val="0036207F"/>
    <w:rsid w:val="00370085"/>
    <w:rsid w:val="003727AB"/>
    <w:rsid w:val="00372D86"/>
    <w:rsid w:val="003739ED"/>
    <w:rsid w:val="00373A20"/>
    <w:rsid w:val="00374645"/>
    <w:rsid w:val="00382139"/>
    <w:rsid w:val="00390D90"/>
    <w:rsid w:val="003922B9"/>
    <w:rsid w:val="00396AA5"/>
    <w:rsid w:val="00397C2A"/>
    <w:rsid w:val="003A45BB"/>
    <w:rsid w:val="003B1D0D"/>
    <w:rsid w:val="003B23AD"/>
    <w:rsid w:val="003B3637"/>
    <w:rsid w:val="003B497E"/>
    <w:rsid w:val="003B7106"/>
    <w:rsid w:val="003C0E69"/>
    <w:rsid w:val="003C1577"/>
    <w:rsid w:val="003C3940"/>
    <w:rsid w:val="003C4428"/>
    <w:rsid w:val="003D6382"/>
    <w:rsid w:val="003E425C"/>
    <w:rsid w:val="003E6EF6"/>
    <w:rsid w:val="003E7652"/>
    <w:rsid w:val="003F5A1E"/>
    <w:rsid w:val="003F647D"/>
    <w:rsid w:val="00403B47"/>
    <w:rsid w:val="0041301B"/>
    <w:rsid w:val="00414152"/>
    <w:rsid w:val="00415ACF"/>
    <w:rsid w:val="004208A7"/>
    <w:rsid w:val="004253D8"/>
    <w:rsid w:val="0042748C"/>
    <w:rsid w:val="004340C0"/>
    <w:rsid w:val="00444508"/>
    <w:rsid w:val="0044610D"/>
    <w:rsid w:val="004514BE"/>
    <w:rsid w:val="00454016"/>
    <w:rsid w:val="004545FA"/>
    <w:rsid w:val="00456ACD"/>
    <w:rsid w:val="004607E4"/>
    <w:rsid w:val="00462730"/>
    <w:rsid w:val="00467AFD"/>
    <w:rsid w:val="00467DDC"/>
    <w:rsid w:val="0047123A"/>
    <w:rsid w:val="00473527"/>
    <w:rsid w:val="00475CF9"/>
    <w:rsid w:val="0047618D"/>
    <w:rsid w:val="00476F48"/>
    <w:rsid w:val="00477BFC"/>
    <w:rsid w:val="00480C0A"/>
    <w:rsid w:val="00481246"/>
    <w:rsid w:val="0048565E"/>
    <w:rsid w:val="0048585B"/>
    <w:rsid w:val="0049379D"/>
    <w:rsid w:val="004A2BE9"/>
    <w:rsid w:val="004A4864"/>
    <w:rsid w:val="004A635E"/>
    <w:rsid w:val="004B3C16"/>
    <w:rsid w:val="004C2008"/>
    <w:rsid w:val="004C5BF1"/>
    <w:rsid w:val="004C7380"/>
    <w:rsid w:val="004D5228"/>
    <w:rsid w:val="004E1FD0"/>
    <w:rsid w:val="004E382F"/>
    <w:rsid w:val="004E545C"/>
    <w:rsid w:val="004E58C5"/>
    <w:rsid w:val="004F3A3D"/>
    <w:rsid w:val="005007B9"/>
    <w:rsid w:val="005019F9"/>
    <w:rsid w:val="005102C7"/>
    <w:rsid w:val="00510B45"/>
    <w:rsid w:val="005130DF"/>
    <w:rsid w:val="00521B02"/>
    <w:rsid w:val="00523CD2"/>
    <w:rsid w:val="00524577"/>
    <w:rsid w:val="00535472"/>
    <w:rsid w:val="0054204B"/>
    <w:rsid w:val="005509AA"/>
    <w:rsid w:val="00553ABB"/>
    <w:rsid w:val="00556F85"/>
    <w:rsid w:val="0055724D"/>
    <w:rsid w:val="00557AD4"/>
    <w:rsid w:val="005608D4"/>
    <w:rsid w:val="00575490"/>
    <w:rsid w:val="005816A0"/>
    <w:rsid w:val="00583296"/>
    <w:rsid w:val="0058329F"/>
    <w:rsid w:val="00587A06"/>
    <w:rsid w:val="00590732"/>
    <w:rsid w:val="00593278"/>
    <w:rsid w:val="00596E18"/>
    <w:rsid w:val="005A1CAF"/>
    <w:rsid w:val="005A6CFD"/>
    <w:rsid w:val="005B2DFD"/>
    <w:rsid w:val="005B2F62"/>
    <w:rsid w:val="005B4F5F"/>
    <w:rsid w:val="005B52E4"/>
    <w:rsid w:val="005B60A3"/>
    <w:rsid w:val="005C0814"/>
    <w:rsid w:val="005C2DE2"/>
    <w:rsid w:val="005C6015"/>
    <w:rsid w:val="005C60EE"/>
    <w:rsid w:val="005C6459"/>
    <w:rsid w:val="005D1EAE"/>
    <w:rsid w:val="005D3385"/>
    <w:rsid w:val="005D76D9"/>
    <w:rsid w:val="005F04FF"/>
    <w:rsid w:val="005F4233"/>
    <w:rsid w:val="005F4EB5"/>
    <w:rsid w:val="005F7517"/>
    <w:rsid w:val="005F79AC"/>
    <w:rsid w:val="006016D7"/>
    <w:rsid w:val="00601F2A"/>
    <w:rsid w:val="006050B5"/>
    <w:rsid w:val="0061077E"/>
    <w:rsid w:val="00616AD9"/>
    <w:rsid w:val="0062083B"/>
    <w:rsid w:val="00621778"/>
    <w:rsid w:val="00625E58"/>
    <w:rsid w:val="0062718A"/>
    <w:rsid w:val="00627B35"/>
    <w:rsid w:val="0063391C"/>
    <w:rsid w:val="00633B2F"/>
    <w:rsid w:val="00635ECD"/>
    <w:rsid w:val="006365AC"/>
    <w:rsid w:val="006438B8"/>
    <w:rsid w:val="0065014A"/>
    <w:rsid w:val="00650BEE"/>
    <w:rsid w:val="006517DA"/>
    <w:rsid w:val="00652EBB"/>
    <w:rsid w:val="006551E4"/>
    <w:rsid w:val="00660E43"/>
    <w:rsid w:val="00660F27"/>
    <w:rsid w:val="0066109D"/>
    <w:rsid w:val="00664297"/>
    <w:rsid w:val="00666D82"/>
    <w:rsid w:val="0066741E"/>
    <w:rsid w:val="006718C5"/>
    <w:rsid w:val="00674F94"/>
    <w:rsid w:val="00676085"/>
    <w:rsid w:val="006776F8"/>
    <w:rsid w:val="00684FC3"/>
    <w:rsid w:val="00693266"/>
    <w:rsid w:val="00693C6C"/>
    <w:rsid w:val="0069472B"/>
    <w:rsid w:val="00694FCF"/>
    <w:rsid w:val="006A7030"/>
    <w:rsid w:val="006B023D"/>
    <w:rsid w:val="006B3B79"/>
    <w:rsid w:val="006C0093"/>
    <w:rsid w:val="006C04C5"/>
    <w:rsid w:val="006C0929"/>
    <w:rsid w:val="006C5152"/>
    <w:rsid w:val="006D0346"/>
    <w:rsid w:val="006D0372"/>
    <w:rsid w:val="006D313D"/>
    <w:rsid w:val="006D33CB"/>
    <w:rsid w:val="006D7A82"/>
    <w:rsid w:val="006E529B"/>
    <w:rsid w:val="006E59D0"/>
    <w:rsid w:val="006F0CA1"/>
    <w:rsid w:val="006F57C2"/>
    <w:rsid w:val="006F647A"/>
    <w:rsid w:val="00700B31"/>
    <w:rsid w:val="007027CE"/>
    <w:rsid w:val="00706621"/>
    <w:rsid w:val="00712B71"/>
    <w:rsid w:val="00716E1D"/>
    <w:rsid w:val="00723CE8"/>
    <w:rsid w:val="007241E4"/>
    <w:rsid w:val="00731A00"/>
    <w:rsid w:val="00733CC7"/>
    <w:rsid w:val="00734517"/>
    <w:rsid w:val="00736BC4"/>
    <w:rsid w:val="007374C7"/>
    <w:rsid w:val="00744D53"/>
    <w:rsid w:val="00745295"/>
    <w:rsid w:val="00751116"/>
    <w:rsid w:val="007517DD"/>
    <w:rsid w:val="00751E51"/>
    <w:rsid w:val="00752347"/>
    <w:rsid w:val="00756825"/>
    <w:rsid w:val="00756DBB"/>
    <w:rsid w:val="007576EC"/>
    <w:rsid w:val="00773CA1"/>
    <w:rsid w:val="00780FF4"/>
    <w:rsid w:val="00781975"/>
    <w:rsid w:val="00786644"/>
    <w:rsid w:val="00787E90"/>
    <w:rsid w:val="00792071"/>
    <w:rsid w:val="00795A36"/>
    <w:rsid w:val="007964C5"/>
    <w:rsid w:val="007A2377"/>
    <w:rsid w:val="007A5501"/>
    <w:rsid w:val="007A76E4"/>
    <w:rsid w:val="007B03C5"/>
    <w:rsid w:val="007B3109"/>
    <w:rsid w:val="007B42E3"/>
    <w:rsid w:val="007C20A1"/>
    <w:rsid w:val="007C2C2A"/>
    <w:rsid w:val="007C3982"/>
    <w:rsid w:val="007C7C7A"/>
    <w:rsid w:val="007D33B9"/>
    <w:rsid w:val="007D4F0C"/>
    <w:rsid w:val="007D643C"/>
    <w:rsid w:val="007E499A"/>
    <w:rsid w:val="007E4E31"/>
    <w:rsid w:val="007E56D7"/>
    <w:rsid w:val="007E5981"/>
    <w:rsid w:val="007E5F38"/>
    <w:rsid w:val="007F1B0A"/>
    <w:rsid w:val="007F5200"/>
    <w:rsid w:val="007F532B"/>
    <w:rsid w:val="008019C2"/>
    <w:rsid w:val="00802926"/>
    <w:rsid w:val="00811747"/>
    <w:rsid w:val="00820548"/>
    <w:rsid w:val="008240C4"/>
    <w:rsid w:val="00826EAD"/>
    <w:rsid w:val="00833AE5"/>
    <w:rsid w:val="00837C50"/>
    <w:rsid w:val="00841342"/>
    <w:rsid w:val="00841AE6"/>
    <w:rsid w:val="0084772B"/>
    <w:rsid w:val="00847BAD"/>
    <w:rsid w:val="008538E0"/>
    <w:rsid w:val="00854016"/>
    <w:rsid w:val="00855281"/>
    <w:rsid w:val="008559C6"/>
    <w:rsid w:val="0085652E"/>
    <w:rsid w:val="0085741D"/>
    <w:rsid w:val="00857DFC"/>
    <w:rsid w:val="0087219B"/>
    <w:rsid w:val="008779DC"/>
    <w:rsid w:val="0088072B"/>
    <w:rsid w:val="00881FDA"/>
    <w:rsid w:val="008826BF"/>
    <w:rsid w:val="00882BB1"/>
    <w:rsid w:val="0088632D"/>
    <w:rsid w:val="0089379C"/>
    <w:rsid w:val="0089793E"/>
    <w:rsid w:val="008A1C6A"/>
    <w:rsid w:val="008A46D3"/>
    <w:rsid w:val="008A5B30"/>
    <w:rsid w:val="008A6D6F"/>
    <w:rsid w:val="008B0A1B"/>
    <w:rsid w:val="008B362D"/>
    <w:rsid w:val="008C3242"/>
    <w:rsid w:val="008C73A5"/>
    <w:rsid w:val="008D0D5F"/>
    <w:rsid w:val="008D6674"/>
    <w:rsid w:val="008E046A"/>
    <w:rsid w:val="008E0B22"/>
    <w:rsid w:val="008E0CF9"/>
    <w:rsid w:val="008E330C"/>
    <w:rsid w:val="008E53DA"/>
    <w:rsid w:val="008E5ACC"/>
    <w:rsid w:val="008F0AE8"/>
    <w:rsid w:val="008F3D81"/>
    <w:rsid w:val="008F480B"/>
    <w:rsid w:val="008F5C28"/>
    <w:rsid w:val="008F715C"/>
    <w:rsid w:val="00902F76"/>
    <w:rsid w:val="00903A12"/>
    <w:rsid w:val="009060A9"/>
    <w:rsid w:val="00911262"/>
    <w:rsid w:val="009159A6"/>
    <w:rsid w:val="00916895"/>
    <w:rsid w:val="0092240F"/>
    <w:rsid w:val="0092353C"/>
    <w:rsid w:val="009278BB"/>
    <w:rsid w:val="00930602"/>
    <w:rsid w:val="009316E1"/>
    <w:rsid w:val="0093498C"/>
    <w:rsid w:val="0093556A"/>
    <w:rsid w:val="00935D8E"/>
    <w:rsid w:val="0093792C"/>
    <w:rsid w:val="009449F2"/>
    <w:rsid w:val="0095525B"/>
    <w:rsid w:val="009600AE"/>
    <w:rsid w:val="009609BB"/>
    <w:rsid w:val="00960DA8"/>
    <w:rsid w:val="00971BD4"/>
    <w:rsid w:val="00971E13"/>
    <w:rsid w:val="00973331"/>
    <w:rsid w:val="00975C99"/>
    <w:rsid w:val="00976D98"/>
    <w:rsid w:val="0098753D"/>
    <w:rsid w:val="00991EFE"/>
    <w:rsid w:val="009944B2"/>
    <w:rsid w:val="00996401"/>
    <w:rsid w:val="009A0585"/>
    <w:rsid w:val="009A3AE1"/>
    <w:rsid w:val="009A4C72"/>
    <w:rsid w:val="009A63DE"/>
    <w:rsid w:val="009B12CB"/>
    <w:rsid w:val="009B21B3"/>
    <w:rsid w:val="009B2503"/>
    <w:rsid w:val="009B2BC8"/>
    <w:rsid w:val="009B4994"/>
    <w:rsid w:val="009B5EEF"/>
    <w:rsid w:val="009C0761"/>
    <w:rsid w:val="009C0C73"/>
    <w:rsid w:val="009C2A00"/>
    <w:rsid w:val="009D485A"/>
    <w:rsid w:val="009D49B7"/>
    <w:rsid w:val="009D6000"/>
    <w:rsid w:val="009D7E02"/>
    <w:rsid w:val="009E531B"/>
    <w:rsid w:val="00A03709"/>
    <w:rsid w:val="00A03FCB"/>
    <w:rsid w:val="00A0732F"/>
    <w:rsid w:val="00A11B07"/>
    <w:rsid w:val="00A14F87"/>
    <w:rsid w:val="00A1689E"/>
    <w:rsid w:val="00A16961"/>
    <w:rsid w:val="00A35FB9"/>
    <w:rsid w:val="00A45CC4"/>
    <w:rsid w:val="00A50674"/>
    <w:rsid w:val="00A521C2"/>
    <w:rsid w:val="00A52BA1"/>
    <w:rsid w:val="00A5307F"/>
    <w:rsid w:val="00A56B46"/>
    <w:rsid w:val="00A608EB"/>
    <w:rsid w:val="00A6139D"/>
    <w:rsid w:val="00A66236"/>
    <w:rsid w:val="00A67D00"/>
    <w:rsid w:val="00A7082E"/>
    <w:rsid w:val="00A80084"/>
    <w:rsid w:val="00A811EC"/>
    <w:rsid w:val="00A82115"/>
    <w:rsid w:val="00A84FB3"/>
    <w:rsid w:val="00A868BA"/>
    <w:rsid w:val="00A86EF8"/>
    <w:rsid w:val="00A96A1E"/>
    <w:rsid w:val="00AA76E2"/>
    <w:rsid w:val="00AA78C3"/>
    <w:rsid w:val="00AB3607"/>
    <w:rsid w:val="00AB64CE"/>
    <w:rsid w:val="00AB7E95"/>
    <w:rsid w:val="00AC63C2"/>
    <w:rsid w:val="00AD1ABA"/>
    <w:rsid w:val="00AD23AE"/>
    <w:rsid w:val="00AD74C6"/>
    <w:rsid w:val="00AE509F"/>
    <w:rsid w:val="00AF2DD2"/>
    <w:rsid w:val="00AF3755"/>
    <w:rsid w:val="00AF4D65"/>
    <w:rsid w:val="00AF67C3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14F"/>
    <w:rsid w:val="00B32A2E"/>
    <w:rsid w:val="00B32BCC"/>
    <w:rsid w:val="00B34B5F"/>
    <w:rsid w:val="00B42611"/>
    <w:rsid w:val="00B4472E"/>
    <w:rsid w:val="00B57FBD"/>
    <w:rsid w:val="00B60B09"/>
    <w:rsid w:val="00B636B2"/>
    <w:rsid w:val="00B6458C"/>
    <w:rsid w:val="00B656BD"/>
    <w:rsid w:val="00B7159F"/>
    <w:rsid w:val="00B73A3A"/>
    <w:rsid w:val="00B8025E"/>
    <w:rsid w:val="00B83677"/>
    <w:rsid w:val="00B84C1A"/>
    <w:rsid w:val="00B90F18"/>
    <w:rsid w:val="00B953CC"/>
    <w:rsid w:val="00B96B0E"/>
    <w:rsid w:val="00B979C3"/>
    <w:rsid w:val="00BA07A6"/>
    <w:rsid w:val="00BA19C5"/>
    <w:rsid w:val="00BA75E6"/>
    <w:rsid w:val="00BB0519"/>
    <w:rsid w:val="00BB0D87"/>
    <w:rsid w:val="00BB5E77"/>
    <w:rsid w:val="00BB77A9"/>
    <w:rsid w:val="00BC1BD4"/>
    <w:rsid w:val="00BC7616"/>
    <w:rsid w:val="00BD280F"/>
    <w:rsid w:val="00BD3515"/>
    <w:rsid w:val="00BD35E5"/>
    <w:rsid w:val="00BD71B2"/>
    <w:rsid w:val="00BD7922"/>
    <w:rsid w:val="00BE2595"/>
    <w:rsid w:val="00BE3B51"/>
    <w:rsid w:val="00BF229B"/>
    <w:rsid w:val="00BF2F24"/>
    <w:rsid w:val="00BF3707"/>
    <w:rsid w:val="00BF50A7"/>
    <w:rsid w:val="00C02A54"/>
    <w:rsid w:val="00C04097"/>
    <w:rsid w:val="00C0545F"/>
    <w:rsid w:val="00C0623D"/>
    <w:rsid w:val="00C06D01"/>
    <w:rsid w:val="00C06FEF"/>
    <w:rsid w:val="00C10185"/>
    <w:rsid w:val="00C10CEB"/>
    <w:rsid w:val="00C12DF9"/>
    <w:rsid w:val="00C137BE"/>
    <w:rsid w:val="00C14921"/>
    <w:rsid w:val="00C1593E"/>
    <w:rsid w:val="00C22D3F"/>
    <w:rsid w:val="00C25CA3"/>
    <w:rsid w:val="00C43CF0"/>
    <w:rsid w:val="00C44EE5"/>
    <w:rsid w:val="00C456E0"/>
    <w:rsid w:val="00C46107"/>
    <w:rsid w:val="00C47BE8"/>
    <w:rsid w:val="00C5174E"/>
    <w:rsid w:val="00C5294C"/>
    <w:rsid w:val="00C55EE8"/>
    <w:rsid w:val="00C60120"/>
    <w:rsid w:val="00C61DAD"/>
    <w:rsid w:val="00C6215B"/>
    <w:rsid w:val="00C64774"/>
    <w:rsid w:val="00C70195"/>
    <w:rsid w:val="00C725FD"/>
    <w:rsid w:val="00C750E0"/>
    <w:rsid w:val="00C822E8"/>
    <w:rsid w:val="00C823AF"/>
    <w:rsid w:val="00C85B25"/>
    <w:rsid w:val="00C86F73"/>
    <w:rsid w:val="00C909C1"/>
    <w:rsid w:val="00C92DA3"/>
    <w:rsid w:val="00CA214D"/>
    <w:rsid w:val="00CA29DB"/>
    <w:rsid w:val="00CA66E6"/>
    <w:rsid w:val="00CB0004"/>
    <w:rsid w:val="00CB1505"/>
    <w:rsid w:val="00CB2677"/>
    <w:rsid w:val="00CC4C6A"/>
    <w:rsid w:val="00CC4D3E"/>
    <w:rsid w:val="00CD3CAE"/>
    <w:rsid w:val="00CD4182"/>
    <w:rsid w:val="00CD4370"/>
    <w:rsid w:val="00CD4A64"/>
    <w:rsid w:val="00CD5E2A"/>
    <w:rsid w:val="00CD5F24"/>
    <w:rsid w:val="00CE36B9"/>
    <w:rsid w:val="00CE4429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616E"/>
    <w:rsid w:val="00D22497"/>
    <w:rsid w:val="00D22E80"/>
    <w:rsid w:val="00D23FE5"/>
    <w:rsid w:val="00D255E9"/>
    <w:rsid w:val="00D30BF3"/>
    <w:rsid w:val="00D31DC5"/>
    <w:rsid w:val="00D324E1"/>
    <w:rsid w:val="00D32D5A"/>
    <w:rsid w:val="00D333E4"/>
    <w:rsid w:val="00D36262"/>
    <w:rsid w:val="00D36CEC"/>
    <w:rsid w:val="00D41796"/>
    <w:rsid w:val="00D41971"/>
    <w:rsid w:val="00D44621"/>
    <w:rsid w:val="00D4794A"/>
    <w:rsid w:val="00D52921"/>
    <w:rsid w:val="00D5538C"/>
    <w:rsid w:val="00D568BE"/>
    <w:rsid w:val="00D60799"/>
    <w:rsid w:val="00D64321"/>
    <w:rsid w:val="00D66580"/>
    <w:rsid w:val="00D765FF"/>
    <w:rsid w:val="00D76DF2"/>
    <w:rsid w:val="00D91872"/>
    <w:rsid w:val="00D95394"/>
    <w:rsid w:val="00DA00CF"/>
    <w:rsid w:val="00DA3920"/>
    <w:rsid w:val="00DA5773"/>
    <w:rsid w:val="00DA6BA7"/>
    <w:rsid w:val="00DB2501"/>
    <w:rsid w:val="00DC1154"/>
    <w:rsid w:val="00DC3C4A"/>
    <w:rsid w:val="00DD04A3"/>
    <w:rsid w:val="00DD2880"/>
    <w:rsid w:val="00DD5D5D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7DA9"/>
    <w:rsid w:val="00E07F2A"/>
    <w:rsid w:val="00E11CE0"/>
    <w:rsid w:val="00E11FD3"/>
    <w:rsid w:val="00E21643"/>
    <w:rsid w:val="00E22D7D"/>
    <w:rsid w:val="00E26069"/>
    <w:rsid w:val="00E3310E"/>
    <w:rsid w:val="00E336E6"/>
    <w:rsid w:val="00E337AE"/>
    <w:rsid w:val="00E344AF"/>
    <w:rsid w:val="00E367C5"/>
    <w:rsid w:val="00E435F1"/>
    <w:rsid w:val="00E43FD9"/>
    <w:rsid w:val="00E451D3"/>
    <w:rsid w:val="00E46743"/>
    <w:rsid w:val="00E51140"/>
    <w:rsid w:val="00E5142C"/>
    <w:rsid w:val="00E53E5B"/>
    <w:rsid w:val="00E56474"/>
    <w:rsid w:val="00E603AA"/>
    <w:rsid w:val="00E63DD5"/>
    <w:rsid w:val="00E6604B"/>
    <w:rsid w:val="00E716CA"/>
    <w:rsid w:val="00E77E60"/>
    <w:rsid w:val="00E85CB5"/>
    <w:rsid w:val="00E864D1"/>
    <w:rsid w:val="00E86A79"/>
    <w:rsid w:val="00E86D13"/>
    <w:rsid w:val="00E9519F"/>
    <w:rsid w:val="00EA05E5"/>
    <w:rsid w:val="00EA1A2B"/>
    <w:rsid w:val="00EA57DB"/>
    <w:rsid w:val="00EA65BA"/>
    <w:rsid w:val="00EB3D36"/>
    <w:rsid w:val="00EC4B86"/>
    <w:rsid w:val="00EC793C"/>
    <w:rsid w:val="00ED528C"/>
    <w:rsid w:val="00ED7547"/>
    <w:rsid w:val="00ED7738"/>
    <w:rsid w:val="00EE5B40"/>
    <w:rsid w:val="00EE63BB"/>
    <w:rsid w:val="00EE66DF"/>
    <w:rsid w:val="00EF1623"/>
    <w:rsid w:val="00EF50B1"/>
    <w:rsid w:val="00F05E8E"/>
    <w:rsid w:val="00F06168"/>
    <w:rsid w:val="00F11433"/>
    <w:rsid w:val="00F213EF"/>
    <w:rsid w:val="00F21ED0"/>
    <w:rsid w:val="00F22CF5"/>
    <w:rsid w:val="00F260B2"/>
    <w:rsid w:val="00F26DC8"/>
    <w:rsid w:val="00F26ECD"/>
    <w:rsid w:val="00F32DD3"/>
    <w:rsid w:val="00F3751E"/>
    <w:rsid w:val="00F44886"/>
    <w:rsid w:val="00F46389"/>
    <w:rsid w:val="00F477F5"/>
    <w:rsid w:val="00F47F87"/>
    <w:rsid w:val="00F556FB"/>
    <w:rsid w:val="00F558B2"/>
    <w:rsid w:val="00F56A78"/>
    <w:rsid w:val="00F60F6C"/>
    <w:rsid w:val="00F6257B"/>
    <w:rsid w:val="00F73937"/>
    <w:rsid w:val="00F739EB"/>
    <w:rsid w:val="00F75208"/>
    <w:rsid w:val="00F8326A"/>
    <w:rsid w:val="00F853FB"/>
    <w:rsid w:val="00F86C34"/>
    <w:rsid w:val="00F90313"/>
    <w:rsid w:val="00F9111A"/>
    <w:rsid w:val="00F9634F"/>
    <w:rsid w:val="00FA0527"/>
    <w:rsid w:val="00FA1366"/>
    <w:rsid w:val="00FA23B7"/>
    <w:rsid w:val="00FA7697"/>
    <w:rsid w:val="00FB04B7"/>
    <w:rsid w:val="00FB23D8"/>
    <w:rsid w:val="00FB3900"/>
    <w:rsid w:val="00FB5DA9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5D45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uiPriority w:val="59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Tijeloteksta3" w:type="paragraph">
    <w:name w:val="Body Text 3"/>
    <w:basedOn w:val="Normal"/>
    <w:link w:val="Tijeloteksta3Char"/>
    <w:unhideWhenUsed/>
    <w:rsid w:val="004E382F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0"/>
      <w:szCs w:val="20"/>
    </w:rPr>
  </w:style>
  <w:style w:customStyle="true" w:styleId="Tijeloteksta3Char" w:type="character">
    <w:name w:val="Tijelo teksta 3 Char"/>
    <w:basedOn w:val="Zadanifontodlomka"/>
    <w:link w:val="Tijeloteksta3"/>
    <w:rsid w:val="004E382F"/>
    <w:rPr>
      <w:b/>
    </w:rPr>
  </w:style>
  <w:style w:styleId="Bezproreda" w:type="paragraph">
    <w:name w:val="No Spacing"/>
    <w:uiPriority w:val="1"/>
    <w:qFormat/>
    <w:rsid w:val="004E382F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E382F"/>
    <w:pPr>
      <w:ind w:left="720"/>
      <w:contextualSpacing/>
    </w:pPr>
    <w:rPr>
      <w:sz w:val="20"/>
      <w:szCs w:val="20"/>
    </w:rPr>
  </w:style>
  <w:style w:customStyle="true" w:styleId="TableParagraph" w:type="paragraph">
    <w:name w:val="Table Paragraph"/>
    <w:basedOn w:val="Normal"/>
    <w:uiPriority w:val="1"/>
    <w:qFormat/>
    <w:rsid w:val="004E382F"/>
    <w:pPr>
      <w:widowControl w:val="false"/>
    </w:pPr>
    <w:rPr>
      <w:rFonts w:eastAsia="Calibri" w:hAnsi="Calibri" w:ascii="Calibri"/>
      <w:sz w:val="22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FA1366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FA1366"/>
    <w:rPr>
      <w:sz w:val="24"/>
      <w:szCs w:val="24"/>
    </w:rPr>
  </w:style>
  <w:style w:customStyle="true" w:styleId="TableContents" w:type="paragraph">
    <w:name w:val="Table Contents"/>
    <w:basedOn w:val="Normal"/>
    <w:rsid w:val="00C61DAD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</w:rPr>
  </w:style>
  <w:style w:customStyle="true" w:styleId="Standard" w:type="paragraph">
    <w:name w:val="Standard"/>
    <w:rsid w:val="00C61DAD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16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16A0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816A0"/>
    <w:rPr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816A0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816A0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uiPriority w:val="59"/>
    <w:rsid w:val="003B7106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Tijeloteksta3" w:type="paragraph">
    <w:name w:val="Body Text 3"/>
    <w:basedOn w:val="Normal"/>
    <w:link w:val="Tijeloteksta3Char"/>
    <w:unhideWhenUsed/>
    <w:rsid w:val="004E382F"/>
    <w:pPr>
      <w:widowControl w:val="0"/>
      <w:overflowPunct w:val="0"/>
      <w:autoSpaceDE w:val="0"/>
      <w:autoSpaceDN w:val="0"/>
      <w:adjustRightInd w:val="0"/>
      <w:jc w:val="center"/>
    </w:pPr>
    <w:rPr>
      <w:b/>
      <w:sz w:val="20"/>
      <w:szCs w:val="20"/>
    </w:rPr>
  </w:style>
  <w:style w:customStyle="1" w:styleId="Tijeloteksta3Char" w:type="character">
    <w:name w:val="Tijelo teksta 3 Char"/>
    <w:basedOn w:val="Zadanifontodlomka"/>
    <w:link w:val="Tijeloteksta3"/>
    <w:rsid w:val="004E382F"/>
    <w:rPr>
      <w:b/>
    </w:rPr>
  </w:style>
  <w:style w:styleId="Bezproreda" w:type="paragraph">
    <w:name w:val="No Spacing"/>
    <w:uiPriority w:val="1"/>
    <w:qFormat/>
    <w:rsid w:val="004E382F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E382F"/>
    <w:pPr>
      <w:ind w:left="720"/>
      <w:contextualSpacing/>
    </w:pPr>
    <w:rPr>
      <w:sz w:val="20"/>
      <w:szCs w:val="20"/>
    </w:rPr>
  </w:style>
  <w:style w:customStyle="1" w:styleId="TableParagraph" w:type="paragraph">
    <w:name w:val="Table Paragraph"/>
    <w:basedOn w:val="Normal"/>
    <w:uiPriority w:val="1"/>
    <w:qFormat/>
    <w:rsid w:val="004E382F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FA1366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FA1366"/>
    <w:rPr>
      <w:sz w:val="24"/>
      <w:szCs w:val="24"/>
    </w:rPr>
  </w:style>
  <w:style w:customStyle="1" w:styleId="TableContents" w:type="paragraph">
    <w:name w:val="Table Contents"/>
    <w:basedOn w:val="Normal"/>
    <w:rsid w:val="00C61DAD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</w:rPr>
  </w:style>
  <w:style w:customStyle="1" w:styleId="Standard" w:type="paragraph">
    <w:name w:val="Standard"/>
    <w:rsid w:val="00C61DAD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16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16A0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816A0"/>
    <w:rPr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816A0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816A0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2683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593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92</izvorni_sadrzaj>
    <derivirana_varijabla naziv="DomainObject.Prostorija.Naziv_1">Soba UZ II 92</derivirana_varijabla>
  </DomainObject.Prostorija.Naziv>
  <DomainObject.Prostorija.Oznaka>
    <izvorni_sadrzaj>UZ II 92</izvorni_sadrzaj>
    <derivirana_varijabla naziv="DomainObject.Prostorija.Oznaka_1">UZ II 92</derivirana_varijabla>
  </DomainObject.Prostorija.Oznaka>
  <DomainObject.Obrazlozenje>
    <izvorni_sadrzaj/>
    <derivirana_varijabla naziv="DomainObject.Obrazlozenje_1"/>
  </DomainObject.Obrazlozenje>
  <DomainObject.StvarniPocetakDatum>
    <izvorni_sadrzaj>17. svibnja 2018.</izvorni_sadrzaj>
    <derivirana_varijabla naziv="DomainObject.StvarniPocetakDatum_1">17. svibnja 2018.</derivirana_varijabla>
  </DomainObject.StvarniPocetakDatum>
  <DomainObject.StvarniZavrsetakDatum>
    <izvorni_sadrzaj>17. svibnja 2018.</izvorni_sadrzaj>
    <derivirana_varijabla naziv="DomainObject.StvarniZavrsetakDatum_1">17. svibnja 2018.</derivirana_varijabla>
  </DomainObject.StvarniZavrsetakDatum>
  <DomainObject.PlaniraniZavrsetakDatum>
    <izvorni_sadrzaj>17. svibnja 2018.</izvorni_sadrzaj>
    <derivirana_varijabla naziv="DomainObject.PlaniraniZavrsetakDatum_1">17. svibnja 2018.</derivirana_varijabla>
  </DomainObject.PlaniraniZavrsetakDatum>
  <DomainObject.PlaniraniPocetakDatum>
    <izvorni_sadrzaj>17. svibnja 2018.</izvorni_sadrzaj>
    <derivirana_varijabla naziv="DomainObject.PlaniraniPocetakDatum_1">17. svibnja 2018.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11:30</izvorni_sadrzaj>
    <derivirana_varijabla naziv="DomainObject.StvarniZavrsetakVrijeme_1">11:30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svibnja 2018.</izvorni_sadrzaj>
    <derivirana_varijabla naziv="DomainObject.Zapisnik.DatumKreiranja_1">17.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St-2535/2017-57</izvorni_sadrzaj>
    <derivirana_varijabla naziv="DomainObject.Zapisnik.Oznaka_1">St-2535/2017-57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2535</izvorni_sadrzaj>
    <derivirana_varijabla naziv="DomainObject.Predmet.Broj_1">2535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2017.</izvorni_sadrzaj>
    <derivirana_varijabla naziv="DomainObject.Predmet.DatumOsnivanja_1">15.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</izvorni_sadrzaj>
    <derivirana_varijabla naziv="DomainObject.Predmet.Opis_1">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St-2535/2017</izvorni_sadrzaj>
    <derivirana_varijabla naziv="DomainObject.Predmet.OznakaBroj_1">St-2535/2017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I.G.K. RECIKLAŽA d.o.o.</izvorni_sadrzaj>
    <derivirana_varijabla naziv="DomainObject.Predmet.ProtustrankaFormated_1">  I.G.K. RECIKLAŽA d.o.o.</derivirana_varijabla>
  </DomainObject.Predmet.ProtustrankaFormated>
  <DomainObject.Predmet.ProtustrankaFormatedOIB>
    <izvorni_sadrzaj>  I.G.K. RECIKLAŽA d.o.o., OIB 93620583263</izvorni_sadrzaj>
    <derivirana_varijabla naziv="DomainObject.Predmet.ProtustrankaFormatedOIB_1">  I.G.K. RECIKLAŽA d.o.o., OIB 93620583263</derivirana_varijabla>
  </DomainObject.Predmet.ProtustrankaFormatedOIB>
  <DomainObject.Predmet.ProtustrankaFormatedWithAdress>
    <izvorni_sadrzaj> I.G.K. RECIKLAŽA d.o.o., Božidara Adžije 2, 44000 Sisak</izvorni_sadrzaj>
    <derivirana_varijabla naziv="DomainObject.Predmet.ProtustrankaFormatedWithAdress_1"> I.G.K. RECIKLAŽA d.o.o., Božidara Adžije 2, 44000 Sisak</derivirana_varijabla>
  </DomainObject.Predmet.ProtustrankaFormatedWithAdress>
  <DomainObject.Predmet.ProtustrankaFormatedWithAdressOIB>
    <izvorni_sadrzaj> I.G.K. RECIKLAŽA d.o.o., OIB 93620583263, Božidara Adžije 2, 44000 Sisak</izvorni_sadrzaj>
    <derivirana_varijabla naziv="DomainObject.Predmet.ProtustrankaFormatedWithAdressOIB_1"> I.G.K. RECIKLAŽA d.o.o., OIB 93620583263, Božidara Adžije 2, 44000 Sisak</derivirana_varijabla>
  </DomainObject.Predmet.ProtustrankaFormatedWithAdressOIB>
  <DomainObject.Predmet.ProtustrankaWithAdress>
    <izvorni_sadrzaj>I.G.K. RECIKLAŽA d.o.o. Božidara Adžije 2, 44000 Sisak</izvorni_sadrzaj>
    <derivirana_varijabla naziv="DomainObject.Predmet.ProtustrankaWithAdress_1">I.G.K. RECIKLAŽA d.o.o. Božidara Adžije 2, 44000 Sisak</derivirana_varijabla>
  </DomainObject.Predmet.ProtustrankaWithAdress>
  <DomainObject.Predmet.ProtustrankaWithAdressOIB>
    <izvorni_sadrzaj>I.G.K. RECIKLAŽA d.o.o., OIB 93620583263, Božidara Adžije 2, 44000 Sisak</izvorni_sadrzaj>
    <derivirana_varijabla naziv="DomainObject.Predmet.ProtustrankaWithAdressOIB_1">I.G.K. RECIKLAŽA d.o.o., OIB 93620583263, Božidara Adžije 2, 44000 Sisak</derivirana_varijabla>
  </DomainObject.Predmet.ProtustrankaWithAdressOIB>
  <DomainObject.Predmet.ProtustrankaNazivFormated>
    <izvorni_sadrzaj>I.G.K. RECIKLAŽA d.o.o.</izvorni_sadrzaj>
    <derivirana_varijabla naziv="DomainObject.Predmet.ProtustrankaNazivFormated_1">I.G.K. RECIKLAŽA d.o.o.</derivirana_varijabla>
  </DomainObject.Predmet.ProtustrankaNazivFormated>
  <DomainObject.Predmet.ProtustrankaNazivFormatedOIB>
    <izvorni_sadrzaj>I.G.K. RECIKLAŽA d.o.o., OIB 93620583263</izvorni_sadrzaj>
    <derivirana_varijabla naziv="DomainObject.Predmet.ProtustrankaNazivFormatedOIB_1">I.G.K. RECIKLAŽA d.o.o., OIB 93620583263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I.G.K. RECIKLAŽA d.o.o.</izvorni_sadrzaj>
    <derivirana_varijabla naziv="DomainObject.Predmet.StrankaFormated_1">  I.G.K. RECIKLAŽA d.o.o.</derivirana_varijabla>
  </DomainObject.Predmet.StrankaFormated>
  <DomainObject.Predmet.StrankaFormatedOIB>
    <izvorni_sadrzaj>  I.G.K. RECIKLAŽA d.o.o., OIB 93620583263</izvorni_sadrzaj>
    <derivirana_varijabla naziv="DomainObject.Predmet.StrankaFormatedOIB_1">  I.G.K. RECIKLAŽA d.o.o., OIB 93620583263</derivirana_varijabla>
  </DomainObject.Predmet.StrankaFormatedOIB>
  <DomainObject.Predmet.StrankaFormatedWithAdress>
    <izvorni_sadrzaj> I.G.K. RECIKLAŽA d.o.o., Božidara Adžije 2, 44000 Sisak</izvorni_sadrzaj>
    <derivirana_varijabla naziv="DomainObject.Predmet.StrankaFormatedWithAdress_1"> I.G.K. RECIKLAŽA d.o.o., Božidara Adžije 2, 44000 Sisak</derivirana_varijabla>
  </DomainObject.Predmet.StrankaFormatedWithAdress>
  <DomainObject.Predmet.StrankaFormatedWithAdressOIB>
    <izvorni_sadrzaj> I.G.K. RECIKLAŽA d.o.o., OIB 93620583263, Božidara Adžije 2, 44000 Sisak</izvorni_sadrzaj>
    <derivirana_varijabla naziv="DomainObject.Predmet.StrankaFormatedWithAdressOIB_1"> I.G.K. RECIKLAŽA d.o.o., OIB 93620583263, Božidara Adžije 2, 44000 Sisak</derivirana_varijabla>
  </DomainObject.Predmet.StrankaFormatedWithAdressOIB>
  <DomainObject.Predmet.StrankaWithAdress>
    <izvorni_sadrzaj>I.G.K. RECIKLAŽA d.o.o. Božidara Adžije 2,44000 Sisak</izvorni_sadrzaj>
    <derivirana_varijabla naziv="DomainObject.Predmet.StrankaWithAdress_1">I.G.K. RECIKLAŽA d.o.o. Božidara Adžije 2,44000 Sisak</derivirana_varijabla>
  </DomainObject.Predmet.StrankaWithAdress>
  <DomainObject.Predmet.StrankaWithAdressOIB>
    <izvorni_sadrzaj>I.G.K. RECIKLAŽA d.o.o., OIB 93620583263, Božidara Adžije 2,44000 Sisak</izvorni_sadrzaj>
    <derivirana_varijabla naziv="DomainObject.Predmet.StrankaWithAdressOIB_1">I.G.K. RECIKLAŽA d.o.o., OIB 93620583263, Božidara Adžije 2,44000 Sisak</derivirana_varijabla>
  </DomainObject.Predmet.StrankaWithAdressOIB>
  <DomainObject.Predmet.StrankaNazivFormated>
    <izvorni_sadrzaj>I.G.K. RECIKLAŽA d.o.o.</izvorni_sadrzaj>
    <derivirana_varijabla naziv="DomainObject.Predmet.StrankaNazivFormated_1">I.G.K. RECIKLAŽA d.o.o.</derivirana_varijabla>
  </DomainObject.Predmet.StrankaNazivFormated>
  <DomainObject.Predmet.StrankaNazivFormatedOIB>
    <izvorni_sadrzaj>I.G.K. RECIKLAŽA d.o.o., OIB 93620583263</izvorni_sadrzaj>
    <derivirana_varijabla naziv="DomainObject.Predmet.StrankaNazivFormatedOIB_1">I.G.K. RECIKLAŽA d.o.o., OIB 93620583263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I.G.K. RECIKLAŽA d.o.o.</item>
    </izvorni_sadrzaj>
    <derivirana_varijabla naziv="DomainObject.Predmet.StrankaListFormated_1">
      <item>I.G.K. RECIKLAŽA d.o.o.</item>
    </derivirana_varijabla>
  </DomainObject.Predmet.StrankaListFormated>
  <DomainObject.Predmet.StrankaListFormatedOIB>
    <izvorni_sadrzaj>
      <item>I.G.K. RECIKLAŽA d.o.o., OIB 93620583263</item>
    </izvorni_sadrzaj>
    <derivirana_varijabla naziv="DomainObject.Predmet.StrankaListFormatedOIB_1">
      <item>I.G.K. RECIKLAŽA d.o.o., OIB 93620583263</item>
    </derivirana_varijabla>
  </DomainObject.Predmet.StrankaListFormatedOIB>
  <DomainObject.Predmet.StrankaListFormatedWithAdress>
    <izvorni_sadrzaj>
      <item>I.G.K. RECIKLAŽA d.o.o., Božidara Adžije 2, 44000 Sisak</item>
    </izvorni_sadrzaj>
    <derivirana_varijabla naziv="DomainObject.Predmet.StrankaListFormatedWithAdress_1">
      <item>I.G.K. RECIKLAŽA d.o.o., Božidara Adžije 2, 44000 Sisak</item>
    </derivirana_varijabla>
  </DomainObject.Predmet.StrankaListFormatedWithAdress>
  <DomainObject.Predmet.StrankaListFormatedWithAdressOIB>
    <izvorni_sadrzaj>
      <item>I.G.K. RECIKLAŽA d.o.o., OIB 93620583263, Božidara Adžije 2, 44000 Sisak</item>
    </izvorni_sadrzaj>
    <derivirana_varijabla naziv="DomainObject.Predmet.StrankaListFormatedWithAdressOIB_1">
      <item>I.G.K. RECIKLAŽA d.o.o., OIB 93620583263, Božidara Adžije 2, 44000 Sisak</item>
    </derivirana_varijabla>
  </DomainObject.Predmet.StrankaListFormatedWithAdressOIB>
  <DomainObject.Predmet.StrankaListNazivFormated>
    <izvorni_sadrzaj>
      <item>I.G.K. RECIKLAŽA d.o.o.</item>
    </izvorni_sadrzaj>
    <derivirana_varijabla naziv="DomainObject.Predmet.StrankaListNazivFormated_1">
      <item>I.G.K. RECIKLAŽA d.o.o.</item>
    </derivirana_varijabla>
  </DomainObject.Predmet.StrankaListNazivFormated>
  <DomainObject.Predmet.StrankaListNazivFormatedOIB>
    <izvorni_sadrzaj>
      <item>I.G.K. RECIKLAŽA d.o.o., OIB 93620583263</item>
    </izvorni_sadrzaj>
    <derivirana_varijabla naziv="DomainObject.Predmet.StrankaListNazivFormatedOIB_1">
      <item>I.G.K. RECIKLAŽA d.o.o., OIB 93620583263</item>
    </derivirana_varijabla>
  </DomainObject.Predmet.StrankaListNazivFormatedOIB>
  <DomainObject.Predmet.ProtuStrankaListFormated>
    <izvorni_sadrzaj>
      <item>I.G.K. RECIKLAŽA d.o.o.</item>
    </izvorni_sadrzaj>
    <derivirana_varijabla naziv="DomainObject.Predmet.ProtuStrankaListFormated_1">
      <item>I.G.K. RECIKLAŽA d.o.o.</item>
    </derivirana_varijabla>
  </DomainObject.Predmet.ProtuStrankaListFormated>
  <DomainObject.Predmet.ProtuStrankaListFormatedOIB>
    <izvorni_sadrzaj>
      <item>I.G.K. RECIKLAŽA d.o.o., OIB 93620583263</item>
    </izvorni_sadrzaj>
    <derivirana_varijabla naziv="DomainObject.Predmet.ProtuStrankaListFormatedOIB_1">
      <item>I.G.K. RECIKLAŽA d.o.o., OIB 93620583263</item>
    </derivirana_varijabla>
  </DomainObject.Predmet.ProtuStrankaListFormatedOIB>
  <DomainObject.Predmet.ProtuStrankaListFormatedWithAdress>
    <izvorni_sadrzaj>
      <item>I.G.K. RECIKLAŽA d.o.o., Božidara Adžije 2, 44000 Sisak</item>
    </izvorni_sadrzaj>
    <derivirana_varijabla naziv="DomainObject.Predmet.ProtuStrankaListFormatedWithAdress_1">
      <item>I.G.K. RECIKLAŽA d.o.o., Božidara Adžije 2, 44000 Sisak</item>
    </derivirana_varijabla>
  </DomainObject.Predmet.ProtuStrankaListFormatedWithAdress>
  <DomainObject.Predmet.ProtuStrankaListFormatedWithAdressOIB>
    <izvorni_sadrzaj>
      <item>I.G.K. RECIKLAŽA d.o.o., OIB 93620583263, Božidara Adžije 2, 44000 Sisak</item>
    </izvorni_sadrzaj>
    <derivirana_varijabla naziv="DomainObject.Predmet.ProtuStrankaListFormatedWithAdressOIB_1">
      <item>I.G.K. RECIKLAŽA d.o.o., OIB 93620583263, Božidara Adžije 2, 44000 Sisak</item>
    </derivirana_varijabla>
  </DomainObject.Predmet.ProtuStrankaListFormatedWithAdressOIB>
  <DomainObject.Predmet.ProtuStrankaListNazivFormated>
    <izvorni_sadrzaj>
      <item>I.G.K. RECIKLAŽA d.o.o.</item>
    </izvorni_sadrzaj>
    <derivirana_varijabla naziv="DomainObject.Predmet.ProtuStrankaListNazivFormated_1">
      <item>I.G.K. RECIKLAŽA d.o.o.</item>
    </derivirana_varijabla>
  </DomainObject.Predmet.ProtuStrankaListNazivFormated>
  <DomainObject.Predmet.ProtuStrankaListNazivFormatedOIB>
    <izvorni_sadrzaj>
      <item>I.G.K. RECIKLAŽA d.o.o., OIB 93620583263</item>
    </izvorni_sadrzaj>
    <derivirana_varijabla naziv="DomainObject.Predmet.ProtuStrankaListNazivFormatedOIB_1">
      <item>I.G.K. RECIKLAŽA d.o.o., OIB 93620583263</item>
    </derivirana_varijabla>
  </DomainObject.Predmet.ProtuStrankaListNazivFormatedOIB>
  <DomainObject.Predmet.OstaliListFormated>
    <izvorni_sadrzaj>
      <item>Ivica Knežević</item>
      <item>Duško Koruga</item>
      <item>OD Ilić, Orehovec &amp; partneri</item>
      <item>Odvj. Bariša Pavičić</item>
    </izvorni_sadrzaj>
    <derivirana_varijabla naziv="DomainObject.Predmet.OstaliListFormated_1">
      <item>Ivica Knežević</item>
      <item>Duško Koruga</item>
      <item>OD Ilić, Orehovec &amp; partneri</item>
      <item>Odvj. Bariša Pavičić</item>
    </derivirana_varijabla>
  </DomainObject.Predmet.OstaliListFormated>
  <DomainObject.Predmet.OstaliListFormatedOIB>
    <izvorni_sadrzaj>
      <item>Ivica Knežević, OIB 69142034311</item>
      <item>Duško Koruga, OIB 40565203589</item>
      <item>OD Ilić, Orehovec &amp; partneri</item>
      <item>Odvj. Bariša Pavičić</item>
    </izvorni_sadrzaj>
    <derivirana_varijabla naziv="DomainObject.Predmet.OstaliListFormatedOIB_1">
      <item>Ivica Knežević, OIB 69142034311</item>
      <item>Duško Koruga, OIB 40565203589</item>
      <item>OD Ilić, Orehovec &amp; partneri</item>
      <item>Odvj. Bariša Pavičić</item>
    </derivirana_varijabla>
  </DomainObject.Predmet.OstaliListFormatedOIB>
  <DomainObject.Predmet.OstaliListFormatedWithAdress>
    <izvorni_sadrzaj>
      <item>Ivica Knežević, Josipa Juraja Strossmayera 163, 44000 Sisak</item>
      <item>Duško Koruga, Ilica 129, 10000 Zagreb</item>
      <item>OD Ilić, Orehovec &amp; partneri, Smičiklasova 18, 10000 Zagreb</item>
      <item>Odvj. Bariša Pavičić, Petra i Tome Erdody 12, 10000 Zagreb</item>
    </izvorni_sadrzaj>
    <derivirana_varijabla naziv="DomainObject.Predmet.OstaliListFormatedWithAdress_1">
      <item>Ivica Knežević, Josipa Juraja Strossmayera 163, 44000 Sisak</item>
      <item>Duško Koruga, Ilica 129, 10000 Zagreb</item>
      <item>OD Ilić, Orehovec &amp; partneri, Smičiklasova 18, 10000 Zagreb</item>
      <item>Odvj. Bariša Pavičić, Petra i Tome Erdody 12, 10000 Zagreb</item>
    </derivirana_varijabla>
  </DomainObject.Predmet.OstaliListFormatedWithAdress>
  <DomainObject.Predmet.OstaliListFormatedWithAdressOIB>
    <izvorni_sadrzaj>
      <item>Ivica Knežević, OIB 69142034311, Josipa Juraja Strossmayera 163, 44000 Sisak</item>
      <item>Duško Koruga, OIB 40565203589, Ilica 129, 10000 Zagreb</item>
      <item>OD Ilić, Orehovec &amp; partneri, Smičiklasova 18, 10000 Zagreb</item>
      <item>Odvj. Bariša Pavičić, Petra i Tome Erdody 12, 10000 Zagreb</item>
    </izvorni_sadrzaj>
    <derivirana_varijabla naziv="DomainObject.Predmet.OstaliListFormatedWithAdressOIB_1">
      <item>Ivica Knežević, OIB 69142034311, Josipa Juraja Strossmayera 163, 44000 Sisak</item>
      <item>Duško Koruga, OIB 40565203589, Ilica 129, 10000 Zagreb</item>
      <item>OD Ilić, Orehovec &amp; partneri, Smičiklasova 18, 10000 Zagreb</item>
      <item>Odvj. Bariša Pavičić, Petra i Tome Erdody 12, 10000 Zagreb</item>
    </derivirana_varijabla>
  </DomainObject.Predmet.OstaliListFormatedWithAdressOIB>
  <DomainObject.Predmet.OstaliListNazivFormated>
    <izvorni_sadrzaj>
      <item>Ivica Knežević</item>
      <item>Duško Koruga</item>
      <item>OD Ilić, Orehovec &amp; partneri</item>
      <item>Odvj. Bariša Pavičić</item>
    </izvorni_sadrzaj>
    <derivirana_varijabla naziv="DomainObject.Predmet.OstaliListNazivFormated_1">
      <item>Ivica Knežević</item>
      <item>Duško Koruga</item>
      <item>OD Ilić, Orehovec &amp; partneri</item>
      <item>Odvj. Bariša Pavičić</item>
    </derivirana_varijabla>
  </DomainObject.Predmet.OstaliListNazivFormated>
  <DomainObject.Predmet.OstaliListNazivFormatedOIB>
    <izvorni_sadrzaj>
      <item>Ivica Knežević, OIB 69142034311</item>
      <item>Duško Koruga, OIB 40565203589</item>
      <item>OD Ilić, Orehovec &amp; partneri</item>
      <item>Odvj. Bariša Pavičić</item>
    </izvorni_sadrzaj>
    <derivirana_varijabla naziv="DomainObject.Predmet.OstaliListNazivFormatedOIB_1">
      <item>Ivica Knežević, OIB 69142034311</item>
      <item>Duško Koruga, OIB 40565203589</item>
      <item>OD Ilić, Orehovec &amp; partneri</item>
      <item>Odvj. Bariša Pavičić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>St-2535/2017-57</izvorni_sadrzaj>
    <derivirana_varijabla naziv="DomainObject.PoslovniBrojDokumenta_1">St-2535/2017-57</derivirana_varijabla>
  </DomainObject.PoslovniBrojDokumenta>
  <DomainObject.Predmet.StrankaIDrugi>
    <izvorni_sadrzaj>I.G.K. RECIKLAŽA d.o.o.</izvorni_sadrzaj>
    <derivirana_varijabla naziv="DomainObject.Predmet.StrankaIDrugi_1">I.G.K. RECIKLAŽA d.o.o.</derivirana_varijabla>
  </DomainObject.Predmet.StrankaIDrugi>
  <DomainObject.Predmet.ProtustrankaIDrugi>
    <izvorni_sadrzaj>I.G.K. RECIKLAŽA d.o.o.</izvorni_sadrzaj>
    <derivirana_varijabla naziv="DomainObject.Predmet.ProtustrankaIDrugi_1">I.G.K. RECIKLAŽA d.o.o.</derivirana_varijabla>
  </DomainObject.Predmet.ProtustrankaIDrugi>
  <DomainObject.Predmet.StrankaIDrugiAdressOIB>
    <izvorni_sadrzaj>I.G.K. RECIKLAŽA d.o.o., OIB 93620583263, Božidara Adžije 2, 44000 Sisak</izvorni_sadrzaj>
    <derivirana_varijabla naziv="DomainObject.Predmet.StrankaIDrugiAdressOIB_1">I.G.K. RECIKLAŽA d.o.o., OIB 93620583263, Božidara Adžije 2, 44000 Sisak</derivirana_varijabla>
  </DomainObject.Predmet.StrankaIDrugiAdressOIB>
  <DomainObject.Predmet.ProtustrankaIDrugiAdressOIB>
    <izvorni_sadrzaj>I.G.K. RECIKLAŽA d.o.o., OIB 93620583263, Božidara Adžije 2, 44000 Sisak</izvorni_sadrzaj>
    <derivirana_varijabla naziv="DomainObject.Predmet.ProtustrankaIDrugiAdressOIB_1">I.G.K. RECIKLAŽA d.o.o., OIB 93620583263, Božidara Adžije 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I.G.K. RECIKLAŽA d.o.o.</item>
      <item>I.G.K. RECIKLAŽA d.o.o.</item>
      <item>Ivica Knežević</item>
      <item>Duško Koruga</item>
      <item>OD Ilić, Orehovec &amp; partneri</item>
      <item>Odvj. Bariša Pavičić</item>
    </izvorni_sadrzaj>
    <derivirana_varijabla naziv="DomainObject.Predmet.SudioniciListNaziv_1">
      <item>I.G.K. RECIKLAŽA d.o.o.</item>
      <item>I.G.K. RECIKLAŽA d.o.o.</item>
      <item>Ivica Knežević</item>
      <item>Duško Koruga</item>
      <item>OD Ilić, Orehovec &amp; partneri</item>
      <item>Odvj. Bariša Pavičić</item>
    </derivirana_varijabla>
  </DomainObject.Predmet.SudioniciListNaziv>
  <DomainObject.Predmet.SudioniciListAdressOIB>
    <izvorni_sadrzaj>
      <item>I.G.K. RECIKLAŽA d.o.o., OIB 93620583263, Božidara Adžije 2,44000 Sisak</item>
      <item>I.G.K. RECIKLAŽA d.o.o., OIB 93620583263, Božidara Adžije 2,44000 Sisak</item>
      <item>Ivica Knežević, OIB 69142034311, Josipa Juraja Strossmayera 163,44000 Sisak</item>
      <item>Duško Koruga, OIB 40565203589, Ilica 129,10000 Zagreb</item>
      <item>OD Ilić, Orehovec &amp; partneri, Smičiklasova 18,10000 Zagreb</item>
      <item>Odvj. Bariša Pavičić, Petra i Tome Erdody 12,10000 Zagreb</item>
    </izvorni_sadrzaj>
    <derivirana_varijabla naziv="DomainObject.Predmet.SudioniciListAdressOIB_1">
      <item>I.G.K. RECIKLAŽA d.o.o., OIB 93620583263, Božidara Adžije 2,44000 Sisak</item>
      <item>I.G.K. RECIKLAŽA d.o.o., OIB 93620583263, Božidara Adžije 2,44000 Sisak</item>
      <item>Ivica Knežević, OIB 69142034311, Josipa Juraja Strossmayera 163,44000 Sisak</item>
      <item>Duško Koruga, OIB 40565203589, Ilica 129,10000 Zagreb</item>
      <item>OD Ilić, Orehovec &amp; partneri, Smičiklasova 18,10000 Zagreb</item>
      <item>Odvj. Bariša Pavičić, Petra i Tome Erdody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93620583263</item>
      <item>, OIB 93620583263</item>
      <item>, OIB 69142034311</item>
      <item>, OIB 40565203589</item>
      <item>, OIB null</item>
      <item>, OIB null</item>
    </izvorni_sadrzaj>
    <derivirana_varijabla naziv="DomainObject.Predmet.SudioniciListNazivOIB_1">
      <item>, OIB 93620583263</item>
      <item>, OIB 93620583263</item>
      <item>, OIB 69142034311</item>
      <item>, OIB 40565203589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8</properties:Pages>
  <properties:Words>1419</properties:Words>
  <properties:Characters>8662</properties:Characters>
  <properties:Lines>714</properties:Lines>
  <properties:Paragraphs>342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2018-05-16T11:16:00Z</dcterms:created>
  <dc:creator>Korisnik</dc:creator>
  <cp:lastModifiedBy>Valentina Delač</cp:lastModifiedBy>
  <cp:lastPrinted>2018-05-17T09:16:00Z</cp:lastPrinted>
  <dcterms:modified xmlns:xsi="http://www.w3.org/2001/XMLSchema-instance" xsi:type="dcterms:W3CDTF">2018-05-17T09:47:00Z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St-2535/2017-57 / Zapisnik - Ročište za glasovanje o planu restrukturiranja (IGK Reciklaža  ZAPISNIK  3 ročište za glasovanje o planu rest.docx)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