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155a4" w14:paraId="51155a4" w:rsidRDefault="001D16F5" w:rsidP="0066574B" w:rsidR="0066574B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574B" w:rsidP="0066574B" w:rsidR="0066574B" w:rsidRPr="005A4D5A">
      <w:r w:rsidRPr="005A4D5A">
        <w:t xml:space="preserve">REPUBLIKA HRVATSKA </w:t>
      </w:r>
    </w:p>
    <w:p w:rsidRDefault="0066574B" w:rsidP="0066574B" w:rsidR="0066574B" w:rsidRPr="005A4D5A">
      <w:r w:rsidRPr="005A4D5A">
        <w:t>TRGOVAČKI SUD U OSIJEKU</w:t>
      </w:r>
    </w:p>
    <w:p w:rsidRDefault="0066574B" w:rsidP="0066574B" w:rsidR="0066574B" w:rsidRPr="005A4D5A">
      <w:r w:rsidRPr="005A4D5A">
        <w:t>STALNA SLUŽBA</w:t>
      </w:r>
      <w:r w:rsidR="004D749E" w:rsidRPr="005A4D5A">
        <w:t xml:space="preserve"> </w:t>
      </w:r>
      <w:r w:rsidR="005F543D">
        <w:t>U SLAVONSKOM BRODU</w:t>
      </w:r>
    </w:p>
    <w:p w:rsidRDefault="0066574B" w:rsidP="0066574B" w:rsidR="0066574B" w:rsidRPr="005A4D5A">
      <w:r w:rsidRPr="005A4D5A">
        <w:t>Trg pobjede 13</w:t>
      </w:r>
    </w:p>
    <w:p w:rsidRDefault="004D749E" w:rsidP="0066574B" w:rsidR="0066574B" w:rsidRPr="005A4D5A">
      <w:pPr>
        <w:ind w:right="-720"/>
      </w:pPr>
      <w:r w:rsidRPr="005A4D5A">
        <w:t>Slavonski Brod</w:t>
      </w:r>
      <w:r w:rsidR="0066574B" w:rsidRPr="005A4D5A">
        <w:tab/>
      </w:r>
      <w:r w:rsidR="0066574B" w:rsidRPr="005A4D5A">
        <w:tab/>
      </w:r>
      <w:r w:rsidR="0066574B" w:rsidRPr="005A4D5A">
        <w:tab/>
      </w:r>
      <w:r w:rsidR="0066574B" w:rsidRPr="005A4D5A">
        <w:tab/>
      </w:r>
      <w:r w:rsidR="0066574B" w:rsidRPr="005A4D5A">
        <w:tab/>
      </w:r>
      <w:r w:rsidR="0066574B" w:rsidRPr="005A4D5A">
        <w:tab/>
        <w:t xml:space="preserve">          Broj: 7/St-</w:t>
      </w:r>
      <w:r w:rsidR="005A4D5A" w:rsidRPr="005A4D5A">
        <w:t>88</w:t>
      </w:r>
      <w:r w:rsidRPr="005A4D5A">
        <w:t>/201</w:t>
      </w:r>
      <w:r w:rsidR="005A4D5A" w:rsidRPr="005A4D5A">
        <w:t>2</w:t>
      </w:r>
      <w:r w:rsidRPr="005A4D5A">
        <w:t>-</w:t>
      </w:r>
      <w:r w:rsidR="00AB4000" w:rsidRPr="005A4D5A">
        <w:t>2</w:t>
      </w:r>
      <w:r w:rsidR="00CC66FA">
        <w:t>43</w:t>
      </w:r>
    </w:p>
    <w:p w:rsidRDefault="002667E9" w:rsidP="002667E9" w:rsidR="002667E9" w:rsidRPr="005A4D5A"/>
    <w:p w:rsidRDefault="005A4D5A" w:rsidP="002667E9" w:rsidR="002667E9" w:rsidRPr="005A4D5A">
      <w:pPr>
        <w:jc w:val="center"/>
      </w:pPr>
      <w:r>
        <w:t>R J E Š E N J E</w:t>
      </w:r>
    </w:p>
    <w:p w:rsidRDefault="002667E9" w:rsidP="002667E9" w:rsidR="002667E9" w:rsidRPr="001559D2">
      <w:pPr>
        <w:jc w:val="both"/>
        <w:rPr>
          <w:b/>
        </w:rPr>
      </w:pPr>
    </w:p>
    <w:p w:rsidRDefault="002667E9" w:rsidP="00AB4000" w:rsidR="00106F38">
      <w:pPr>
        <w:ind w:firstLine="1440"/>
        <w:jc w:val="both"/>
      </w:pPr>
      <w:r w:rsidRPr="005A4D5A">
        <w:t>TRGOVAČKI SUD U OSIJEKU, STALNA SLUŽBA</w:t>
      </w:r>
      <w:r w:rsidR="004D749E" w:rsidRPr="005A4D5A">
        <w:t xml:space="preserve"> </w:t>
      </w:r>
      <w:r w:rsidR="005A4D5A" w:rsidRPr="005A4D5A">
        <w:t>U SLAVONSKOM BRODU</w:t>
      </w:r>
      <w:r>
        <w:t xml:space="preserve">, po stečajnoj sutkinji </w:t>
      </w:r>
      <w:r w:rsidRPr="001559D2">
        <w:t xml:space="preserve">Mirni Vujčić u stečajnom postupku nad stečajnim dužnikom </w:t>
      </w:r>
      <w:r w:rsidR="005A4D5A" w:rsidRPr="005A4D5A">
        <w:t>ARGUS-VETERINARSKA STANICA d.o.o. za veterinarstvo, proizvodnju, trgovinu i usluge, skraćena tvrtka ARGUS - VETERINARSKA STANICA d.o.o. „u stečaju“, Slavonski Brod, dr. Mile Budaka 1, OIB: 49394524178</w:t>
      </w:r>
      <w:r>
        <w:t>,</w:t>
      </w:r>
      <w:r w:rsidR="003D0EBA">
        <w:t xml:space="preserve">odlučujući o prijedlogu za zakazivanje posebnog ispitnog </w:t>
      </w:r>
      <w:r w:rsidR="00BB451A">
        <w:t>ročišta</w:t>
      </w:r>
      <w:r w:rsidR="003D0EBA">
        <w:t xml:space="preserve">, </w:t>
      </w:r>
      <w:r>
        <w:t xml:space="preserve"> </w:t>
      </w:r>
      <w:r w:rsidR="00663146">
        <w:t xml:space="preserve"> dana </w:t>
      </w:r>
      <w:r w:rsidR="004D749E">
        <w:t>0</w:t>
      </w:r>
      <w:r w:rsidR="005A4D5A">
        <w:t>8</w:t>
      </w:r>
      <w:r w:rsidR="004D749E">
        <w:t xml:space="preserve">. </w:t>
      </w:r>
      <w:r w:rsidR="005A4D5A">
        <w:t>rujna</w:t>
      </w:r>
      <w:r w:rsidR="004D749E">
        <w:t xml:space="preserve"> 201</w:t>
      </w:r>
      <w:r w:rsidR="005A4D5A">
        <w:t>7</w:t>
      </w:r>
      <w:r>
        <w:t>. godine</w:t>
      </w:r>
    </w:p>
    <w:p w:rsidRDefault="005A4D5A" w:rsidP="00AB4000" w:rsidR="005A4D5A" w:rsidRPr="00AB4000">
      <w:pPr>
        <w:ind w:firstLine="1440"/>
        <w:jc w:val="both"/>
        <w:rPr>
          <w:b/>
        </w:rPr>
      </w:pPr>
    </w:p>
    <w:p w:rsidRDefault="005A4D5A" w:rsidP="003B7B03" w:rsidR="00106F38" w:rsidRPr="00AB4000">
      <w:pPr>
        <w:jc w:val="center"/>
      </w:pPr>
      <w:r>
        <w:t>r i j e š i o</w:t>
      </w:r>
      <w:r w:rsidR="00AB4000" w:rsidRPr="00AB4000">
        <w:t xml:space="preserve">   </w:t>
      </w:r>
      <w:r w:rsidR="00106F38" w:rsidRPr="00AB4000">
        <w:t>j e</w:t>
      </w:r>
    </w:p>
    <w:p w:rsidRDefault="00210B92" w:rsidP="0087148B" w:rsidR="00210B92">
      <w:pPr>
        <w:jc w:val="both"/>
      </w:pPr>
    </w:p>
    <w:p w:rsidRDefault="008A1541" w:rsidP="005A4D5A" w:rsidR="005A4D5A" w:rsidRPr="005A4D5A">
      <w:pPr>
        <w:jc w:val="both"/>
      </w:pPr>
      <w:r>
        <w:tab/>
      </w:r>
      <w:r>
        <w:tab/>
      </w:r>
      <w:r w:rsidR="005A4D5A" w:rsidRPr="005A4D5A">
        <w:t>I  Posebno ispitno ročište radi ispitivanja naknadno prijavljenih tražbina održat će se dana</w:t>
      </w:r>
    </w:p>
    <w:p w:rsidRDefault="00CC66FA" w:rsidP="005A4D5A" w:rsidR="005A4D5A" w:rsidRPr="005A4D5A">
      <w:pPr>
        <w:jc w:val="center"/>
        <w:rPr>
          <w:b/>
        </w:rPr>
      </w:pPr>
      <w:r>
        <w:rPr>
          <w:b/>
        </w:rPr>
        <w:t>30</w:t>
      </w:r>
      <w:r w:rsidR="005A4D5A" w:rsidRPr="005A4D5A">
        <w:rPr>
          <w:b/>
        </w:rPr>
        <w:t>. listopada 201</w:t>
      </w:r>
      <w:r w:rsidR="00566262">
        <w:rPr>
          <w:b/>
        </w:rPr>
        <w:t>7</w:t>
      </w:r>
      <w:r w:rsidR="005A4D5A" w:rsidRPr="005A4D5A">
        <w:rPr>
          <w:b/>
        </w:rPr>
        <w:t xml:space="preserve">. godine u </w:t>
      </w:r>
      <w:r>
        <w:rPr>
          <w:b/>
        </w:rPr>
        <w:t>09</w:t>
      </w:r>
      <w:r w:rsidR="005A4D5A" w:rsidRPr="005A4D5A">
        <w:rPr>
          <w:b/>
        </w:rPr>
        <w:t>,00 sati</w:t>
      </w:r>
    </w:p>
    <w:p w:rsidRDefault="005A4D5A" w:rsidP="005A4D5A" w:rsidR="005A4D5A" w:rsidRPr="005A4D5A">
      <w:pPr>
        <w:jc w:val="both"/>
      </w:pPr>
    </w:p>
    <w:p w:rsidRDefault="005A4D5A" w:rsidP="005A4D5A" w:rsidR="005A4D5A" w:rsidRPr="005A4D5A">
      <w:pPr>
        <w:jc w:val="both"/>
      </w:pPr>
      <w:r w:rsidRPr="005A4D5A">
        <w:t>u prostorijama Trgovačkog suda Osijeku, Stalne službe Trgovačkog suda u Osijeku, Trg pobjede 13, Slavonski Brod, sudnica broj 78/III.</w:t>
      </w:r>
    </w:p>
    <w:p w:rsidRDefault="005A4D5A" w:rsidP="005A4D5A" w:rsidR="005A4D5A" w:rsidRPr="005A4D5A">
      <w:pPr>
        <w:jc w:val="both"/>
      </w:pPr>
    </w:p>
    <w:p w:rsidRDefault="005A4D5A" w:rsidP="005A4D5A" w:rsidR="005A4D5A" w:rsidRPr="005A4D5A">
      <w:pPr>
        <w:jc w:val="both"/>
      </w:pPr>
      <w:r w:rsidRPr="005A4D5A">
        <w:tab/>
      </w:r>
      <w:r w:rsidRPr="005A4D5A">
        <w:tab/>
        <w:t xml:space="preserve">II Na ročište se pozivaju  vjerovnici  koji su naknadno prijavili  tražbine i to: </w:t>
      </w:r>
      <w:r>
        <w:t>Financijska agencija Zagreb,</w:t>
      </w:r>
      <w:r w:rsidR="00566262">
        <w:t xml:space="preserve"> OIB 85821130368,</w:t>
      </w:r>
      <w:r>
        <w:t xml:space="preserve"> Komunalac d.o.o.</w:t>
      </w:r>
      <w:r w:rsidR="00566262">
        <w:t>,</w:t>
      </w:r>
      <w:r w:rsidR="00566262" w:rsidRPr="00566262">
        <w:t xml:space="preserve"> Slavonski Brod</w:t>
      </w:r>
      <w:r w:rsidR="00566262">
        <w:t>, OIB 61888142985</w:t>
      </w:r>
      <w:r>
        <w:t>, Tifon d.o.o.Zagreb,</w:t>
      </w:r>
      <w:r w:rsidR="00566262">
        <w:t xml:space="preserve"> OIB 77607495225,</w:t>
      </w:r>
      <w:r>
        <w:t xml:space="preserve"> Hrvatska radio televizija javna ustanova Zagreb,</w:t>
      </w:r>
      <w:r w:rsidR="00566262">
        <w:t xml:space="preserve"> OIB 68419124305,</w:t>
      </w:r>
      <w:r>
        <w:t xml:space="preserve"> Centar za sto</w:t>
      </w:r>
      <w:r w:rsidR="00566262">
        <w:t>čarstvo d.o.o. u stečaju Sibinj, OIB 01871167341</w:t>
      </w:r>
      <w:r>
        <w:t xml:space="preserve"> i Centar za unapređenje stočarstva Antunovac</w:t>
      </w:r>
      <w:r w:rsidRPr="005A4D5A">
        <w:t xml:space="preserve">, </w:t>
      </w:r>
      <w:r w:rsidR="00566262">
        <w:t>OIB 30795818828</w:t>
      </w:r>
      <w:r w:rsidRPr="005A4D5A">
        <w:t>.</w:t>
      </w:r>
    </w:p>
    <w:p w:rsidRDefault="005A4D5A" w:rsidP="005A4D5A" w:rsidR="005A4D5A" w:rsidRPr="005A4D5A">
      <w:pPr>
        <w:jc w:val="both"/>
      </w:pPr>
    </w:p>
    <w:p w:rsidRDefault="005A4D5A" w:rsidP="005A4D5A" w:rsidR="005A4D5A">
      <w:pPr>
        <w:jc w:val="both"/>
      </w:pPr>
      <w:r w:rsidRPr="005A4D5A">
        <w:tab/>
      </w:r>
      <w:r w:rsidRPr="005A4D5A">
        <w:tab/>
        <w:t xml:space="preserve">III  Pozivaju  se navedeni vjerovnici </w:t>
      </w:r>
      <w:r w:rsidR="00566262">
        <w:t>u roku od petnaest dana od isteka osmoga dana od dana objave ovoga rješenja na mrežnoj stranici e-Oglasna ploča sudova</w:t>
      </w:r>
      <w:r w:rsidRPr="005A4D5A">
        <w:t xml:space="preserve"> solidarno uplat</w:t>
      </w:r>
      <w:r w:rsidR="008555A1">
        <w:t>iti</w:t>
      </w:r>
      <w:r w:rsidRPr="005A4D5A">
        <w:t xml:space="preserve"> predujam za pokriće troškova posebnog ispitnog ročišta u iznosu od 1.500,00  Kn</w:t>
      </w:r>
      <w:r w:rsidR="002F7A7F">
        <w:t>,</w:t>
      </w:r>
      <w:r w:rsidRPr="005A4D5A">
        <w:t xml:space="preserve"> a na depozitni račun ovoga suda broj HR3123900011300000200 Model 05 poziv na broj 221-</w:t>
      </w:r>
      <w:r w:rsidR="00566262">
        <w:t>88</w:t>
      </w:r>
      <w:r w:rsidRPr="005A4D5A">
        <w:t>-201</w:t>
      </w:r>
      <w:r w:rsidR="00566262">
        <w:t>2</w:t>
      </w:r>
      <w:r w:rsidRPr="005A4D5A">
        <w:t>.</w:t>
      </w:r>
    </w:p>
    <w:p w:rsidRDefault="00CC66FA" w:rsidP="005A4D5A" w:rsidR="00CC66FA" w:rsidRPr="005A4D5A">
      <w:pPr>
        <w:jc w:val="both"/>
      </w:pPr>
    </w:p>
    <w:p w:rsidRDefault="005A4D5A" w:rsidP="005A4D5A" w:rsidR="005A4D5A">
      <w:pPr>
        <w:jc w:val="both"/>
      </w:pPr>
      <w:r w:rsidRPr="005A4D5A">
        <w:tab/>
      </w:r>
      <w:r w:rsidRPr="005A4D5A">
        <w:tab/>
        <w:t xml:space="preserve">Ako se predujam ne uplati u naprijed navedenom roku posebno ispitno ročište neće se održati, a nepravodobne prijave biti će odbačene. </w:t>
      </w:r>
      <w:r w:rsidRPr="005A4D5A">
        <w:tab/>
      </w:r>
      <w:r w:rsidRPr="005A4D5A">
        <w:tab/>
      </w:r>
      <w:r w:rsidRPr="005A4D5A">
        <w:tab/>
      </w:r>
      <w:r w:rsidRPr="005A4D5A">
        <w:tab/>
      </w:r>
      <w:r w:rsidRPr="005A4D5A">
        <w:tab/>
      </w:r>
      <w:r w:rsidRPr="005A4D5A">
        <w:tab/>
      </w:r>
      <w:r w:rsidRPr="005A4D5A">
        <w:tab/>
        <w:t xml:space="preserve">   </w:t>
      </w:r>
    </w:p>
    <w:p w:rsidRDefault="00566262" w:rsidP="005A4D5A" w:rsidR="00566262">
      <w:pPr>
        <w:jc w:val="both"/>
      </w:pPr>
    </w:p>
    <w:p w:rsidRDefault="00566262" w:rsidP="005A4D5A" w:rsidR="00566262">
      <w:pPr>
        <w:jc w:val="both"/>
      </w:pPr>
    </w:p>
    <w:p w:rsidRDefault="00566262" w:rsidP="005A4D5A" w:rsidR="00566262">
      <w:pPr>
        <w:jc w:val="both"/>
      </w:pPr>
    </w:p>
    <w:p w:rsidRDefault="00FA45D8" w:rsidP="00FA45D8" w:rsidR="00566262">
      <w:pPr>
        <w:jc w:val="right"/>
      </w:pPr>
      <w:r w:rsidRPr="00FA45D8">
        <w:lastRenderedPageBreak/>
        <w:t>Broj: 7/St-88/2012-243</w:t>
      </w:r>
    </w:p>
    <w:p w:rsidRDefault="00566262" w:rsidP="005A4D5A" w:rsidR="00566262">
      <w:pPr>
        <w:jc w:val="both"/>
      </w:pPr>
    </w:p>
    <w:p w:rsidRDefault="00566262" w:rsidP="005A4D5A" w:rsidR="00566262" w:rsidRPr="005A4D5A">
      <w:pPr>
        <w:jc w:val="both"/>
      </w:pPr>
    </w:p>
    <w:p w:rsidRDefault="005A4D5A" w:rsidP="00566262" w:rsidR="005A4D5A" w:rsidRPr="005A4D5A">
      <w:pPr>
        <w:jc w:val="center"/>
      </w:pPr>
      <w:r w:rsidRPr="005A4D5A">
        <w:t>Obrazloženje</w:t>
      </w:r>
    </w:p>
    <w:p w:rsidRDefault="005A4D5A" w:rsidP="00566262" w:rsidR="005A4D5A" w:rsidRPr="005A4D5A">
      <w:pPr>
        <w:jc w:val="both"/>
      </w:pPr>
    </w:p>
    <w:p w:rsidRDefault="00566262" w:rsidP="00566262" w:rsidR="005A4D5A" w:rsidRPr="005A4D5A">
      <w:pPr>
        <w:jc w:val="both"/>
      </w:pPr>
      <w:r>
        <w:t xml:space="preserve"> </w:t>
      </w:r>
      <w:r>
        <w:tab/>
      </w:r>
      <w:r>
        <w:tab/>
      </w:r>
      <w:r w:rsidR="005A4D5A" w:rsidRPr="005A4D5A">
        <w:t>Nakon ispitnog ročišta u stečajnom postupku nad stečajnim</w:t>
      </w:r>
      <w:r>
        <w:t xml:space="preserve"> d</w:t>
      </w:r>
      <w:r w:rsidR="005A4D5A" w:rsidRPr="005A4D5A">
        <w:t>užnikom</w:t>
      </w:r>
      <w:r w:rsidR="008555A1" w:rsidRPr="008555A1">
        <w:t xml:space="preserve"> ARGUS-VETERINARSKA STANICA d.o.o. za veterinarstvo, proizvodnju, trgovinu i usluge, skraćena tvrtka ARGUS - VETERINARSKA STANICA d.o.o. „u stečaju“, Slavonski Brod, dr. Mile Budaka 1, OIB: 49394524178</w:t>
      </w:r>
      <w:r w:rsidR="008555A1">
        <w:t xml:space="preserve"> </w:t>
      </w:r>
      <w:r w:rsidR="005A4D5A" w:rsidRPr="005A4D5A">
        <w:t>vjerovnici navedeni u točci II</w:t>
      </w:r>
      <w:r>
        <w:t>.</w:t>
      </w:r>
      <w:r w:rsidR="005A4D5A" w:rsidRPr="005A4D5A">
        <w:t xml:space="preserve"> izreke rješenja naknadno su podnijel</w:t>
      </w:r>
      <w:r>
        <w:t>i</w:t>
      </w:r>
      <w:r w:rsidR="005A4D5A" w:rsidRPr="005A4D5A">
        <w:t xml:space="preserve"> prijav</w:t>
      </w:r>
      <w:r>
        <w:t>e</w:t>
      </w:r>
      <w:r w:rsidR="005A4D5A" w:rsidRPr="005A4D5A">
        <w:t xml:space="preserve"> svoj</w:t>
      </w:r>
      <w:r>
        <w:t>ih</w:t>
      </w:r>
      <w:r w:rsidR="005A4D5A" w:rsidRPr="005A4D5A">
        <w:t xml:space="preserve"> tražbin</w:t>
      </w:r>
      <w:r>
        <w:t>a</w:t>
      </w:r>
      <w:r w:rsidR="005A4D5A" w:rsidRPr="005A4D5A">
        <w:t>, a u roku od tri mjeseca od održanog ispitnog ročišta.</w:t>
      </w:r>
      <w:r w:rsidR="005A4D5A" w:rsidRPr="005A4D5A">
        <w:tab/>
      </w:r>
      <w:r w:rsidR="005A4D5A" w:rsidRPr="005A4D5A">
        <w:tab/>
      </w:r>
    </w:p>
    <w:p w:rsidRDefault="00566262" w:rsidP="00566262" w:rsidR="005A4D5A" w:rsidRPr="005A4D5A">
      <w:pPr>
        <w:jc w:val="both"/>
      </w:pPr>
      <w:r>
        <w:t xml:space="preserve"> </w:t>
      </w:r>
      <w:r>
        <w:tab/>
      </w:r>
      <w:r>
        <w:tab/>
      </w:r>
      <w:r w:rsidR="005A4D5A" w:rsidRPr="005A4D5A">
        <w:t xml:space="preserve">Stečajni upravitelj </w:t>
      </w:r>
      <w:r>
        <w:t>s</w:t>
      </w:r>
      <w:r w:rsidR="005A4D5A" w:rsidRPr="005A4D5A">
        <w:t>e podneskom</w:t>
      </w:r>
      <w:r>
        <w:t xml:space="preserve">  od 05. rujna 2017. godine očitovao</w:t>
      </w:r>
      <w:r w:rsidR="005A4D5A" w:rsidRPr="005A4D5A">
        <w:t xml:space="preserve"> </w:t>
      </w:r>
      <w:r>
        <w:t xml:space="preserve">da je zbog bolesti propustio </w:t>
      </w:r>
      <w:r w:rsidR="005A4D5A" w:rsidRPr="005A4D5A">
        <w:t>o prijavljenim  tražbinama i o prijedlogu vjerovnika za zakazi</w:t>
      </w:r>
      <w:r>
        <w:t xml:space="preserve">vanje posebnog ispitnog ročišta izvijestiti sud </w:t>
      </w:r>
      <w:r w:rsidR="00B61087">
        <w:t xml:space="preserve">i predložio zakazati posebno ispitno ročište, </w:t>
      </w:r>
      <w:r w:rsidR="005A4D5A" w:rsidRPr="005A4D5A">
        <w:t xml:space="preserve">pa je na temelju odredbe članka </w:t>
      </w:r>
      <w:smartTag w:element="metricconverter" w:uri="urn:schemas-microsoft-com:office:smarttags">
        <w:smartTagPr>
          <w:attr w:val="176. st" w:name="ProductID"/>
        </w:smartTagPr>
        <w:r w:rsidR="005A4D5A" w:rsidRPr="005A4D5A">
          <w:t>176. st</w:t>
        </w:r>
      </w:smartTag>
      <w:r w:rsidR="005A4D5A" w:rsidRPr="005A4D5A">
        <w:t xml:space="preserve">. 2. i 8. Stečajnog zakona ( NN 44/96 i dr ) koji se na temelju odredbe čl. </w:t>
      </w:r>
      <w:smartTag w:element="metricconverter" w:uri="urn:schemas-microsoft-com:office:smarttags">
        <w:smartTagPr>
          <w:attr w:val="441. st" w:name="ProductID"/>
        </w:smartTagPr>
        <w:r w:rsidR="005A4D5A" w:rsidRPr="005A4D5A">
          <w:t>441. st</w:t>
        </w:r>
      </w:smartTag>
      <w:r w:rsidR="005A4D5A" w:rsidRPr="005A4D5A">
        <w:t>. 1. Stečajnog zakona ( NN 71/15) treba primijeniti na ovaj odnos, odlučeno kao u izreci rješenja.</w:t>
      </w:r>
    </w:p>
    <w:p w:rsidRDefault="00106F38" w:rsidP="00566262" w:rsidR="00106F38" w:rsidRPr="005A4D5A">
      <w:pPr>
        <w:jc w:val="both"/>
      </w:pPr>
    </w:p>
    <w:p w:rsidRDefault="00201C67" w:rsidP="00106F38" w:rsidR="00201C67">
      <w:pPr>
        <w:ind w:firstLine="720" w:left="720"/>
        <w:jc w:val="both"/>
      </w:pPr>
    </w:p>
    <w:p w:rsidRDefault="00106F38" w:rsidP="00106F38" w:rsidR="00D41239">
      <w:pPr>
        <w:ind w:firstLine="720" w:left="720"/>
        <w:jc w:val="both"/>
      </w:pPr>
      <w:r>
        <w:t xml:space="preserve">U Slavonskom Brodu, </w:t>
      </w:r>
      <w:r w:rsidR="004D749E">
        <w:t>0</w:t>
      </w:r>
      <w:r w:rsidR="005A4D5A">
        <w:t>8</w:t>
      </w:r>
      <w:r w:rsidR="004D749E">
        <w:t xml:space="preserve">. </w:t>
      </w:r>
      <w:r w:rsidR="005A4D5A">
        <w:t>rujna</w:t>
      </w:r>
      <w:r w:rsidR="004D749E">
        <w:t xml:space="preserve"> 201</w:t>
      </w:r>
      <w:r w:rsidR="005A4D5A">
        <w:t>7</w:t>
      </w:r>
      <w:r w:rsidR="00AB4000">
        <w:t>. godine</w:t>
      </w:r>
    </w:p>
    <w:p w:rsidRDefault="005F543D" w:rsidP="00106F38" w:rsidR="005F543D">
      <w:pPr>
        <w:ind w:firstLine="720" w:left="720"/>
        <w:jc w:val="both"/>
      </w:pPr>
    </w:p>
    <w:p w:rsidRDefault="005F543D" w:rsidP="00106F38" w:rsidR="005F543D">
      <w:pPr>
        <w:ind w:firstLine="720" w:left="720"/>
        <w:jc w:val="both"/>
      </w:pPr>
    </w:p>
    <w:p w:rsidRDefault="00AB4000" w:rsidP="003B7B03" w:rsidR="003B7B03">
      <w:pPr>
        <w:ind w:firstLine="720"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B7B03" w:rsidP="007E76E8" w:rsidR="007E76E8">
      <w:pPr>
        <w:ind w:firstLine="720"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B5081">
        <w:t xml:space="preserve">  </w:t>
      </w:r>
      <w:smartTag w:element="PersonName" w:uri="urn:schemas-microsoft-com:office:smarttags">
        <w:r>
          <w:t>Mirna Vujčić</w:t>
        </w:r>
      </w:smartTag>
      <w:r w:rsidR="000B5081">
        <w:t xml:space="preserve"> </w:t>
      </w:r>
    </w:p>
    <w:p w:rsidRDefault="00210B92" w:rsidP="007E76E8" w:rsidR="00210B92">
      <w:pPr>
        <w:ind w:firstLine="720" w:left="720"/>
        <w:jc w:val="both"/>
      </w:pPr>
    </w:p>
    <w:p w:rsidRDefault="005B5A9F" w:rsidP="007E76E8" w:rsidR="00106F38" w:rsidRPr="005A4D5A">
      <w:pPr>
        <w:jc w:val="both"/>
      </w:pPr>
      <w:r w:rsidRPr="005A4D5A">
        <w:t>Pouka o pravnom lijeku</w:t>
      </w:r>
      <w:r w:rsidR="00106F38" w:rsidRPr="005A4D5A">
        <w:t>:</w:t>
      </w:r>
    </w:p>
    <w:p w:rsidRDefault="00106F38" w:rsidP="003B7B03" w:rsidR="00106F38" w:rsidRPr="005B5A9F">
      <w:pPr>
        <w:jc w:val="both"/>
        <w:rPr>
          <w:sz w:val="20"/>
          <w:szCs w:val="20"/>
        </w:rPr>
      </w:pPr>
      <w:r w:rsidRPr="005B5A9F">
        <w:rPr>
          <w:sz w:val="20"/>
          <w:szCs w:val="20"/>
        </w:rPr>
        <w:t xml:space="preserve">Protiv ovog </w:t>
      </w:r>
      <w:r w:rsidR="00AB4000">
        <w:rPr>
          <w:sz w:val="20"/>
          <w:szCs w:val="20"/>
        </w:rPr>
        <w:t>zaključka žalba nije dopuštena.</w:t>
      </w:r>
    </w:p>
    <w:p w:rsidRDefault="007F484D" w:rsidP="003B7B03" w:rsidR="007F484D" w:rsidRPr="005B5A9F">
      <w:pPr>
        <w:jc w:val="both"/>
        <w:rPr>
          <w:sz w:val="20"/>
          <w:szCs w:val="20"/>
        </w:rPr>
      </w:pPr>
    </w:p>
    <w:p w:rsidRDefault="007F484D" w:rsidP="003B7B03" w:rsidR="007F484D">
      <w:pPr>
        <w:jc w:val="both"/>
      </w:pPr>
    </w:p>
    <w:p w:rsidRDefault="007F484D" w:rsidP="003B7B03" w:rsidR="007F484D">
      <w:pPr>
        <w:jc w:val="both"/>
      </w:pPr>
      <w:r>
        <w:t>DNA:</w:t>
      </w:r>
    </w:p>
    <w:p w:rsidRDefault="007F484D" w:rsidP="003B7B03" w:rsidR="007F484D">
      <w:pPr>
        <w:jc w:val="both"/>
      </w:pPr>
    </w:p>
    <w:p w:rsidRDefault="00AB4000" w:rsidP="007F484D" w:rsidR="007F484D">
      <w:pPr>
        <w:numPr>
          <w:ilvl w:val="0"/>
          <w:numId w:val="4"/>
        </w:numPr>
        <w:jc w:val="both"/>
      </w:pPr>
      <w:r>
        <w:t>Objaviti na mrežnoj stranici e-Oglasna ploča sudova</w:t>
      </w:r>
    </w:p>
    <w:p w:rsidRDefault="005F543D" w:rsidP="007F484D" w:rsidR="005F543D">
      <w:pPr>
        <w:numPr>
          <w:ilvl w:val="0"/>
          <w:numId w:val="4"/>
        </w:numPr>
        <w:jc w:val="both"/>
      </w:pPr>
      <w:r>
        <w:t>dostaviti stečajnom upravitelju</w:t>
      </w:r>
    </w:p>
    <w:p w:rsidRDefault="007F484D" w:rsidP="007F484D" w:rsidR="007F484D" w:rsidRPr="00210B92">
      <w:pPr>
        <w:ind w:left="360"/>
        <w:jc w:val="both"/>
      </w:pPr>
    </w:p>
    <w:sectPr w:rsidSect="002667E9" w:rsidR="007F484D" w:rsidRPr="00210B92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30D5" w:rsidR="002230D5">
      <w:r>
        <w:separator/>
      </w:r>
    </w:p>
  </w:endnote>
  <w:endnote w:id="0" w:type="continuationSeparator">
    <w:p w:rsidRDefault="002230D5" w:rsidR="002230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30D5" w:rsidR="002230D5">
      <w:r>
        <w:separator/>
      </w:r>
    </w:p>
  </w:footnote>
  <w:footnote w:id="0" w:type="continuationSeparator">
    <w:p w:rsidRDefault="002230D5" w:rsidR="002230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4000" w:rsidP="001A6DDF" w:rsidR="00AB400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B4000" w:rsidR="00AB400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4000" w:rsidP="001A6DDF" w:rsidR="00AB400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1430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AB4000" w:rsidR="00AB400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053C6"/>
    <w:multiLevelType w:val="hybridMultilevel"/>
    <w:tmpl w:val="110085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6BB46B9"/>
    <w:multiLevelType w:val="hybridMultilevel"/>
    <w:tmpl w:val="C97AFAD6"/>
    <w:lvl w:tplc="843EDE8E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4C59289F"/>
    <w:multiLevelType w:val="hybridMultilevel"/>
    <w:tmpl w:val="B00ADE7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06E3216"/>
    <w:multiLevelType w:val="hybridMultilevel"/>
    <w:tmpl w:val="0B9CC238"/>
    <w:lvl w:tplc="7B109FAC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6F38"/>
    <w:rsid w:val="00031430"/>
    <w:rsid w:val="0009774C"/>
    <w:rsid w:val="000A47F7"/>
    <w:rsid w:val="000A4DF6"/>
    <w:rsid w:val="000B5081"/>
    <w:rsid w:val="00106F38"/>
    <w:rsid w:val="00127359"/>
    <w:rsid w:val="001A6DDF"/>
    <w:rsid w:val="001C5D59"/>
    <w:rsid w:val="001D16F5"/>
    <w:rsid w:val="00201C67"/>
    <w:rsid w:val="00210B92"/>
    <w:rsid w:val="00211E6C"/>
    <w:rsid w:val="00220999"/>
    <w:rsid w:val="002230D5"/>
    <w:rsid w:val="00236A4C"/>
    <w:rsid w:val="0026246F"/>
    <w:rsid w:val="002667E9"/>
    <w:rsid w:val="002F7A7F"/>
    <w:rsid w:val="003B3680"/>
    <w:rsid w:val="003B7B03"/>
    <w:rsid w:val="003D0EBA"/>
    <w:rsid w:val="0040603B"/>
    <w:rsid w:val="00496D13"/>
    <w:rsid w:val="004D749E"/>
    <w:rsid w:val="00512D7A"/>
    <w:rsid w:val="00514F25"/>
    <w:rsid w:val="00566262"/>
    <w:rsid w:val="005A4D5A"/>
    <w:rsid w:val="005B5A9F"/>
    <w:rsid w:val="005F543D"/>
    <w:rsid w:val="006523BE"/>
    <w:rsid w:val="00663146"/>
    <w:rsid w:val="0066574B"/>
    <w:rsid w:val="007708BD"/>
    <w:rsid w:val="00793847"/>
    <w:rsid w:val="007952AC"/>
    <w:rsid w:val="007E76E8"/>
    <w:rsid w:val="007F484D"/>
    <w:rsid w:val="008255D7"/>
    <w:rsid w:val="008555A1"/>
    <w:rsid w:val="00867EF2"/>
    <w:rsid w:val="0087148B"/>
    <w:rsid w:val="008827AF"/>
    <w:rsid w:val="008A1541"/>
    <w:rsid w:val="008C0338"/>
    <w:rsid w:val="009409E2"/>
    <w:rsid w:val="009F5B69"/>
    <w:rsid w:val="00A33384"/>
    <w:rsid w:val="00AB4000"/>
    <w:rsid w:val="00B61087"/>
    <w:rsid w:val="00BB451A"/>
    <w:rsid w:val="00BD1F88"/>
    <w:rsid w:val="00BF38AD"/>
    <w:rsid w:val="00C670F3"/>
    <w:rsid w:val="00CC66FA"/>
    <w:rsid w:val="00CE2E3B"/>
    <w:rsid w:val="00D41239"/>
    <w:rsid w:val="00D75D66"/>
    <w:rsid w:val="00DA7D09"/>
    <w:rsid w:val="00FA45D8"/>
    <w:rsid w:val="00FB55CA"/>
    <w:rsid w:val="00FF0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6F3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67E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667E9"/>
  </w:style>
  <w:style w:styleId="Tekstbalonia" w:type="paragraph">
    <w:name w:val="Balloon Text"/>
    <w:basedOn w:val="Normal"/>
    <w:link w:val="TekstbaloniaChar"/>
    <w:rsid w:val="00C670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70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14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43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43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43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43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6F3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67E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667E9"/>
  </w:style>
  <w:style w:styleId="Tekstbalonia" w:type="paragraph">
    <w:name w:val="Balloon Text"/>
    <w:basedOn w:val="Normal"/>
    <w:link w:val="TekstbaloniaChar"/>
    <w:rsid w:val="00C670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70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14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43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43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43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43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2012.</izvorni_sadrzaj>
    <derivirana_varijabla naziv="DomainObject.Predmet.DatumOsnivanja_1">16.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St-88/2012</izvorni_sadrzaj>
    <derivirana_varijabla naziv="DomainObject.Predmet.OznakaBroj_1">St-88/2012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 kod Dubi,    ,III,IV -dio</izvorni_sadrzaj>
    <derivirana_varijabla naziv="DomainObject.Predmet.PrimjedbaSuca_1">I,II   kod Dubi,    ,III,IV -dio</derivirana_varijabla>
  </DomainObject.Predmet.PrimjedbaSuca>
  <DomainObject.Predmet.ProtustrankaFormated>
    <izvorni_sadrzaj>  ARGUS - VETERINARSKA STANICA  d.o.o. SLAVONSKI BROD</izvorni_sadrzaj>
    <derivirana_varijabla naziv="DomainObject.Predmet.ProtustrankaFormated_1">  ARGUS - VETERINARSKA STANICA  d.o.o. SLAVONSKI BROD</derivirana_varijabla>
  </DomainObject.Predmet.ProtustrankaFormated>
  <DomainObject.Predmet.ProtustrankaFormatedOIB>
    <izvorni_sadrzaj>  ARGUS - VETERINARSKA STANICA  d.o.o. SLAVONSKI BROD, OIB 49394524178</izvorni_sadrzaj>
    <derivirana_varijabla naziv="DomainObject.Predmet.ProtustrankaFormatedOIB_1">  ARGUS - VETERINARSKA STANICA  d.o.o. SLAVONSKI BROD, OIB 49394524178</derivirana_varijabla>
  </DomainObject.Predmet.ProtustrankaFormatedOIB>
  <DomainObject.Predmet.ProtustrankaFormatedWithAdress>
    <izvorni_sadrzaj> ARGUS - VETERINARSKA STANICA  d.o.o. SLAVONSKI BROD, Dr.Mile Budaka 1, 35000 Slavonski Brod</izvorni_sadrzaj>
    <derivirana_varijabla naziv="DomainObject.Predmet.ProtustrankaFormatedWithAdress_1"> ARGUS - VETERINARSKA STANICA  d.o.o. SLAVONSKI BROD, Dr.Mile Budaka 1, 35000 Slavonski Brod</derivirana_varijabla>
  </DomainObject.Predmet.ProtustrankaFormatedWithAdress>
  <DomainObject.Predmet.ProtustrankaFormatedWithAdressOIB>
    <izvorni_sadrzaj> ARGUS - VETERINARSKA STANICA  d.o.o. SLAVONSKI BROD, OIB 49394524178, Dr.Mile Budaka 1, 35000 Slavonski Brod</izvorni_sadrzaj>
    <derivirana_varijabla naziv="DomainObject.Predmet.ProtustrankaFormatedWithAdressOIB_1"> ARGUS - VETERINARSKA STANICA  d.o.o. SLAVONSKI BROD, OIB 49394524178, Dr.Mile Budaka 1, 35000 Slavonski Brod</derivirana_varijabla>
  </DomainObject.Predmet.ProtustrankaFormatedWithAdressOIB>
  <DomainObject.Predmet.ProtustrankaWithAdress>
    <izvorni_sadrzaj>ARGUS - VETERINARSKA STANICA  d.o.o. SLAVONSKI BROD Dr.Mile Budaka 1, 35000 Slavonski Brod</izvorni_sadrzaj>
    <derivirana_varijabla naziv="DomainObject.Predmet.ProtustrankaWithAdress_1">ARGUS - VETERINARSKA STANICA  d.o.o. SLAVONSKI BROD Dr.Mile Budaka 1, 35000 Slavonski Brod</derivirana_varijabla>
  </DomainObject.Predmet.ProtustrankaWithAdress>
  <DomainObject.Predmet.ProtustrankaWithAdressOIB>
    <izvorni_sadrzaj>ARGUS - VETERINARSKA STANICA  d.o.o. SLAVONSKI BROD, OIB 49394524178, Dr.Mile Budaka 1, 35000 Slavonski Brod</izvorni_sadrzaj>
    <derivirana_varijabla naziv="DomainObject.Predmet.ProtustrankaWithAdressOIB_1">ARGUS - VETERINARSKA STANICA  d.o.o. SLAVONSKI BROD, OIB 49394524178, Dr.Mile Budaka 1, 35000 Slavonski Brod</derivirana_varijabla>
  </DomainObject.Predmet.ProtustrankaWithAdressOIB>
  <DomainObject.Predmet.ProtustrankaNazivFormated>
    <izvorni_sadrzaj>ARGUS - VETERINARSKA STANICA  d.o.o. SLAVONSKI BROD</izvorni_sadrzaj>
    <derivirana_varijabla naziv="DomainObject.Predmet.ProtustrankaNazivFormated_1">ARGUS - VETERINARSKA STANICA  d.o.o. SLAVONSKI BROD</derivirana_varijabla>
  </DomainObject.Predmet.ProtustrankaNazivFormated>
  <DomainObject.Predmet.ProtustrankaNazivFormatedOIB>
    <izvorni_sadrzaj>ARGUS - VETERINARSKA STANICA  d.o.o. SLAVONSKI BROD, OIB 49394524178</izvorni_sadrzaj>
    <derivirana_varijabla naziv="DomainObject.Predmet.ProtustrankaNazivFormatedOIB_1">ARGUS - VETERINARSKA STANICA  d.o.o. SLAVONSKI BROD, OIB 49394524178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ARGUS - VETERINARSKA STANICA d.o.o. SLAVONSKI BROD</izvorni_sadrzaj>
    <derivirana_varijabla naziv="DomainObject.Predmet.StrankaFormated_1">  ARGUS - VETERINARSKA STANICA d.o.o. SLAVONSKI BROD</derivirana_varijabla>
  </DomainObject.Predmet.StrankaFormated>
  <DomainObject.Predmet.StrankaFormatedOIB>
    <izvorni_sadrzaj>  ARGUS - VETERINARSKA STANICA d.o.o. SLAVONSKI BROD, OIB 49394524178</izvorni_sadrzaj>
    <derivirana_varijabla naziv="DomainObject.Predmet.StrankaFormatedOIB_1">  ARGUS - VETERINARSKA STANICA d.o.o. SLAVONSKI BROD, OIB 49394524178</derivirana_varijabla>
  </DomainObject.Predmet.StrankaFormatedOIB>
  <DomainObject.Predmet.StrankaFormatedWithAdress>
    <izvorni_sadrzaj> ARGUS - VETERINARSKA STANICA d.o.o. SLAVONSKI BROD, Dr.Mile Budaka 1, 35000 Slavonski Brod</izvorni_sadrzaj>
    <derivirana_varijabla naziv="DomainObject.Predmet.StrankaFormatedWithAdress_1"> ARGUS - VETERINARSKA STANICA d.o.o. SLAVONSKI BROD, Dr.Mile Budaka 1, 35000 Slavonski Brod</derivirana_varijabla>
  </DomainObject.Predmet.StrankaFormatedWithAdress>
  <DomainObject.Predmet.StrankaFormatedWithAdressOIB>
    <izvorni_sadrzaj> ARGUS - VETERINARSKA STANICA d.o.o. SLAVONSKI BROD, OIB 49394524178, Dr.Mile Budaka 1, 35000 Slavonski Brod</izvorni_sadrzaj>
    <derivirana_varijabla naziv="DomainObject.Predmet.StrankaFormatedWithAdressOIB_1"> ARGUS - VETERINARSKA STANICA d.o.o. SLAVONSKI BROD, OIB 49394524178, Dr.Mile Budaka 1, 35000 Slavonski Brod</derivirana_varijabla>
  </DomainObject.Predmet.StrankaFormatedWithAdressOIB>
  <DomainObject.Predmet.StrankaWithAdress>
    <izvorni_sadrzaj>ARGUS - VETERINARSKA STANICA d.o.o. SLAVONSKI BROD Dr.Mile Budaka 1,35000 Slavonski Brod</izvorni_sadrzaj>
    <derivirana_varijabla naziv="DomainObject.Predmet.StrankaWithAdress_1">ARGUS - VETERINARSKA STANICA d.o.o. SLAVONSKI BROD Dr.Mile Budaka 1,35000 Slavonski Brod</derivirana_varijabla>
  </DomainObject.Predmet.StrankaWithAdress>
  <DomainObject.Predmet.StrankaWithAdressOIB>
    <izvorni_sadrzaj>ARGUS - VETERINARSKA STANICA d.o.o. SLAVONSKI BROD, OIB 49394524178, Dr.Mile Budaka 1,35000 Slavonski Brod</izvorni_sadrzaj>
    <derivirana_varijabla naziv="DomainObject.Predmet.StrankaWithAdressOIB_1">ARGUS - VETERINARSKA STANICA d.o.o. SLAVONSKI BROD, OIB 49394524178, Dr.Mile Budaka 1,35000 Slavonski Brod</derivirana_varijabla>
  </DomainObject.Predmet.StrankaWithAdressOIB>
  <DomainObject.Predmet.StrankaNazivFormated>
    <izvorni_sadrzaj>ARGUS - VETERINARSKA STANICA d.o.o. SLAVONSKI BROD</izvorni_sadrzaj>
    <derivirana_varijabla naziv="DomainObject.Predmet.StrankaNazivFormated_1">ARGUS - VETERINARSKA STANICA d.o.o. SLAVONSKI BROD</derivirana_varijabla>
  </DomainObject.Predmet.StrankaNazivFormated>
  <DomainObject.Predmet.StrankaNazivFormatedOIB>
    <izvorni_sadrzaj>ARGUS - VETERINARSKA STANICA d.o.o. SLAVONSKI BROD, OIB 49394524178</izvorni_sadrzaj>
    <derivirana_varijabla naziv="DomainObject.Predmet.StrankaNazivFormatedOIB_1">ARGUS - VETERINARSKA STANICA d.o.o. SLAVONSKI BROD, OIB 49394524178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ARGUS - VETERINARSKA STANICA d.o.o. SLAVONSKI BROD</item>
    </izvorni_sadrzaj>
    <derivirana_varijabla naziv="DomainObject.Predmet.StrankaListFormated_1">
      <item>ARGUS - VETERINARSKA STANICA d.o.o. SLAVONSKI BROD</item>
    </derivirana_varijabla>
  </DomainObject.Predmet.StrankaListFormated>
  <DomainObject.Predmet.StrankaListFormatedOIB>
    <izvorni_sadrzaj>
      <item>ARGUS - VETERINARSKA STANICA d.o.o. SLAVONSKI BROD, OIB 49394524178</item>
    </izvorni_sadrzaj>
    <derivirana_varijabla naziv="DomainObject.Predmet.StrankaListFormatedOIB_1">
      <item>ARGUS - VETERINARSKA STANICA d.o.o. SLAVONSKI BROD, OIB 49394524178</item>
    </derivirana_varijabla>
  </DomainObject.Predmet.StrankaListFormatedOIB>
  <DomainObject.Predmet.StrankaListFormatedWithAdress>
    <izvorni_sadrzaj>
      <item>ARGUS - VETERINARSKA STANICA d.o.o. SLAVONSKI BROD, Dr.Mile Budaka 1, 35000 Slavonski Brod</item>
    </izvorni_sadrzaj>
    <derivirana_varijabla naziv="DomainObject.Predmet.StrankaListFormatedWithAdress_1">
      <item>ARGUS - VETERINARSKA STANICA d.o.o. SLAVONSKI BROD, Dr.Mile Budaka 1, 35000 Slavonski Brod</item>
    </derivirana_varijabla>
  </DomainObject.Predmet.StrankaListFormatedWithAdress>
  <DomainObject.Predmet.StrankaListFormatedWithAdressOIB>
    <izvorni_sadrzaj>
      <item>ARGUS - VETERINARSKA STANICA d.o.o. SLAVONSKI BROD, OIB 49394524178, Dr.Mile Budaka 1, 35000 Slavonski Brod</item>
    </izvorni_sadrzaj>
    <derivirana_varijabla naziv="DomainObject.Predmet.StrankaListFormatedWithAdressOIB_1">
      <item>ARGUS - VETERINARSKA STANICA d.o.o. SLAVONSKI BROD, OIB 49394524178, Dr.Mile Budaka 1, 35000 Slavonski Brod</item>
    </derivirana_varijabla>
  </DomainObject.Predmet.StrankaListFormatedWithAdressOIB>
  <DomainObject.Predmet.StrankaListNazivFormated>
    <izvorni_sadrzaj>
      <item>ARGUS - VETERINARSKA STANICA d.o.o. SLAVONSKI BROD</item>
    </izvorni_sadrzaj>
    <derivirana_varijabla naziv="DomainObject.Predmet.StrankaListNazivFormated_1">
      <item>ARGUS - VETERINARSKA STANICA d.o.o. SLAVONSKI BROD</item>
    </derivirana_varijabla>
  </DomainObject.Predmet.StrankaListNazivFormated>
  <DomainObject.Predmet.StrankaListNazivFormatedOIB>
    <izvorni_sadrzaj>
      <item>ARGUS - VETERINARSKA STANICA d.o.o. SLAVONSKI BROD, OIB 49394524178</item>
    </izvorni_sadrzaj>
    <derivirana_varijabla naziv="DomainObject.Predmet.StrankaListNazivFormatedOIB_1">
      <item>ARGUS - VETERINARSKA STANICA d.o.o. SLAVONSKI BROD, OIB 49394524178</item>
    </derivirana_varijabla>
  </DomainObject.Predmet.StrankaListNazivFormatedOIB>
  <DomainObject.Predmet.ProtuStrankaListFormated>
    <izvorni_sadrzaj>
      <item>ARGUS - VETERINARSKA STANICA  d.o.o. SLAVONSKI BROD</item>
    </izvorni_sadrzaj>
    <derivirana_varijabla naziv="DomainObject.Predmet.ProtuStrankaListFormated_1">
      <item>ARGUS - VETERINARSKA STANICA  d.o.o. SLAVONSKI BROD</item>
    </derivirana_varijabla>
  </DomainObject.Predmet.ProtuStrankaListFormated>
  <DomainObject.Predmet.ProtuStrankaListFormatedOIB>
    <izvorni_sadrzaj>
      <item>ARGUS - VETERINARSKA STANICA  d.o.o. SLAVONSKI BROD, OIB 49394524178</item>
    </izvorni_sadrzaj>
    <derivirana_varijabla naziv="DomainObject.Predmet.ProtuStrankaListFormatedOIB_1">
      <item>ARGUS - VETERINARSKA STANICA  d.o.o. SLAVONSKI BROD, OIB 49394524178</item>
    </derivirana_varijabla>
  </DomainObject.Predmet.ProtuStrankaListFormatedOIB>
  <DomainObject.Predmet.ProtuStrankaListFormatedWithAdress>
    <izvorni_sadrzaj>
      <item>ARGUS - VETERINARSKA STANICA  d.o.o. SLAVONSKI BROD, Dr.Mile Budaka 1, 35000 Slavonski Brod</item>
    </izvorni_sadrzaj>
    <derivirana_varijabla naziv="DomainObject.Predmet.ProtuStrankaListFormatedWithAdress_1">
      <item>ARGUS - VETERINARSKA STANICA  d.o.o. SLAVONSKI BROD, Dr.Mile Budaka 1, 35000 Slavonski Brod</item>
    </derivirana_varijabla>
  </DomainObject.Predmet.ProtuStrankaListFormatedWithAdress>
  <DomainObject.Predmet.ProtuStrankaListFormatedWithAdressOIB>
    <izvorni_sadrzaj>
      <item>ARGUS - VETERINARSKA STANICA  d.o.o. SLAVONSKI BROD, OIB 49394524178, Dr.Mile Budaka 1, 35000 Slavonski Brod</item>
    </izvorni_sadrzaj>
    <derivirana_varijabla naziv="DomainObject.Predmet.ProtuStrankaListFormatedWithAdressOIB_1">
      <item>ARGUS - VETERINARSKA STANICA  d.o.o. SLAVONSKI BROD, OIB 49394524178, Dr.Mile Budaka 1, 35000 Slavonski Brod</item>
    </derivirana_varijabla>
  </DomainObject.Predmet.ProtuStrankaListFormatedWithAdressOIB>
  <DomainObject.Predmet.ProtuStrankaListNazivFormated>
    <izvorni_sadrzaj>
      <item>ARGUS - VETERINARSKA STANICA  d.o.o. SLAVONSKI BROD</item>
    </izvorni_sadrzaj>
    <derivirana_varijabla naziv="DomainObject.Predmet.ProtuStrankaListNazivFormated_1">
      <item>ARGUS - VETERINARSKA STANICA  d.o.o. SLAVONSKI BROD</item>
    </derivirana_varijabla>
  </DomainObject.Predmet.ProtuStrankaListNazivFormated>
  <DomainObject.Predmet.ProtuStrankaListNazivFormatedOIB>
    <izvorni_sadrzaj>
      <item>ARGUS - VETERINARSKA STANICA  d.o.o. SLAVONSKI BROD, OIB 49394524178</item>
    </izvorni_sadrzaj>
    <derivirana_varijabla naziv="DomainObject.Predmet.ProtuStrankaListNazivFormatedOIB_1">
      <item>ARGUS - VETERINARSKA STANICA  d.o.o. SLAVONSKI BROD, OIB 49394524178</item>
    </derivirana_varijabla>
  </DomainObject.Predmet.ProtuStrankaListNazivFormatedOIB>
  <DomainObject.Predmet.OstaliList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izvorni_sadrzaj>
    <derivirana_varijabla naziv="DomainObject.Predmet.OstaliList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derivirana_varijabla>
  </DomainObject.Predmet.OstaliListFormated>
  <DomainObject.Predmet.OstaliList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izvorni_sadrzaj>
    <derivirana_varijabla naziv="DomainObject.Predmet.OstaliList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derivirana_varijabla>
  </DomainObject.Predmet.OstaliListFormatedOIB>
  <DomainObject.Predmet.OstaliListFormatedWithAdress>
    <izvorni_sadrzaj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</izvorni_sadrzaj>
    <derivirana_varijabla naziv="DomainObject.Predmet.OstaliListFormatedWithAdress_1"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</derivirana_varijabla>
  </DomainObject.Predmet.OstaliListFormatedWithAdress>
  <DomainObject.Predmet.OstaliListFormatedWithAdressOIB>
    <izvorni_sadrzaj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</izvorni_sadrzaj>
    <derivirana_varijabla naziv="DomainObject.Predmet.OstaliListFormatedWithAdressOIB_1"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</derivirana_varijabla>
  </DomainObject.Predmet.OstaliListFormatedWithAdressOIB>
  <DomainObject.Predmet.OstaliListNaziv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izvorni_sadrzaj>
    <derivirana_varijabla naziv="DomainObject.Predmet.OstaliListNaziv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derivirana_varijabla>
  </DomainObject.Predmet.OstaliListNazivFormated>
  <DomainObject.Predmet.OstaliListNaziv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izvorni_sadrzaj>
    <derivirana_varijabla naziv="DomainObject.Predmet.OstaliListNaziv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ARGUS - VETERINARSKA STANICA d.o.o. SLAVONSKI BROD</izvorni_sadrzaj>
    <derivirana_varijabla naziv="DomainObject.Predmet.StrankaIDrugi_1">ARGUS - VETERINARSKA STANICA d.o.o. SLAVONSKI BROD</derivirana_varijabla>
  </DomainObject.Predmet.StrankaIDrugi>
  <DomainObject.Predmet.ProtustrankaIDrugi>
    <izvorni_sadrzaj>ARGUS - VETERINARSKA STANICA  d.o.o. SLAVONSKI BROD</izvorni_sadrzaj>
    <derivirana_varijabla naziv="DomainObject.Predmet.ProtustrankaIDrugi_1">ARGUS - VETERINARSKA STANICA  d.o.o. SLAVONSKI BROD</derivirana_varijabla>
  </DomainObject.Predmet.ProtustrankaIDrugi>
  <DomainObject.Predmet.StrankaIDrugiAdressOIB>
    <izvorni_sadrzaj>ARGUS - VETERINARSKA STANICA d.o.o. SLAVONSKI BROD, OIB 49394524178, Dr.Mile Budaka 1, 35000 Slavonski Brod</izvorni_sadrzaj>
    <derivirana_varijabla naziv="DomainObject.Predmet.StrankaIDrugiAdressOIB_1">ARGUS - VETERINARSKA STANICA d.o.o. SLAVONSKI BROD, OIB 49394524178, Dr.Mile Budaka 1, 35000 Slavonski Brod</derivirana_varijabla>
  </DomainObject.Predmet.StrankaIDrugiAdressOIB>
  <DomainObject.Predmet.ProtustrankaIDrugiAdressOIB>
    <izvorni_sadrzaj>ARGUS - VETERINARSKA STANICA  d.o.o. SLAVONSKI BROD, OIB 49394524178, Dr.Mile Budaka 1, 35000 Slavonski Brod</izvorni_sadrzaj>
    <derivirana_varijabla naziv="DomainObject.Predmet.ProtustrankaIDrugiAdressOIB_1">ARGUS - VETERINARSKA STANICA  d.o.o. SLAVONSKI BROD, OIB 49394524178, Dr.Mile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izvorni_sadrzaj>
    <derivirana_varijabla naziv="DomainObject.Predmet.SudioniciListNaziv_1"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derivirana_varijabla>
  </DomainObject.Predmet.SudioniciListNaziv>
  <DomainObject.Predmet.SudioniciListAdressOIB>
    <izvorni_sadrzaj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</izvorni_sadrzaj>
    <derivirana_varijabla naziv="DomainObject.Predmet.SudioniciListAdressOIB_1"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</izvorni_sadrzaj>
    <derivirana_varijabla naziv="DomainObject.Predmet.SudioniciListNazivOIB_1"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432</properties:Words>
  <properties:Characters>2480</properties:Characters>
  <properties:Lines>76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</vt:lpstr>
    </vt:vector>
  </properties:TitlesOfParts>
  <properties:LinksUpToDate>false</properties:LinksUpToDate>
  <properties:CharactersWithSpaces>2959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2017-09-08T10:08:00Z</dcterms:created>
  <dc:creator>zbiondic</dc:creator>
  <cp:lastModifiedBy>wsadmin</cp:lastModifiedBy>
  <cp:lastPrinted>2017-09-08T10:08:00Z</cp:lastPrinted>
  <dcterms:modified xmlns:xsi="http://www.w3.org/2001/XMLSchema-instance" xsi:type="dcterms:W3CDTF">2017-09-08T10:36:00Z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