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6ceb" w14:paraId="5f06ceb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013CCB">
        <w:rPr>
          <w:b/>
        </w:rPr>
        <w:t>961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6B782D" w:rsidR="00AA2634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B782D">
        <w:t xml:space="preserve"> </w:t>
      </w:r>
      <w:r w:rsidR="00AA2634">
        <w:t>INES BATARELO j.d.o.o., Split, B. Papandopula 13, OIB: 49946440555,  dana 12. siječnja 2018.g.</w:t>
      </w:r>
    </w:p>
    <w:p w:rsidRDefault="00AA2634" w:rsidP="006B782D" w:rsidR="00AA2634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AA2634" w:rsidRPr="00AA2634">
        <w:t xml:space="preserve"> </w:t>
      </w:r>
      <w:r w:rsidR="00AA2634">
        <w:t>INES BATARELO j.d.o.o., Split, B. Papandopula 13, OIB: 49946440555,</w:t>
      </w:r>
      <w:r w:rsidR="006B782D">
        <w:t xml:space="preserve"> 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AA2634">
        <w:t xml:space="preserve">12. siječnja 2018. </w:t>
      </w:r>
      <w:r w:rsidR="007E310B">
        <w:t>u 1</w:t>
      </w:r>
      <w:r w:rsidR="00AA2634">
        <w:t xml:space="preserve">2,15 </w:t>
      </w:r>
      <w:r w:rsidR="007E310B">
        <w:t>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9D3969" w:rsidR="009D3969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013CCB">
        <w:t>Ante Majić</w:t>
      </w:r>
      <w:r w:rsidR="009D3969" w:rsidRPr="0097630A">
        <w:t>,</w:t>
      </w:r>
      <w:r w:rsidR="009D3969">
        <w:t xml:space="preserve"> </w:t>
      </w:r>
      <w:r w:rsidR="00013CCB">
        <w:t>Prilaz Baruna Filipovića</w:t>
      </w:r>
      <w:r w:rsidR="009D3969">
        <w:t xml:space="preserve"> </w:t>
      </w:r>
      <w:r w:rsidR="00013CCB">
        <w:t>13</w:t>
      </w:r>
      <w:r w:rsidR="009D3969">
        <w:t xml:space="preserve">., Zagreb, OIB: </w:t>
      </w:r>
      <w:r w:rsidR="00013CCB">
        <w:t>54998137767</w:t>
      </w:r>
      <w:r w:rsidR="009D3969">
        <w:t>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AA2634">
        <w:t xml:space="preserve">INES BATARELO j.d.o.o., Split, B. Papandopula 13, OIB: 49946440555, </w:t>
      </w:r>
      <w:r w:rsidR="006B782D">
        <w:t xml:space="preserve">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013CCB">
        <w:t>17</w:t>
      </w:r>
      <w:r w:rsidR="003E7BC1" w:rsidRPr="0097630A">
        <w:t>.</w:t>
      </w:r>
      <w:r w:rsidR="006108BC" w:rsidRPr="0097630A">
        <w:t xml:space="preserve"> </w:t>
      </w:r>
      <w:r w:rsidR="00013CCB">
        <w:t>studenog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374A7B">
        <w:t>1</w:t>
      </w:r>
      <w:r w:rsidR="00013CCB">
        <w:t>087</w:t>
      </w:r>
      <w:r w:rsidR="00E33DE4" w:rsidRPr="0097630A">
        <w:t xml:space="preserve"> </w:t>
      </w:r>
      <w:r w:rsidR="00374A7B">
        <w:t>dan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013CCB">
        <w:t>29</w:t>
      </w:r>
      <w:r w:rsidR="00987A3F" w:rsidRPr="0097630A">
        <w:t xml:space="preserve">. </w:t>
      </w:r>
      <w:r w:rsidR="001B09BC">
        <w:t>s</w:t>
      </w:r>
      <w:r w:rsidR="00013CCB">
        <w:t>tudenog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013CCB">
        <w:t>29</w:t>
      </w:r>
      <w:r w:rsidR="00987A3F" w:rsidRPr="0097630A">
        <w:t>.</w:t>
      </w:r>
      <w:r w:rsidR="005362A0">
        <w:t xml:space="preserve"> </w:t>
      </w:r>
      <w:r w:rsidR="001B09BC">
        <w:t>s</w:t>
      </w:r>
      <w:r w:rsidR="00013CCB">
        <w:t>tudenog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AA2634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AA2634">
        <w:rPr>
          <w:b/>
        </w:rPr>
        <w:t>12. siječnja 2018.g.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1F5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013CCB">
          <w:t>961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41F5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4900"/>
    <w:rsid w:val="007334B1"/>
    <w:rsid w:val="007A343A"/>
    <w:rsid w:val="007D3109"/>
    <w:rsid w:val="007E310B"/>
    <w:rsid w:val="007F094E"/>
    <w:rsid w:val="007F1BC2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86EA4"/>
    <w:rsid w:val="00A95917"/>
    <w:rsid w:val="00AA2634"/>
    <w:rsid w:val="00AB5815"/>
    <w:rsid w:val="00AC76A5"/>
    <w:rsid w:val="00AF54E8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B4A63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1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1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1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1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4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1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1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1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1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INES BATARELO j.d.o.o. za ugostiteljstvo i usluge</izvorni_sadrzaj>
    <derivirana_varijabla naziv="DomainObject.Predmet.ProtustrankaFormated_1">  INES BATARELO j.d.o.o. za ugostiteljstvo i usluge</derivirana_varijabla>
  </DomainObject.Predmet.ProtustrankaFormated>
  <DomainObject.Predmet.ProtustrankaFormatedOIB>
    <izvorni_sadrzaj>  INES BATARELO j.d.o.o. za ugostiteljstvo i usluge, OIB 49946440555</izvorni_sadrzaj>
    <derivirana_varijabla naziv="DomainObject.Predmet.ProtustrankaFormatedOIB_1">  INES BATARELO j.d.o.o. za ugostiteljstvo i usluge, OIB 49946440555</derivirana_varijabla>
  </DomainObject.Predmet.ProtustrankaFormatedOIB>
  <DomainObject.Predmet.ProtustrankaFormatedWithAdress>
    <izvorni_sadrzaj> INES BATARELO j.d.o.o. za ugostiteljstvo i usluge, Borisa Papandopula 13, 21000 Split</izvorni_sadrzaj>
    <derivirana_varijabla naziv="DomainObject.Predmet.ProtustrankaFormatedWithAdress_1"> INES BATARELO j.d.o.o. za ugostiteljstvo i usluge, Borisa Papandopula 13, 21000 Split</derivirana_varijabla>
  </DomainObject.Predmet.ProtustrankaFormatedWithAdress>
  <DomainObject.Predmet.ProtustrankaFormatedWithAdressOIB>
    <izvorni_sadrzaj> INES BATARELO j.d.o.o. za ugostiteljstvo i usluge, OIB 49946440555, Borisa Papandopula 13, 21000 Split</izvorni_sadrzaj>
    <derivirana_varijabla naziv="DomainObject.Predmet.ProtustrankaFormatedWithAdressOIB_1"> INES BATARELO j.d.o.o. za ugostiteljstvo i usluge, OIB 49946440555, Borisa Papandopula 13, 21000 Split</derivirana_varijabla>
  </DomainObject.Predmet.ProtustrankaFormatedWithAdressOIB>
  <DomainObject.Predmet.ProtustrankaWithAdress>
    <izvorni_sadrzaj>INES BATARELO j.d.o.o. za ugostiteljstvo i usluge Borisa Papandopula 13, 21000 Split</izvorni_sadrzaj>
    <derivirana_varijabla naziv="DomainObject.Predmet.ProtustrankaWithAdress_1">INES BATARELO j.d.o.o. za ugostiteljstvo i usluge Borisa Papandopula 13, 21000 Split</derivirana_varijabla>
  </DomainObject.Predmet.ProtustrankaWithAdress>
  <DomainObject.Predmet.ProtustrankaWithAdressOIB>
    <izvorni_sadrzaj>INES BATARELO j.d.o.o. za ugostiteljstvo i usluge, OIB 49946440555, Borisa Papandopula 13, 21000 Split</izvorni_sadrzaj>
    <derivirana_varijabla naziv="DomainObject.Predmet.ProtustrankaWithAdressOIB_1">INES BATARELO j.d.o.o. za ugostiteljstvo i usluge, OIB 49946440555, Borisa Papandopula 13, 21000 Split</derivirana_varijabla>
  </DomainObject.Predmet.ProtustrankaWithAdressOIB>
  <DomainObject.Predmet.ProtustrankaNazivFormated>
    <izvorni_sadrzaj>INES BATARELO j.d.o.o. za ugostiteljstvo i usluge</izvorni_sadrzaj>
    <derivirana_varijabla naziv="DomainObject.Predmet.ProtustrankaNazivFormated_1">INES BATARELO j.d.o.o. za ugostiteljstvo i usluge</derivirana_varijabla>
  </DomainObject.Predmet.ProtustrankaNazivFormated>
  <DomainObject.Predmet.ProtustrankaNazivFormatedOIB>
    <izvorni_sadrzaj>INES BATARELO j.d.o.o. za ugostiteljstvo i usluge, OIB 49946440555</izvorni_sadrzaj>
    <derivirana_varijabla naziv="DomainObject.Predmet.ProtustrankaNazivFormatedOIB_1">INES BATARELO j.d.o.o. za ugostiteljstvo i usluge, OIB 49946440555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10332.47</izvorni_sadrzaj>
    <derivirana_varijabla naziv="DomainObject.Predmet.TrenutnaVrijednost_1">10332.47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INES BATARELO j.d.o.o. za ugostiteljstvo i usluge</item>
    </izvorni_sadrzaj>
    <derivirana_varijabla naziv="DomainObject.Predmet.ProtuStrankaListFormated_1">
      <item>INES BATARELO j.d.o.o. za ugostiteljstvo i usluge</item>
    </derivirana_varijabla>
  </DomainObject.Predmet.ProtuStrankaListFormated>
  <DomainObject.Predmet.ProtuStrankaListFormatedOIB>
    <izvorni_sadrzaj>
      <item>INES BATARELO j.d.o.o. za ugostiteljstvo i usluge, OIB 49946440555</item>
    </izvorni_sadrzaj>
    <derivirana_varijabla naziv="DomainObject.Predmet.ProtuStrankaListFormatedOIB_1">
      <item>INES BATARELO j.d.o.o. za ugostiteljstvo i usluge, OIB 49946440555</item>
    </derivirana_varijabla>
  </DomainObject.Predmet.ProtuStrankaListFormatedOIB>
  <DomainObject.Predmet.ProtuStrankaListFormatedWithAdress>
    <izvorni_sadrzaj>
      <item>INES BATARELO j.d.o.o. za ugostiteljstvo i usluge, Borisa Papandopula 13, 21000 Split</item>
    </izvorni_sadrzaj>
    <derivirana_varijabla naziv="DomainObject.Predmet.ProtuStrankaListFormatedWithAdress_1">
      <item>INES BATARELO j.d.o.o. za ugostiteljstvo i usluge, Borisa Papandopula 13, 21000 Split</item>
    </derivirana_varijabla>
  </DomainObject.Predmet.ProtuStrankaListFormatedWithAdress>
  <DomainObject.Predmet.ProtuStrankaListFormatedWithAdressOIB>
    <izvorni_sadrzaj>
      <item>INES BATARELO j.d.o.o. za ugostiteljstvo i usluge, OIB 49946440555, Borisa Papandopula 13, 21000 Split</item>
    </izvorni_sadrzaj>
    <derivirana_varijabla naziv="DomainObject.Predmet.ProtuStrankaListFormatedWithAdressOIB_1">
      <item>INES BATARELO j.d.o.o. za ugostiteljstvo i usluge, OIB 49946440555, Borisa Papandopula 13, 21000 Split</item>
    </derivirana_varijabla>
  </DomainObject.Predmet.ProtuStrankaListFormatedWithAdressOIB>
  <DomainObject.Predmet.ProtuStrankaListNazivFormated>
    <izvorni_sadrzaj>
      <item>INES BATARELO j.d.o.o. za ugostiteljstvo i usluge</item>
    </izvorni_sadrzaj>
    <derivirana_varijabla naziv="DomainObject.Predmet.ProtuStrankaListNazivFormated_1">
      <item>INES BATARELO j.d.o.o. za ugostiteljstvo i usluge</item>
    </derivirana_varijabla>
  </DomainObject.Predmet.ProtuStrankaListNazivFormated>
  <DomainObject.Predmet.ProtuStrankaListNazivFormatedOIB>
    <izvorni_sadrzaj>
      <item>INES BATARELO j.d.o.o. za ugostiteljstvo i usluge, OIB 49946440555</item>
    </izvorni_sadrzaj>
    <derivirana_varijabla naziv="DomainObject.Predmet.ProtuStrankaListNazivFormatedOIB_1">
      <item>INES BATARELO j.d.o.o. za ugostiteljstvo i usluge, OIB 49946440555</item>
    </derivirana_varijabla>
  </DomainObject.Predmet.ProtuStrankaListNazivFormatedOIB>
  <DomainObject.Predmet.OstaliListFormated>
    <izvorni_sadrzaj>
      <item>Ines Batarelo</item>
    </izvorni_sadrzaj>
    <derivirana_varijabla naziv="DomainObject.Predmet.OstaliListFormated_1">
      <item>Ines Batarelo</item>
    </derivirana_varijabla>
  </DomainObject.Predmet.OstaliListFormated>
  <DomainObject.Predmet.OstaliListFormatedOIB>
    <izvorni_sadrzaj>
      <item>Ines Batarelo, OIB 61020578901</item>
    </izvorni_sadrzaj>
    <derivirana_varijabla naziv="DomainObject.Predmet.OstaliListFormatedOIB_1">
      <item>Ines Batarelo, OIB 61020578901</item>
    </derivirana_varijabla>
  </DomainObject.Predmet.OstaliListFormatedOIB>
  <DomainObject.Predmet.OstaliListFormatedWithAdress>
    <izvorni_sadrzaj>
      <item>Ines Batarelo, Borisa Papandopula 13, 21000 Split</item>
    </izvorni_sadrzaj>
    <derivirana_varijabla naziv="DomainObject.Predmet.OstaliListFormatedWithAdress_1">
      <item>Ines Batarelo, Borisa Papandopula 13, 21000 Split</item>
    </derivirana_varijabla>
  </DomainObject.Predmet.OstaliListFormatedWithAdress>
  <DomainObject.Predmet.OstaliListFormatedWithAdressOIB>
    <izvorni_sadrzaj>
      <item>Ines Batarelo, OIB 61020578901, Borisa Papandopula 13, 21000 Split</item>
    </izvorni_sadrzaj>
    <derivirana_varijabla naziv="DomainObject.Predmet.OstaliListFormatedWithAdressOIB_1">
      <item>Ines Batarelo, OIB 61020578901, Borisa Papandopula 13, 21000 Split</item>
    </derivirana_varijabla>
  </DomainObject.Predmet.OstaliListFormatedWithAdressOIB>
  <DomainObject.Predmet.OstaliListNazivFormated>
    <izvorni_sadrzaj>
      <item>Ines Batarelo</item>
    </izvorni_sadrzaj>
    <derivirana_varijabla naziv="DomainObject.Predmet.OstaliListNazivFormated_1">
      <item>Ines Batarelo</item>
    </derivirana_varijabla>
  </DomainObject.Predmet.OstaliListNazivFormated>
  <DomainObject.Predmet.OstaliListNazivFormatedOIB>
    <izvorni_sadrzaj>
      <item>Ines Batarelo, OIB 61020578901</item>
    </izvorni_sadrzaj>
    <derivirana_varijabla naziv="DomainObject.Predmet.OstaliListNazivFormatedOIB_1">
      <item>Ines Batarelo, OIB 61020578901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INES BATARELO j.d.o.o. za ugostiteljstvo i usluge</izvorni_sadrzaj>
    <derivirana_varijabla naziv="DomainObject.Predmet.ProtustrankaIDrugi_1">INES BATARELO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INES BATARELO j.d.o.o. za ugostiteljstvo i usluge, OIB 49946440555, Borisa Papandopula 13, 21000 Split</izvorni_sadrzaj>
    <derivirana_varijabla naziv="DomainObject.Predmet.ProtustrankaIDrugiAdressOIB_1">INES BATARELO j.d.o.o. za ugostiteljstvo i usluge, OIB 49946440555, Borisa Papandopula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BATARELO j.d.o.o. za ugostiteljstvo i usluge</item>
      <item>FINANCIJSKA AGENCIJA, RC SPLIT</item>
      <item>Ines Batarelo</item>
    </izvorni_sadrzaj>
    <derivirana_varijabla naziv="DomainObject.Predmet.SudioniciListNaziv_1">
      <item>INES BATARELO j.d.o.o. za ugostiteljstvo i usluge</item>
      <item>FINANCIJSKA AGENCIJA, RC SPLIT</item>
      <item>Ines Batarelo</item>
    </derivirana_varijabla>
  </DomainObject.Predmet.SudioniciListNaziv>
  <DomainObject.Predmet.SudioniciListAdressOIB>
    <izvorni_sadrzaj>
      <item>INES BATARELO j.d.o.o. za ugostiteljstvo i usluge, OIB 49946440555, Borisa Papandopula 13,21000 Split</item>
      <item>FINANCIJSKA AGENCIJA, RC SPLIT, OIB 85821130368, Mažuranićevo šetalište 24 b,21000 Split</item>
      <item>Ines Batarelo, OIB 61020578901, Borisa Papandopula 13,21000 Split</item>
    </izvorni_sadrzaj>
    <derivirana_varijabla naziv="DomainObject.Predmet.SudioniciListAdressOIB_1">
      <item>INES BATARELO j.d.o.o. za ugostiteljstvo i usluge, OIB 49946440555, Borisa Papandopula 13,21000 Split</item>
      <item>FINANCIJSKA AGENCIJA, RC SPLIT, OIB 85821130368, Mažuranićevo šetalište 24 b,21000 Split</item>
      <item>Ines Batarelo, OIB 61020578901, Borisa Papandopula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49946440555</item>
      <item>, OIB 85821130368</item>
      <item>, OIB 61020578901</item>
    </izvorni_sadrzaj>
    <derivirana_varijabla naziv="DomainObject.Predmet.SudioniciListNazivOIB_1">
      <item>, OIB 49946440555</item>
      <item>, OIB 85821130368</item>
      <item>, OIB 61020578901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3381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2018-01-12T09:39:00Z</dcterms:created>
  <dc:creator>stanka grcic</dc:creator>
  <cp:lastModifiedBy>Mara Marčinko</cp:lastModifiedBy>
  <cp:lastPrinted>2017-08-16T09:27:00Z</cp:lastPrinted>
  <dcterms:modified xmlns:xsi="http://www.w3.org/2001/XMLSchema-instance" xsi:type="dcterms:W3CDTF">2018-01-12T11:17:00Z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