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70179" w:rsidP="00970179" w:rsidRDefault="00970179" w14:paraId="55772d1" w14:textId="55772d1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970179" w:rsidP="00970179" w:rsidRDefault="00970179">
      <w:r>
        <w:t xml:space="preserve">     REPUBLIKA HRVATSKA</w:t>
      </w:r>
    </w:p>
    <w:p w:rsidR="00970179" w:rsidP="00970179" w:rsidRDefault="00970179">
      <w:r>
        <w:t>TRGOVAČKI SUD U ZAGREBU</w:t>
      </w:r>
    </w:p>
    <w:p w:rsidR="00970179" w:rsidP="00970179" w:rsidRDefault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970179" w:rsidP="00970179" w:rsidRDefault="00970179"/>
    <w:p w:rsidR="00970179" w:rsidP="00970179" w:rsidRDefault="00970179"/>
    <w:p w:rsidR="00970179" w:rsidP="00970179" w:rsidRDefault="00970179"/>
    <w:p w:rsidR="00970179" w:rsidP="00970179" w:rsidRDefault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296755">
        <w:t>41</w:t>
      </w:r>
      <w:proofErr w:type="spellEnd"/>
      <w:r w:rsidR="00296755">
        <w:t>/</w:t>
      </w:r>
      <w:proofErr w:type="spellStart"/>
      <w:r w:rsidR="00296755">
        <w:t>20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., objavljuje:</w:t>
      </w:r>
    </w:p>
    <w:p w:rsidR="00970179" w:rsidP="00970179" w:rsidRDefault="00970179">
      <w:pPr>
        <w:jc w:val="both"/>
        <w:rPr>
          <w:sz w:val="40"/>
          <w:szCs w:val="40"/>
        </w:rPr>
      </w:pPr>
    </w:p>
    <w:p w:rsidR="00970179" w:rsidP="00970179" w:rsidRDefault="00970179">
      <w:pPr>
        <w:jc w:val="center"/>
        <w:rPr>
          <w:b/>
        </w:rPr>
      </w:pPr>
      <w:r>
        <w:rPr>
          <w:b/>
        </w:rPr>
        <w:t>O G L A S</w:t>
      </w:r>
    </w:p>
    <w:p w:rsidR="00970179" w:rsidP="00970179" w:rsidRDefault="00970179">
      <w:pPr>
        <w:rPr>
          <w:b/>
        </w:rPr>
      </w:pPr>
    </w:p>
    <w:p w:rsidR="00970179" w:rsidP="00970179" w:rsidRDefault="00970179">
      <w:pPr>
        <w:jc w:val="both"/>
      </w:pPr>
      <w:r>
        <w:tab/>
        <w:t xml:space="preserve">Za dužnika </w:t>
      </w:r>
      <w:proofErr w:type="spellStart"/>
      <w:r w:rsidRPr="00296755" w:rsidR="00296755">
        <w:rPr>
          <w:szCs w:val="20"/>
        </w:rPr>
        <w:t>DENIS</w:t>
      </w:r>
      <w:proofErr w:type="spellEnd"/>
      <w:r w:rsidRPr="00296755" w:rsidR="00296755">
        <w:rPr>
          <w:szCs w:val="20"/>
        </w:rPr>
        <w:t xml:space="preserve"> </w:t>
      </w:r>
      <w:proofErr w:type="spellStart"/>
      <w:r w:rsidRPr="00296755" w:rsidR="00296755">
        <w:rPr>
          <w:szCs w:val="20"/>
        </w:rPr>
        <w:t>KODRNJA</w:t>
      </w:r>
      <w:proofErr w:type="spellEnd"/>
      <w:r w:rsidRPr="00296755" w:rsidR="00296755">
        <w:rPr>
          <w:szCs w:val="20"/>
        </w:rPr>
        <w:t xml:space="preserve"> j.d.o.o.</w:t>
      </w:r>
      <w:r w:rsidR="00307B1C">
        <w:rPr>
          <w:szCs w:val="20"/>
        </w:rPr>
        <w:t xml:space="preserve">, Zagreb, </w:t>
      </w:r>
      <w:r w:rsidR="00296755">
        <w:rPr>
          <w:szCs w:val="20"/>
        </w:rPr>
        <w:t xml:space="preserve">Savska cesta </w:t>
      </w:r>
      <w:proofErr w:type="spellStart"/>
      <w:r w:rsidR="00296755">
        <w:rPr>
          <w:szCs w:val="20"/>
        </w:rPr>
        <w:t>192</w:t>
      </w:r>
      <w:proofErr w:type="spellEnd"/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FA6262">
        <w:rPr>
          <w:szCs w:val="20"/>
        </w:rPr>
        <w:t>87498485475</w:t>
      </w:r>
      <w:proofErr w:type="spellEnd"/>
      <w:r>
        <w:t xml:space="preserve">. </w:t>
      </w:r>
    </w:p>
    <w:p w:rsidR="00970179" w:rsidP="00970179" w:rsidRDefault="00970179">
      <w:pPr>
        <w:pStyle w:val="Odlomakpopisa"/>
        <w:ind w:left="1428"/>
        <w:jc w:val="both"/>
      </w:pPr>
    </w:p>
    <w:p w:rsidR="00970179" w:rsidP="00970179" w:rsidRDefault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FA6262">
        <w:t>18.577,08</w:t>
      </w:r>
      <w:r w:rsidR="00D915FA">
        <w:t xml:space="preserve"> </w:t>
      </w:r>
      <w:r>
        <w:t>kn.</w:t>
      </w:r>
    </w:p>
    <w:p w:rsidR="00970179" w:rsidP="00970179" w:rsidRDefault="00970179">
      <w:pPr>
        <w:ind w:left="360"/>
      </w:pPr>
      <w:r>
        <w:t xml:space="preserve"> </w:t>
      </w:r>
    </w:p>
    <w:p w:rsidR="00970179" w:rsidP="00970179" w:rsidRDefault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="00970179" w:rsidP="00970179" w:rsidRDefault="00970179">
      <w:pPr>
        <w:ind w:firstLine="720"/>
        <w:jc w:val="both"/>
      </w:pPr>
    </w:p>
    <w:p w:rsidR="00970179" w:rsidP="00970179" w:rsidRDefault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="00970179" w:rsidP="00970179" w:rsidRDefault="00970179">
      <w:pPr>
        <w:pStyle w:val="Odlomakpopisa"/>
      </w:pPr>
    </w:p>
    <w:p w:rsidR="00970179" w:rsidP="00970179" w:rsidRDefault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970179" w:rsidP="00970179" w:rsidRDefault="00970179">
      <w:pPr>
        <w:jc w:val="center"/>
      </w:pPr>
    </w:p>
    <w:p w:rsidR="00970179" w:rsidP="00970179" w:rsidRDefault="00970179">
      <w:pPr>
        <w:jc w:val="center"/>
      </w:pPr>
      <w:r>
        <w:t xml:space="preserve">U Zagrebu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</w:t>
      </w:r>
    </w:p>
    <w:p w:rsidR="00970179" w:rsidP="00970179" w:rsidRDefault="00970179"/>
    <w:p w:rsidR="00970179" w:rsidP="00970179" w:rsidRDefault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970179" w:rsidP="00970179" w:rsidRDefault="00970179">
      <w:pPr>
        <w:jc w:val="right"/>
      </w:pPr>
      <w:r>
        <w:t>Ivana Manestar</w:t>
      </w:r>
    </w:p>
    <w:p w:rsidR="00970179" w:rsidP="00970179" w:rsidRDefault="00970179">
      <w:pPr>
        <w:jc w:val="both"/>
      </w:pPr>
      <w:r>
        <w:tab/>
      </w:r>
    </w:p>
    <w:p w:rsidR="00970179" w:rsidP="00970179" w:rsidRDefault="00970179">
      <w:pPr>
        <w:jc w:val="right"/>
      </w:pPr>
    </w:p>
    <w:p w:rsidR="00970179" w:rsidP="00970179" w:rsidRDefault="00970179">
      <w:pPr>
        <w:jc w:val="right"/>
      </w:pPr>
    </w:p>
    <w:p w:rsidR="00970179" w:rsidP="00970179" w:rsidRDefault="00970179">
      <w:r>
        <w:t xml:space="preserve">DNA: </w:t>
      </w:r>
    </w:p>
    <w:p w:rsidR="00970179" w:rsidP="00970179" w:rsidRDefault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06"/>
    <w:rsid w:val="00023A81"/>
    <w:rsid w:val="000243A2"/>
    <w:rsid w:val="000D7AD4"/>
    <w:rsid w:val="001032F4"/>
    <w:rsid w:val="00124087"/>
    <w:rsid w:val="00131E95"/>
    <w:rsid w:val="0019711A"/>
    <w:rsid w:val="00197F24"/>
    <w:rsid w:val="001A1D04"/>
    <w:rsid w:val="001E7BC6"/>
    <w:rsid w:val="00210556"/>
    <w:rsid w:val="002405DE"/>
    <w:rsid w:val="00246F1D"/>
    <w:rsid w:val="00296755"/>
    <w:rsid w:val="002C4400"/>
    <w:rsid w:val="002F7E58"/>
    <w:rsid w:val="00307B1C"/>
    <w:rsid w:val="0034753A"/>
    <w:rsid w:val="00457EF8"/>
    <w:rsid w:val="005E5EE6"/>
    <w:rsid w:val="006D515E"/>
    <w:rsid w:val="006E57F9"/>
    <w:rsid w:val="006E7C46"/>
    <w:rsid w:val="00775769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53DC3"/>
    <w:rsid w:val="00A65A6C"/>
    <w:rsid w:val="00AD78D5"/>
    <w:rsid w:val="00B3703C"/>
    <w:rsid w:val="00B4105F"/>
    <w:rsid w:val="00C81BCE"/>
    <w:rsid w:val="00C91DA9"/>
    <w:rsid w:val="00CA63C1"/>
    <w:rsid w:val="00D05353"/>
    <w:rsid w:val="00D90085"/>
    <w:rsid w:val="00D915FA"/>
    <w:rsid w:val="00E13D8D"/>
    <w:rsid w:val="00E24D83"/>
    <w:rsid w:val="00E71887"/>
    <w:rsid w:val="00ED4106"/>
    <w:rsid w:val="00F00C53"/>
    <w:rsid w:val="00F5763C"/>
    <w:rsid w:val="00F626A5"/>
    <w:rsid w:val="00FA626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70179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017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7017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70179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91DA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1DA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91DA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91DA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91DA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1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D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D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D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D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ožujka 2020.</izvorni_sadrzaj>
    <derivirana_varijabla naziv="DomainObject.DatumDonosenjaOdluke_1">4.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siječnja 2020.</izvorni_sadrzaj>
    <derivirana_varijabla naziv="DomainObject.Predmet.DatumIzradeOptuznogAkta_1">3. siječnja 2020.</derivirana_varijabla>
  </DomainObject.Predmet.DatumIzradeOptuznogAkta>
  <DomainObject.Predmet.DatumIzradeOptuznogAktaFormated>
    <izvorni_sadrzaj>3.1.2020.</izvorni_sadrzaj>
    <derivirana_varijabla naziv="DomainObject.Predmet.DatumIzradeOptuznogAktaFormated_1">3.1.2020.</derivirana_varijabla>
  </DomainObject.Predmet.DatumIzradeOptuznogAktaFormated>
  <DomainObject.Predmet.DatumOsnivanja>
    <izvorni_sadrzaj>7. siječnja 2020.</izvorni_sadrzaj>
    <derivirana_varijabla naziv="DomainObject.Predmet.DatumOsnivanja_1">7.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siječnja 2020.</izvorni_sadrzaj>
    <derivirana_varijabla naziv="DomainObject.Predmet.DatumPrimitkaOptuznogAkta_1">3.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St-41/2020</izvorni_sadrzaj>
    <derivirana_varijabla naziv="DomainObject.Predmet.OznakaBroj_1">St-41/2020</derivirana_varijabla>
  </DomainObject.Predmet.OznakaBroj>
  <DomainObject.Predmet.OznakaBrojOptuznogAkta>
    <izvorni_sadrzaj>04-06-20-77</izvorni_sadrzaj>
    <derivirana_varijabla naziv="DomainObject.Predmet.OznakaBrojOptuznogAkta_1">04-06-20-77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DENIS KODRNJA j.d.o.o. za usluge zastupanog po punomoćniku Denis Kodrnja</izvorni_sadrzaj>
    <derivirana_varijabla naziv="DomainObject.Predmet.ProtustrankaFormated_1">  DENIS KODRNJA j.d.o.o. za usluge zastupanog po punomoćniku Denis Kodrnja</derivirana_varijabla>
  </DomainObject.Predmet.ProtustrankaFormated>
  <DomainObject.Predmet.ProtustrankaFormatedOIB>
    <izvorni_sadrzaj>  DENIS KODRNJA j.d.o.o. za usluge, OIB 87498485475 zastupanog po punomoćniku Denis Kodrnja</izvorni_sadrzaj>
    <derivirana_varijabla naziv="DomainObject.Predmet.ProtustrankaFormatedOIB_1">  DENIS KODRNJA j.d.o.o. za usluge, OIB 87498485475 zastupanog po punomoćniku Denis Kodrnja</derivirana_varijabla>
  </DomainObject.Predmet.ProtustrankaFormatedOIB>
  <DomainObject.Predmet.ProtustrankaFormatedWithAdress>
    <izvorni_sadrzaj> DENIS KODRNJA j.d.o.o. za usluge, Savska cesta 192, 10000 Zagreb zastupanog po punomoćniku Denis Kodrnja</izvorni_sadrzaj>
    <derivirana_varijabla naziv="DomainObject.Predmet.ProtustrankaFormatedWithAdress_1"> DENIS KODRNJA j.d.o.o. za usluge, Savska cesta 192, 10000 Zagreb zastupanog po punomoćniku Denis Kodrnja</derivirana_varijabla>
  </DomainObject.Predmet.ProtustrankaFormatedWithAdress>
  <DomainObject.Predmet.ProtustrankaFormatedWithAdressOIB>
    <izvorni_sadrzaj> DENIS KODRNJA j.d.o.o. za usluge, OIB 87498485475, Savska cesta 192, 10000 Zagreb zastupanog po punomoćniku Denis Kodrnja</izvorni_sadrzaj>
    <derivirana_varijabla naziv="DomainObject.Predmet.ProtustrankaFormatedWithAdressOIB_1"> DENIS KODRNJA j.d.o.o. za usluge, OIB 87498485475, Savska cesta 192, 10000 Zagreb zastupanog po punomoćniku Denis Kodrnja</derivirana_varijabla>
  </DomainObject.Predmet.ProtustrankaFormatedWithAdressOIB>
  <DomainObject.Predmet.ProtustrankaWithAdress>
    <izvorni_sadrzaj>DENIS KODRNJA j.d.o.o. za usluge Savska cesta 192, 10000 Zagreb</izvorni_sadrzaj>
    <derivirana_varijabla naziv="DomainObject.Predmet.ProtustrankaWithAdress_1">DENIS KODRNJA j.d.o.o. za usluge Savska cesta 192, 10000 Zagreb</derivirana_varijabla>
  </DomainObject.Predmet.ProtustrankaWithAdress>
  <DomainObject.Predmet.ProtustrankaWithAdressOIB>
    <izvorni_sadrzaj>DENIS KODRNJA j.d.o.o. za usluge, OIB 87498485475, Savska cesta 192, 10000 Zagreb</izvorni_sadrzaj>
    <derivirana_varijabla naziv="DomainObject.Predmet.ProtustrankaWithAdressOIB_1">DENIS KODRNJA j.d.o.o. za usluge, OIB 87498485475, Savska cesta 192, 10000 Zagreb</derivirana_varijabla>
  </DomainObject.Predmet.ProtustrankaWithAdressOIB>
  <DomainObject.Predmet.ProtustrankaNazivFormated>
    <izvorni_sadrzaj>DENIS KODRNJA j.d.o.o. za usluge</izvorni_sadrzaj>
    <derivirana_varijabla naziv="DomainObject.Predmet.ProtustrankaNazivFormated_1">DENIS KODRNJA j.d.o.o. za usluge</derivirana_varijabla>
  </DomainObject.Predmet.ProtustrankaNazivFormated>
  <DomainObject.Predmet.ProtustrankaNazivFormatedOIB>
    <izvorni_sadrzaj>DENIS KODRNJA j.d.o.o. za usluge, OIB 87498485475</izvorni_sadrzaj>
    <derivirana_varijabla naziv="DomainObject.Predmet.ProtustrankaNazivFormatedOIB_1">DENIS KODRNJA j.d.o.o. za usluge, OIB 87498485475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DENIS KODRNJA j.d.o.o. za usluge zastupanog po punomoćniku Denis Kodrnja</item>
    </izvorni_sadrzaj>
    <derivirana_varijabla naziv="DomainObject.Predmet.ProtuStrankaListFormated_1">
      <item>DENIS KODRNJA j.d.o.o. za usluge zastupanog po punomoćniku Denis Kodrnja</item>
    </derivirana_varijabla>
  </DomainObject.Predmet.ProtuStrankaListFormated>
  <DomainObject.Predmet.ProtuStrankaListFormatedOIB>
    <izvorni_sadrzaj>
      <item>DENIS KODRNJA j.d.o.o. za usluge, OIB 87498485475 zastupanog po punomoćniku Denis Kodrnja</item>
    </izvorni_sadrzaj>
    <derivirana_varijabla naziv="DomainObject.Predmet.ProtuStrankaListFormatedOIB_1">
      <item>DENIS KODRNJA j.d.o.o. za usluge, OIB 87498485475 zastupanog po punomoćniku Denis Kodrnja</item>
    </derivirana_varijabla>
  </DomainObject.Predmet.ProtuStrankaListFormatedOIB>
  <DomainObject.Predmet.ProtuStrankaListFormatedWithAdress>
    <izvorni_sadrzaj>
      <item>DENIS KODRNJA j.d.o.o. za usluge, Savska cesta 192, 10000 Zagreb zastupanog po punomoćniku Denis Kodrnja</item>
    </izvorni_sadrzaj>
    <derivirana_varijabla naziv="DomainObject.Predmet.ProtuStrankaListFormatedWithAdress_1">
      <item>DENIS KODRNJA j.d.o.o. za usluge, Savska cesta 192, 10000 Zagreb zastupanog po punomoćniku Denis Kodrnja</item>
    </derivirana_varijabla>
  </DomainObject.Predmet.ProtuStrankaListFormatedWithAdress>
  <DomainObject.Predmet.ProtuStrankaListFormatedWithAdressOIB>
    <izvorni_sadrzaj>
      <item>DENIS KODRNJA j.d.o.o. za usluge, OIB 87498485475, Savska cesta 192, 10000 Zagreb zastupanog po punomoćniku Denis Kodrnja</item>
    </izvorni_sadrzaj>
    <derivirana_varijabla naziv="DomainObject.Predmet.ProtuStrankaListFormatedWithAdressOIB_1">
      <item>DENIS KODRNJA j.d.o.o. za usluge, OIB 87498485475, Savska cesta 192, 10000 Zagreb zastupanog po punomoćniku Denis Kodrnja</item>
    </derivirana_varijabla>
  </DomainObject.Predmet.ProtuStrankaListFormatedWithAdressOIB>
  <DomainObject.Predmet.ProtuStrankaListNazivFormated>
    <izvorni_sadrzaj>
      <item>DENIS KODRNJA j.d.o.o. za usluge</item>
    </izvorni_sadrzaj>
    <derivirana_varijabla naziv="DomainObject.Predmet.ProtuStrankaListNazivFormated_1">
      <item>DENIS KODRNJA j.d.o.o. za usluge</item>
    </derivirana_varijabla>
  </DomainObject.Predmet.ProtuStrankaListNazivFormated>
  <DomainObject.Predmet.ProtuStrankaListNazivFormatedOIB>
    <izvorni_sadrzaj>
      <item>DENIS KODRNJA j.d.o.o. za usluge, OIB 87498485475</item>
    </izvorni_sadrzaj>
    <derivirana_varijabla naziv="DomainObject.Predmet.ProtuStrankaListNazivFormatedOIB_1">
      <item>DENIS KODRNJA j.d.o.o. za usluge, OIB 87498485475</item>
    </derivirana_varijabla>
  </DomainObject.Predmet.ProtuStrankaListNazivFormatedOIB>
  <DomainObject.Predmet.OstaliListFormated>
    <izvorni_sadrzaj>
      <item>Denis Kodrnja punomoćnik sudionika u postupku DENIS KODRNJA j.d.o.o. za usluge</item>
    </izvorni_sadrzaj>
    <derivirana_varijabla naziv="DomainObject.Predmet.OstaliListFormated_1">
      <item>Denis Kodrnja punomoćnik sudionika u postupku DENIS KODRNJA j.d.o.o. za usluge</item>
    </derivirana_varijabla>
  </DomainObject.Predmet.OstaliListFormated>
  <DomainObject.Predmet.OstaliListFormatedOIB>
    <izvorni_sadrzaj>
      <item>Denis Kodrnja, OIB 55487617611 punomoćnik sudionika u postupku DENIS KODRNJA j.d.o.o. za usluge</item>
    </izvorni_sadrzaj>
    <derivirana_varijabla naziv="DomainObject.Predmet.OstaliListFormatedOIB_1">
      <item>Denis Kodrnja, OIB 55487617611 punomoćnik sudionika u postupku DENIS KODRNJA j.d.o.o. za usluge</item>
    </derivirana_varijabla>
  </DomainObject.Predmet.OstaliListFormatedOIB>
  <DomainObject.Predmet.OstaliListFormatedWithAdress>
    <izvorni_sadrzaj>
      <item>Denis Kodrnja, Lička Ulica 30, 10000 Zagreb punomoćnik sudionika u postupku DENIS KODRNJA j.d.o.o. za usluge</item>
    </izvorni_sadrzaj>
    <derivirana_varijabla naziv="DomainObject.Predmet.OstaliListFormatedWithAdress_1">
      <item>Denis Kodrnja, Lička Ulica 30, 10000 Zagreb punomoćnik sudionika u postupku DENIS KODRNJA j.d.o.o. za usluge</item>
    </derivirana_varijabla>
  </DomainObject.Predmet.OstaliListFormatedWithAdress>
  <DomainObject.Predmet.OstaliListFormatedWithAdressOIB>
    <izvorni_sadrzaj>
      <item>Denis Kodrnja, OIB 55487617611, Lička Ulica 30, 10000 Zagreb punomoćnik sudionika u postupku DENIS KODRNJA j.d.o.o. za usluge</item>
    </izvorni_sadrzaj>
    <derivirana_varijabla naziv="DomainObject.Predmet.OstaliListFormatedWithAdressOIB_1">
      <item>Denis Kodrnja, OIB 55487617611, Lička Ulica 30, 10000 Zagreb punomoćnik sudionika u postupku DENIS KODRNJA j.d.o.o. za usluge</item>
    </derivirana_varijabla>
  </DomainObject.Predmet.OstaliListFormatedWithAdressOIB>
  <DomainObject.Predmet.OstaliListNazivFormated>
    <izvorni_sadrzaj>
      <item>Denis Kodrnja</item>
    </izvorni_sadrzaj>
    <derivirana_varijabla naziv="DomainObject.Predmet.OstaliListNazivFormated_1">
      <item>Denis Kodrnja</item>
    </derivirana_varijabla>
  </DomainObject.Predmet.OstaliListNazivFormated>
  <DomainObject.Predmet.OstaliListNazivFormatedOIB>
    <izvorni_sadrzaj>
      <item>Denis Kodrnja, OIB 55487617611</item>
    </izvorni_sadrzaj>
    <derivirana_varijabla naziv="DomainObject.Predmet.OstaliListNazivFormatedOIB_1">
      <item>Denis Kodrnja, OIB 55487617611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DENIS KODRNJA j.d.o.o. za usluge</izvorni_sadrzaj>
    <derivirana_varijabla naziv="DomainObject.Predmet.ProtustrankaIDrugi_1">DENIS KODRNJA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DENIS KODRNJA j.d.o.o. za usluge, OIB 87498485475, Savska cesta 192, 10000 Zagreb</izvorni_sadrzaj>
    <derivirana_varijabla naziv="DomainObject.Predmet.ProtustrankaIDrugiAdressOIB_1">DENIS KODRNJA j.d.o.o. za usluge, OIB 87498485475, Savska cesta 192,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KODRNJA j.d.o.o. za usluge</item>
      <item>Financijska agencija</item>
      <item>Denis Kodrnja</item>
    </izvorni_sadrzaj>
    <derivirana_varijabla naziv="DomainObject.Predmet.SudioniciListNaziv_1">
      <item>DENIS KODRNJA j.d.o.o. za usluge</item>
      <item>Financijska agencija</item>
      <item>Denis Kodrnja</item>
    </derivirana_varijabla>
  </DomainObject.Predmet.SudioniciListNaziv>
  <DomainObject.Predmet.SudioniciListAdressOIB>
    <izvorni_sadrzaj>
      <item>DENIS KODRNJA j.d.o.o. za usluge, OIB 87498485475, Savska cesta 192,10000 Zagreb</item>
      <item>Financijska agencija, OIB 85821130368, TRG SVIBANJSKIH ŽRTAVA 1995. 1,10000 Zagreb</item>
      <item>Denis Kodrnja, OIB 55487617611, Lička Ulica 30,10000 Zagreb</item>
    </izvorni_sadrzaj>
    <derivirana_varijabla naziv="DomainObject.Predmet.SudioniciListAdressOIB_1">
      <item>DENIS KODRNJA j.d.o.o. za usluge, OIB 87498485475, Savska cesta 192,10000 Zagreb</item>
      <item>Financijska agencija, OIB 85821130368, TRG SVIBANJSKIH ŽRTAVA 1995. 1,10000 Zagreb</item>
      <item>Denis Kodrnja, OIB 55487617611, Lička Ulica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87498485475</item>
      <item>, OIB 85821130368</item>
      <item>, OIB 55487617611</item>
    </izvorni_sadrzaj>
    <derivirana_varijabla naziv="DomainObject.Predmet.SudioniciListNazivOIB_1">
      <item>, OIB 87498485475</item>
      <item>, OIB 85821130368</item>
      <item>, OIB 55487617611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siječnja 2020.</izvorni_sadrzaj>
    <derivirana_varijabla naziv="DomainObject.Predmet.DatumPocetkaProcesa_1">7.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245</properties:Words>
  <properties:Characters>1326</properties:Characters>
  <properties:Lines>42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2020-03-04T08:24:00Z</dcterms:created>
  <dc:creator>Ivana Manestar</dc:creator>
  <cp:lastModifiedBy>Petra Komučar</cp:lastModifiedBy>
  <cp:lastPrinted>2020-03-04T08:20:00Z</cp:lastPrinted>
  <dcterms:modified xmlns:xsi="http://www.w3.org/2001/XMLSchema-instance" xsi:type="dcterms:W3CDTF">2020-03-04T08:24:00Z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(St-41-20 DENIS KODRNJA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