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6ab9" w14:paraId="1916ab9" w:rsidRDefault="00865493" w:rsidP="00910611" w:rsidR="0086549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493" w:rsidP="00910611" w:rsidR="00865493">
      <w:r>
        <w:rPr>
          <w:rFonts w:eastAsia="MS Mincho"/>
        </w:rPr>
        <w:t xml:space="preserve">   REPUBLIKA HRVATSKA</w:t>
      </w:r>
    </w:p>
    <w:p w:rsidRDefault="00865493" w:rsidP="00910611" w:rsidR="00865493">
      <w:r>
        <w:rPr>
          <w:rFonts w:eastAsia="MS Mincho"/>
        </w:rPr>
        <w:t>TRGOVAČKI SUD U RIJECI</w:t>
      </w:r>
    </w:p>
    <w:p w:rsidRDefault="00865493" w:rsidR="0086549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FB2B00">
      <w:pPr>
        <w:jc w:val="center"/>
      </w:pPr>
      <w:r w:rsidRPr="00FB2B00">
        <w:t>R E P U B L I KA   H R V A T S K A</w:t>
      </w:r>
    </w:p>
    <w:p w:rsidRDefault="00214472" w:rsidP="00214472" w:rsidR="00445D45" w:rsidRPr="00FB2B00">
      <w:r w:rsidRPr="00FB2B00">
        <w:t xml:space="preserve">         </w:t>
      </w:r>
      <w:r w:rsidRPr="00FB2B00">
        <w:tab/>
      </w:r>
      <w:r w:rsidRPr="00FB2B00">
        <w:tab/>
      </w:r>
      <w:r w:rsidRPr="00FB2B00">
        <w:tab/>
      </w:r>
    </w:p>
    <w:p w:rsidRDefault="00214472" w:rsidP="00214472" w:rsidR="00214472" w:rsidRPr="00FB2B00">
      <w:pPr>
        <w:jc w:val="center"/>
        <w:rPr>
          <w:bCs/>
        </w:rPr>
      </w:pPr>
      <w:r w:rsidRPr="00FB2B00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FB2B00" w:rsidRPr="00FB2B00">
        <w:t>RENOME jednostavno društvo s ograničenom odgovornošću za ugostiteljstvo i usluge, Viškovo, Viškovo 90, OIB 19952764038</w:t>
      </w:r>
      <w:r w:rsidRPr="00FB2B00"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FC66D9">
        <w:t xml:space="preserve"> </w:t>
      </w:r>
      <w:r w:rsidR="00FB2B00">
        <w:t>26. listopada 2018</w:t>
      </w:r>
      <w:r>
        <w:t xml:space="preserve">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DA4867">
      <w:pPr>
        <w:jc w:val="center"/>
        <w:rPr>
          <w:bCs/>
        </w:rPr>
      </w:pPr>
      <w:r w:rsidRPr="00DA4867">
        <w:rPr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DA4867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915D11" w:rsidRPr="00FB2B00">
        <w:t>Gordan</w:t>
      </w:r>
      <w:r w:rsidR="00FB2B00">
        <w:t>u</w:t>
      </w:r>
      <w:r w:rsidR="00915D11" w:rsidRPr="00FB2B00">
        <w:t xml:space="preserve"> Blagojević, Rijeka, Markovići 21, OIB 53507748090,</w:t>
      </w:r>
      <w:r w:rsidR="00915D11">
        <w:rPr>
          <w:b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4867">
        <w:t>5</w:t>
      </w:r>
      <w:r w:rsidR="00915D11">
        <w:t>.0</w:t>
      </w:r>
      <w:r w:rsidR="00DA4867">
        <w:t>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214472" w:rsidP="00DA4867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15D11">
        <w:t>Gordana Blagojević, Rijeka, Markovići 21,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640C39">
        <w:t xml:space="preserve">09 2402 0063 1002 8476 6, </w:t>
      </w:r>
      <w:r w:rsidR="00F6302D">
        <w:t xml:space="preserve">a iz sredstava </w:t>
      </w:r>
      <w:r w:rsidR="00C16F99">
        <w:t xml:space="preserve">sredstava Fonda za namirenje troškova stečajnog postupka </w:t>
      </w:r>
      <w:r w:rsidR="00416E78" w:rsidRPr="00416E78">
        <w:t>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DA4867">
      <w:pPr>
        <w:jc w:val="center"/>
        <w:rPr>
          <w:bCs/>
        </w:rPr>
      </w:pPr>
      <w:r w:rsidRPr="00DA4867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9F3BD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B2B00">
        <w:rPr>
          <w:bCs/>
        </w:rPr>
        <w:t>540/17-11</w:t>
      </w:r>
      <w:r w:rsidR="00C65432">
        <w:rPr>
          <w:bCs/>
        </w:rPr>
        <w:t xml:space="preserve"> od </w:t>
      </w:r>
      <w:r w:rsidR="00FB2B00">
        <w:rPr>
          <w:bCs/>
        </w:rPr>
        <w:t>1</w:t>
      </w:r>
      <w:r w:rsidR="00640C39">
        <w:rPr>
          <w:bCs/>
        </w:rPr>
        <w:t xml:space="preserve">0. </w:t>
      </w:r>
      <w:r w:rsidR="00FB2B00">
        <w:rPr>
          <w:bCs/>
        </w:rPr>
        <w:t xml:space="preserve">travnja </w:t>
      </w:r>
      <w:r w:rsidR="00A25B4E">
        <w:rPr>
          <w:bCs/>
        </w:rPr>
        <w:t xml:space="preserve">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640C39">
        <w:rPr>
          <w:bCs/>
        </w:rPr>
        <w:t>određena je mjera osiguranja iz čl.118. st.2. t.1. Stečajnog zakona imenovanjem privremenog stečajnog upravitelja Gordana Blagojević iz Rijeke, Markovići 21</w:t>
      </w:r>
      <w:r w:rsidR="009F3BD5">
        <w:rPr>
          <w:bCs/>
        </w:rPr>
        <w:t xml:space="preserve">.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Slijedom navedenoga, temeljem odredbe čl. čl.94. st.2. i</w:t>
      </w:r>
      <w:r w:rsidR="00FB2B00">
        <w:rPr>
          <w:bCs/>
        </w:rPr>
        <w:t xml:space="preserve"> 6. SZ-a riješeno je kao u točkama I. i II. izreke</w:t>
      </w:r>
      <w:r w:rsidRPr="00A25B4E">
        <w:rPr>
          <w:bCs/>
        </w:rPr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B2B00">
        <w:t>26. listopada 2018</w:t>
      </w:r>
      <w:r w:rsidR="00F87FDE">
        <w:t>. godine</w:t>
      </w:r>
    </w:p>
    <w:p w:rsidRDefault="006268A4" w:rsidP="00D270F9" w:rsidR="003F7AAA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B43717">
        <w:t xml:space="preserve"> </w:t>
      </w:r>
    </w:p>
    <w:p w:rsidRDefault="00D270F9" w:rsidP="00D270F9" w:rsidR="00D270F9" w:rsidRPr="005455E4">
      <w:pPr>
        <w:ind w:firstLine="708" w:left="1416"/>
        <w:jc w:val="right"/>
        <w:rPr>
          <w:sz w:val="28"/>
        </w:rPr>
      </w:pPr>
    </w:p>
    <w:p w:rsidRDefault="005455E4" w:rsidP="003F7AAA" w:rsidR="005455E4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4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B2B00">
      <w:t>540/17-23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194265"/>
    <w:rsid w:val="001B28D3"/>
    <w:rsid w:val="001E7081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3F7AAA"/>
    <w:rsid w:val="00416E78"/>
    <w:rsid w:val="00445D45"/>
    <w:rsid w:val="00505FC9"/>
    <w:rsid w:val="005455E4"/>
    <w:rsid w:val="005700D1"/>
    <w:rsid w:val="005712C4"/>
    <w:rsid w:val="005B64E7"/>
    <w:rsid w:val="005F450A"/>
    <w:rsid w:val="006268A4"/>
    <w:rsid w:val="00640C39"/>
    <w:rsid w:val="00674FF3"/>
    <w:rsid w:val="007863DC"/>
    <w:rsid w:val="007C0BE6"/>
    <w:rsid w:val="00850331"/>
    <w:rsid w:val="00865493"/>
    <w:rsid w:val="008B6081"/>
    <w:rsid w:val="008D25AF"/>
    <w:rsid w:val="00915D11"/>
    <w:rsid w:val="0095082E"/>
    <w:rsid w:val="009A5E54"/>
    <w:rsid w:val="009E169F"/>
    <w:rsid w:val="009F3BD5"/>
    <w:rsid w:val="009F3C0A"/>
    <w:rsid w:val="00A25B4E"/>
    <w:rsid w:val="00A407BB"/>
    <w:rsid w:val="00A50178"/>
    <w:rsid w:val="00A52130"/>
    <w:rsid w:val="00A67F86"/>
    <w:rsid w:val="00AA5EB7"/>
    <w:rsid w:val="00AB5F7B"/>
    <w:rsid w:val="00AD3E2E"/>
    <w:rsid w:val="00B032AC"/>
    <w:rsid w:val="00B102CD"/>
    <w:rsid w:val="00B43717"/>
    <w:rsid w:val="00B44DF3"/>
    <w:rsid w:val="00B60DCD"/>
    <w:rsid w:val="00B7484B"/>
    <w:rsid w:val="00BA591A"/>
    <w:rsid w:val="00C16F99"/>
    <w:rsid w:val="00C36864"/>
    <w:rsid w:val="00C65432"/>
    <w:rsid w:val="00C76244"/>
    <w:rsid w:val="00C94496"/>
    <w:rsid w:val="00CB0C14"/>
    <w:rsid w:val="00CC57E2"/>
    <w:rsid w:val="00D270F9"/>
    <w:rsid w:val="00D771D7"/>
    <w:rsid w:val="00DA4867"/>
    <w:rsid w:val="00DA61D2"/>
    <w:rsid w:val="00DE533B"/>
    <w:rsid w:val="00E128BC"/>
    <w:rsid w:val="00E5292A"/>
    <w:rsid w:val="00E578C6"/>
    <w:rsid w:val="00E94762"/>
    <w:rsid w:val="00EF5918"/>
    <w:rsid w:val="00F6302D"/>
    <w:rsid w:val="00F731C0"/>
    <w:rsid w:val="00F87FDE"/>
    <w:rsid w:val="00FB2B00"/>
    <w:rsid w:val="00FC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654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549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654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549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2018.</izvorni_sadrzaj>
    <derivirana_varijabla naziv="DomainObject.Predmet.DatumRjesavanja_1">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RENOME j.d.o.o.</izvorni_sadrzaj>
    <derivirana_varijabla naziv="DomainObject.Predmet.ProtustrankaFormated_1">  RENOME j.d.o.o.</derivirana_varijabla>
  </DomainObject.Predmet.ProtustrankaFormated>
  <DomainObject.Predmet.ProtustrankaFormatedOIB>
    <izvorni_sadrzaj>  RENOME j.d.o.o., OIB 19952764038</izvorni_sadrzaj>
    <derivirana_varijabla naziv="DomainObject.Predmet.ProtustrankaFormatedOIB_1">  RENOME j.d.o.o., OIB 19952764038</derivirana_varijabla>
  </DomainObject.Predmet.ProtustrankaFormatedOIB>
  <DomainObject.Predmet.ProtustrankaFormatedWithAdress>
    <izvorni_sadrzaj> RENOME j.d.o.o., Viškovo 90, 51216 Viškovo</izvorni_sadrzaj>
    <derivirana_varijabla naziv="DomainObject.Predmet.ProtustrankaFormatedWithAdress_1"> RENOME j.d.o.o., Viškovo 90, 51216 Viškovo</derivirana_varijabla>
  </DomainObject.Predmet.ProtustrankaFormatedWithAdress>
  <DomainObject.Predmet.ProtustrankaFormatedWithAdressOIB>
    <izvorni_sadrzaj> RENOME j.d.o.o., OIB 19952764038, Viškovo 90, 51216 Viškovo</izvorni_sadrzaj>
    <derivirana_varijabla naziv="DomainObject.Predmet.ProtustrankaFormatedWithAdressOIB_1"> RENOME j.d.o.o., OIB 19952764038, Viškovo 90, 51216 Viškovo</derivirana_varijabla>
  </DomainObject.Predmet.ProtustrankaFormatedWithAdressOIB>
  <DomainObject.Predmet.ProtustrankaWithAdress>
    <izvorni_sadrzaj>RENOME j.d.o.o. Viškovo 90, 51216 Viškovo</izvorni_sadrzaj>
    <derivirana_varijabla naziv="DomainObject.Predmet.ProtustrankaWithAdress_1">RENOME j.d.o.o. Viškovo 90, 51216 Viškovo</derivirana_varijabla>
  </DomainObject.Predmet.ProtustrankaWithAdress>
  <DomainObject.Predmet.ProtustrankaWithAdressOIB>
    <izvorni_sadrzaj>RENOME j.d.o.o., OIB 19952764038, Viškovo 90, 51216 Viškovo</izvorni_sadrzaj>
    <derivirana_varijabla naziv="DomainObject.Predmet.ProtustrankaWithAdressOIB_1">RENOME j.d.o.o., OIB 19952764038, Viškovo 90, 51216 Viškovo</derivirana_varijabla>
  </DomainObject.Predmet.ProtustrankaWithAdressOIB>
  <DomainObject.Predmet.ProtustrankaNazivFormated>
    <izvorni_sadrzaj>RENOME j.d.o.o.</izvorni_sadrzaj>
    <derivirana_varijabla naziv="DomainObject.Predmet.ProtustrankaNazivFormated_1">RENOME j.d.o.o.</derivirana_varijabla>
  </DomainObject.Predmet.ProtustrankaNazivFormated>
  <DomainObject.Predmet.ProtustrankaNazivFormatedOIB>
    <izvorni_sadrzaj>RENOME j.d.o.o., OIB 19952764038</izvorni_sadrzaj>
    <derivirana_varijabla naziv="DomainObject.Predmet.ProtustrankaNazivFormatedOIB_1">RENOME j.d.o.o., OIB 19952764038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RENOME j.d.o.o.</item>
    </izvorni_sadrzaj>
    <derivirana_varijabla naziv="DomainObject.Predmet.ProtuStrankaListFormated_1">
      <item>RENOME j.d.o.o.</item>
    </derivirana_varijabla>
  </DomainObject.Predmet.ProtuStrankaListFormated>
  <DomainObject.Predmet.ProtuStrankaListFormatedOIB>
    <izvorni_sadrzaj>
      <item>RENOME j.d.o.o., OIB 19952764038</item>
    </izvorni_sadrzaj>
    <derivirana_varijabla naziv="DomainObject.Predmet.ProtuStrankaListFormatedOIB_1">
      <item>RENOME j.d.o.o., OIB 19952764038</item>
    </derivirana_varijabla>
  </DomainObject.Predmet.ProtuStrankaListFormatedOIB>
  <DomainObject.Predmet.ProtuStrankaListFormatedWithAdress>
    <izvorni_sadrzaj>
      <item>RENOME j.d.o.o., Viškovo 90, 51216 Viškovo</item>
    </izvorni_sadrzaj>
    <derivirana_varijabla naziv="DomainObject.Predmet.ProtuStrankaListFormatedWithAdress_1">
      <item>RENOME j.d.o.o., Viškovo 90, 51216 Viškovo</item>
    </derivirana_varijabla>
  </DomainObject.Predmet.ProtuStrankaListFormatedWithAdress>
  <DomainObject.Predmet.ProtuStrankaListFormatedWithAdressOIB>
    <izvorni_sadrzaj>
      <item>RENOME j.d.o.o., OIB 19952764038, Viškovo 90, 51216 Viškovo</item>
    </izvorni_sadrzaj>
    <derivirana_varijabla naziv="DomainObject.Predmet.ProtuStrankaListFormatedWithAdressOIB_1">
      <item>RENOME j.d.o.o., OIB 19952764038, Viškovo 90, 51216 Viškovo</item>
    </derivirana_varijabla>
  </DomainObject.Predmet.ProtuStrankaListFormatedWithAdressOIB>
  <DomainObject.Predmet.ProtuStrankaListNazivFormated>
    <izvorni_sadrzaj>
      <item>RENOME j.d.o.o.</item>
    </izvorni_sadrzaj>
    <derivirana_varijabla naziv="DomainObject.Predmet.ProtuStrankaListNazivFormated_1">
      <item>RENOME j.d.o.o.</item>
    </derivirana_varijabla>
  </DomainObject.Predmet.ProtuStrankaListNazivFormated>
  <DomainObject.Predmet.ProtuStrankaListNazivFormatedOIB>
    <izvorni_sadrzaj>
      <item>RENOME j.d.o.o., OIB 19952764038</item>
    </izvorni_sadrzaj>
    <derivirana_varijabla naziv="DomainObject.Predmet.ProtuStrankaListNazivFormatedOIB_1">
      <item>RENOME j.d.o.o., OIB 19952764038</item>
    </derivirana_varijabla>
  </DomainObject.Predmet.ProtuStrankaListNazivFormatedOIB>
  <DomainObject.Predmet.OstaliListFormated>
    <izvorni_sadrzaj>
      <item>Mehmed Hrštić</item>
    </izvorni_sadrzaj>
    <derivirana_varijabla naziv="DomainObject.Predmet.OstaliListFormated_1">
      <item>Mehmed Hrštić</item>
    </derivirana_varijabla>
  </DomainObject.Predmet.OstaliListFormated>
  <DomainObject.Predmet.OstaliListFormatedOIB>
    <izvorni_sadrzaj>
      <item>Mehmed Hrštić, OIB 17951500531</item>
    </izvorni_sadrzaj>
    <derivirana_varijabla naziv="DomainObject.Predmet.OstaliListFormatedOIB_1">
      <item>Mehmed Hrštić, OIB 17951500531</item>
    </derivirana_varijabla>
  </DomainObject.Predmet.OstaliListFormatedOIB>
  <DomainObject.Predmet.OstaliListFormatedWithAdress>
    <izvorni_sadrzaj>
      <item>Mehmed Hrštić, Viškovo 90, 51216 Viškovo</item>
    </izvorni_sadrzaj>
    <derivirana_varijabla naziv="DomainObject.Predmet.OstaliListFormatedWithAdress_1">
      <item>Mehmed Hrštić, Viškovo 90, 51216 Viškovo</item>
    </derivirana_varijabla>
  </DomainObject.Predmet.OstaliListFormatedWithAdress>
  <DomainObject.Predmet.OstaliListFormatedWithAdressOIB>
    <izvorni_sadrzaj>
      <item>Mehmed Hrštić, OIB 17951500531, Viškovo 90, 51216 Viškovo</item>
    </izvorni_sadrzaj>
    <derivirana_varijabla naziv="DomainObject.Predmet.OstaliListFormatedWithAdressOIB_1">
      <item>Mehmed Hrštić, OIB 17951500531, Viškovo 90, 51216 Viškovo</item>
    </derivirana_varijabla>
  </DomainObject.Predmet.OstaliListFormatedWithAdressOIB>
  <DomainObject.Predmet.OstaliListNazivFormated>
    <izvorni_sadrzaj>
      <item>Mehmed Hrštić</item>
    </izvorni_sadrzaj>
    <derivirana_varijabla naziv="DomainObject.Predmet.OstaliListNazivFormated_1">
      <item>Mehmed Hrštić</item>
    </derivirana_varijabla>
  </DomainObject.Predmet.OstaliListNazivFormated>
  <DomainObject.Predmet.OstaliListNazivFormatedOIB>
    <izvorni_sadrzaj>
      <item>Mehmed Hrštić, OIB 17951500531</item>
    </izvorni_sadrzaj>
    <derivirana_varijabla naziv="DomainObject.Predmet.OstaliListNazivFormatedOIB_1">
      <item>Mehmed Hrštić, OIB 17951500531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RENOME j.d.o.o.</izvorni_sadrzaj>
    <derivirana_varijabla naziv="DomainObject.Predmet.ProtustrankaIDrugi_1">RENOME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RENOME j.d.o.o., OIB 19952764038, Viškovo 90, 51216 Viškovo</izvorni_sadrzaj>
    <derivirana_varijabla naziv="DomainObject.Predmet.ProtustrankaIDrugiAdressOIB_1">RENOME j.d.o.o., OIB 19952764038, Viškovo 90,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2018.</izvorni_sadrzaj>
    <derivirana_varijabla naziv="DomainObject.Predmet.OdlukaRjesenje.DatumDonosenjaOdluke_1">3. listopada 2018.</derivirana_varijabla>
  </DomainObject.Predmet.OdlukaRjesenje.DatumDonosenjaOdluke>
  <DomainObject.Predmet.OdlukaRjesenje.DatumPravomocnosti>
    <izvorni_sadrzaj>22. listopada 2018.</izvorni_sadrzaj>
    <derivirana_varijabla naziv="DomainObject.Predmet.OdlukaRjesenje.DatumPravomocnosti_1">22. listopada 2018.</derivirana_varijabla>
  </DomainObject.Predmet.OdlukaRjesenje.DatumPravomocnosti>
  <DomainObject.Predmet.OdlukaRjesenje.Oznaka>
    <izvorni_sadrzaj>St-540/2017-22</izvorni_sadrzaj>
    <derivirana_varijabla naziv="DomainObject.Predmet.OdlukaRjesenje.Oznaka_1">St-540/2017-22</derivirana_varijabla>
  </DomainObject.Predmet.OdlukaRjesenje.Oznaka>
  <DomainObject.Predmet.SudioniciListNaziv>
    <izvorni_sadrzaj>
      <item>FINA  Rijeka</item>
      <item>RENOME j.d.o.o.</item>
      <item>Mehmed Hrštić</item>
    </izvorni_sadrzaj>
    <derivirana_varijabla naziv="DomainObject.Predmet.SudioniciListNaziv_1">
      <item>FINA  Rijeka</item>
      <item>RENOME j.d.o.o.</item>
      <item>Mehmed Hrštić</item>
    </derivirana_varijabla>
  </DomainObject.Predmet.SudioniciListNaziv>
  <DomainObject.Predmet.SudioniciListAdressOIB>
    <izvorni_sadrzaj>
      <item>FINA  Rijeka, OIB 85821130368, Frana Kurelca 8,51000 Rijeka</item>
      <item>RENOME j.d.o.o., OIB 19952764038, Viškovo 90,51216 Viškovo</item>
      <item>Mehmed Hrštić, OIB 17951500531, Viškovo 90,51216 Viškovo</item>
    </izvorni_sadrzaj>
    <derivirana_varijabla naziv="DomainObject.Predmet.SudioniciListAdressOIB_1">
      <item>FINA  Rijeka, OIB 85821130368, Frana Kurelca 8,51000 Rijeka</item>
      <item>RENOME j.d.o.o., OIB 19952764038, Viškovo 90,51216 Viškovo</item>
      <item>Mehmed Hrštić, OIB 17951500531, Viškovo 90,51216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19952764038</item>
      <item>, OIB 17951500531</item>
    </izvorni_sadrzaj>
    <derivirana_varijabla naziv="DomainObject.Predmet.SudioniciListNazivOIB_1">
      <item>, OIB 85821130368</item>
      <item>, OIB 19952764038</item>
      <item>, OIB 17951500531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St-540/2017-21</izvorni_sadrzaj>
    <derivirana_varijabla naziv="DomainObject.PredzadnjaOdlukaIzPredmeta.Oznaka_1">St-540/2017-21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83D4A-47E3-46BE-ABDC-708B33AD0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2086</properties:Characters>
  <properties:Lines>57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2018-10-26T07:00:00Z</dcterms:created>
  <dc:creator>dcmelik</dc:creator>
  <cp:lastModifiedBy>Jasna Radulović</cp:lastModifiedBy>
  <cp:lastPrinted>2018-10-26T07:04:00Z</cp:lastPrinted>
  <dcterms:modified xmlns:xsi="http://www.w3.org/2001/XMLSchema-instance" xsi:type="dcterms:W3CDTF">2018-10-26T07:05:00Z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(540-17 nagrada i naknada fond BLagojević.docx)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