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e4cc" w14:paraId="4a5e4cc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C43064">
        <w:t>365</w:t>
      </w:r>
      <w:r>
        <w:t>/201</w:t>
      </w:r>
      <w:r w:rsidR="004B7268">
        <w:t>6</w:t>
      </w:r>
      <w:r>
        <w:t>-</w:t>
      </w:r>
      <w:r w:rsidR="00C43064">
        <w:t>6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C43064">
        <w:t>ARHITEKTURA DOMUS</w:t>
      </w:r>
      <w:r w:rsidR="005E0E2A">
        <w:t xml:space="preserve"> d.o.o.,</w:t>
      </w:r>
      <w:r>
        <w:t xml:space="preserve"> OIB: </w:t>
      </w:r>
      <w:r w:rsidR="00C43064">
        <w:t>10000273004</w:t>
      </w:r>
      <w:r>
        <w:t xml:space="preserve"> sa sjedištem </w:t>
      </w:r>
      <w:r w:rsidR="004B7268">
        <w:t xml:space="preserve">u </w:t>
      </w:r>
      <w:r w:rsidR="00C43064">
        <w:t>Đakovačka 8</w:t>
      </w:r>
      <w:r w:rsidR="004B7268">
        <w:t>,</w:t>
      </w:r>
      <w:r>
        <w:t xml:space="preserve"> </w:t>
      </w:r>
      <w:r w:rsidR="00213589">
        <w:t>10000 Zagreb</w:t>
      </w:r>
      <w:r>
        <w:t xml:space="preserve"> 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C43064">
        <w:t>ARHITEKTURA DOMUS d.o.o., OIB: 10000273004 sa sjedištem u Đakovačka 8,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C43064">
        <w:t>Nada Reljić</w:t>
      </w:r>
      <w:r w:rsidR="000875F3" w:rsidRPr="00266CB6">
        <w:t xml:space="preserve">, </w:t>
      </w:r>
      <w:r w:rsidR="00B87157">
        <w:t xml:space="preserve"> </w:t>
      </w:r>
      <w:r w:rsidR="00C43064">
        <w:t>Naselje A. Hebranga 7/9</w:t>
      </w:r>
      <w:r w:rsidR="00213589">
        <w:t>,</w:t>
      </w:r>
      <w:r w:rsidR="00C43064">
        <w:t xml:space="preserve"> Slavonski Brod,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C43064">
        <w:t>63776354688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C43064">
        <w:t>ARHITEKTURA DOMUS d.o.o., OIB: 10000273004 sa sjedištem u Đakovačka 8, 10000 Zagreb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C43064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6A2081">
        <w:t>Snježana Blažecki, Palinovečka 19/F,Zagreb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D7A27"/>
    <w:rsid w:val="00213589"/>
    <w:rsid w:val="00245422"/>
    <w:rsid w:val="00266CB6"/>
    <w:rsid w:val="002945BE"/>
    <w:rsid w:val="00396F19"/>
    <w:rsid w:val="003E051E"/>
    <w:rsid w:val="004249F8"/>
    <w:rsid w:val="00454574"/>
    <w:rsid w:val="004B7268"/>
    <w:rsid w:val="005E0E2A"/>
    <w:rsid w:val="006134D0"/>
    <w:rsid w:val="006A2081"/>
    <w:rsid w:val="006F122D"/>
    <w:rsid w:val="007A3E3B"/>
    <w:rsid w:val="007D0C9A"/>
    <w:rsid w:val="008D41BF"/>
    <w:rsid w:val="00906DA2"/>
    <w:rsid w:val="00917022"/>
    <w:rsid w:val="00957BD8"/>
    <w:rsid w:val="00992253"/>
    <w:rsid w:val="009C72A9"/>
    <w:rsid w:val="009F715F"/>
    <w:rsid w:val="00AA0F1B"/>
    <w:rsid w:val="00AB144C"/>
    <w:rsid w:val="00B47BFA"/>
    <w:rsid w:val="00B846A6"/>
    <w:rsid w:val="00B87157"/>
    <w:rsid w:val="00BC5EEF"/>
    <w:rsid w:val="00BE7D72"/>
    <w:rsid w:val="00C25D83"/>
    <w:rsid w:val="00C43064"/>
    <w:rsid w:val="00C74209"/>
    <w:rsid w:val="00D1420F"/>
    <w:rsid w:val="00E73D85"/>
    <w:rsid w:val="00ED0554"/>
    <w:rsid w:val="00ED402A"/>
    <w:rsid w:val="00F066E6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917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917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917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917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917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917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St-1365/2016</izvorni_sadrzaj>
    <derivirana_varijabla naziv="DomainObject.Predmet.OznakaBroj_1">St-1365/2016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ARHITEKTURA DOMUS d.o.o.</izvorni_sadrzaj>
    <derivirana_varijabla naziv="DomainObject.Predmet.ProtustrankaFormated_1">  ARHITEKTURA DOMUS d.o.o.</derivirana_varijabla>
  </DomainObject.Predmet.ProtustrankaFormated>
  <DomainObject.Predmet.ProtustrankaFormatedOIB>
    <izvorni_sadrzaj>  ARHITEKTURA DOMUS d.o.o., OIB 10000273004</izvorni_sadrzaj>
    <derivirana_varijabla naziv="DomainObject.Predmet.ProtustrankaFormatedOIB_1">  ARHITEKTURA DOMUS d.o.o., OIB 10000273004</derivirana_varijabla>
  </DomainObject.Predmet.ProtustrankaFormatedOIB>
  <DomainObject.Predmet.ProtustrankaFormatedWithAdress>
    <izvorni_sadrzaj> ARHITEKTURA DOMUS d.o.o., Đakovačka 8, 10000 Zagreb</izvorni_sadrzaj>
    <derivirana_varijabla naziv="DomainObject.Predmet.ProtustrankaFormatedWithAdress_1"> ARHITEKTURA DOMUS d.o.o., Đakovačka 8, 10000 Zagreb</derivirana_varijabla>
  </DomainObject.Predmet.ProtustrankaFormatedWithAdress>
  <DomainObject.Predmet.ProtustrankaFormatedWithAdressOIB>
    <izvorni_sadrzaj> ARHITEKTURA DOMUS d.o.o., OIB 10000273004, Đakovačka 8, 10000 Zagreb</izvorni_sadrzaj>
    <derivirana_varijabla naziv="DomainObject.Predmet.ProtustrankaFormatedWithAdressOIB_1"> ARHITEKTURA DOMUS d.o.o., OIB 10000273004, Đakovačka 8, 10000 Zagreb</derivirana_varijabla>
  </DomainObject.Predmet.ProtustrankaFormatedWithAdressOIB>
  <DomainObject.Predmet.ProtustrankaWithAdress>
    <izvorni_sadrzaj>ARHITEKTURA DOMUS d.o.o. Đakovačka 8, 10000 Zagreb</izvorni_sadrzaj>
    <derivirana_varijabla naziv="DomainObject.Predmet.ProtustrankaWithAdress_1">ARHITEKTURA DOMUS d.o.o. Đakovačka 8, 10000 Zagreb</derivirana_varijabla>
  </DomainObject.Predmet.ProtustrankaWithAdress>
  <DomainObject.Predmet.ProtustrankaWithAdressOIB>
    <izvorni_sadrzaj>ARHITEKTURA DOMUS d.o.o., OIB 10000273004, Đakovačka 8, 10000 Zagreb</izvorni_sadrzaj>
    <derivirana_varijabla naziv="DomainObject.Predmet.ProtustrankaWithAdressOIB_1">ARHITEKTURA DOMUS d.o.o., OIB 10000273004, Đakovačka 8, 10000 Zagreb</derivirana_varijabla>
  </DomainObject.Predmet.ProtustrankaWithAdressOIB>
  <DomainObject.Predmet.ProtustrankaNazivFormated>
    <izvorni_sadrzaj>ARHITEKTURA DOMUS d.o.o.</izvorni_sadrzaj>
    <derivirana_varijabla naziv="DomainObject.Predmet.ProtustrankaNazivFormated_1">ARHITEKTURA DOMUS d.o.o.</derivirana_varijabla>
  </DomainObject.Predmet.ProtustrankaNazivFormated>
  <DomainObject.Predmet.ProtustrankaNazivFormatedOIB>
    <izvorni_sadrzaj>ARHITEKTURA DOMUS d.o.o., OIB 10000273004</izvorni_sadrzaj>
    <derivirana_varijabla naziv="DomainObject.Predmet.ProtustrankaNazivFormatedOIB_1">ARHITEKTURA DOMUS d.o.o., OIB 10000273004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DOMUS d.o.o.</item>
    </izvorni_sadrzaj>
    <derivirana_varijabla naziv="DomainObject.Predmet.ProtuStrankaListFormated_1">
      <item>ARHITEKTURA DOMUS d.o.o.</item>
    </derivirana_varijabla>
  </DomainObject.Predmet.ProtuStrankaListFormated>
  <DomainObject.Predmet.ProtuStrankaListFormatedOIB>
    <izvorni_sadrzaj>
      <item>ARHITEKTURA DOMUS d.o.o., OIB 10000273004</item>
    </izvorni_sadrzaj>
    <derivirana_varijabla naziv="DomainObject.Predmet.ProtuStrankaListFormatedOIB_1">
      <item>ARHITEKTURA DOMUS d.o.o., OIB 10000273004</item>
    </derivirana_varijabla>
  </DomainObject.Predmet.ProtuStrankaListFormatedOIB>
  <DomainObject.Predmet.ProtuStrankaListFormatedWithAdress>
    <izvorni_sadrzaj>
      <item>ARHITEKTURA DOMUS d.o.o., Đakovačka 8, 10000 Zagreb</item>
    </izvorni_sadrzaj>
    <derivirana_varijabla naziv="DomainObject.Predmet.ProtuStrankaListFormatedWithAdress_1">
      <item>ARHITEKTURA DOMUS d.o.o., Đakovačka 8, 10000 Zagreb</item>
    </derivirana_varijabla>
  </DomainObject.Predmet.ProtuStrankaListFormatedWithAdress>
  <DomainObject.Predmet.ProtuStrankaListFormatedWithAdressOIB>
    <izvorni_sadrzaj>
      <item>ARHITEKTURA DOMUS d.o.o., OIB 10000273004, Đakovačka 8, 10000 Zagreb</item>
    </izvorni_sadrzaj>
    <derivirana_varijabla naziv="DomainObject.Predmet.ProtuStrankaListFormatedWithAdressOIB_1">
      <item>ARHITEKTURA DOMUS d.o.o., OIB 10000273004, Đakovačka 8, 10000 Zagreb</item>
    </derivirana_varijabla>
  </DomainObject.Predmet.ProtuStrankaListFormatedWithAdressOIB>
  <DomainObject.Predmet.ProtuStrankaListNazivFormated>
    <izvorni_sadrzaj>
      <item>ARHITEKTURA DOMUS d.o.o.</item>
    </izvorni_sadrzaj>
    <derivirana_varijabla naziv="DomainObject.Predmet.ProtuStrankaListNazivFormated_1">
      <item>ARHITEKTURA DOMUS d.o.o.</item>
    </derivirana_varijabla>
  </DomainObject.Predmet.ProtuStrankaListNazivFormated>
  <DomainObject.Predmet.ProtuStrankaListNazivFormatedOIB>
    <izvorni_sadrzaj>
      <item>ARHITEKTURA DOMUS d.o.o., OIB 10000273004</item>
    </izvorni_sadrzaj>
    <derivirana_varijabla naziv="DomainObject.Predmet.ProtuStrankaListNazivFormatedOIB_1">
      <item>ARHITEKTURA DOMUS d.o.o., OIB 10000273004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DOMUS d.o.o.</izvorni_sadrzaj>
    <derivirana_varijabla naziv="DomainObject.Predmet.ProtustrankaIDrugi_1">ARHITEKTURA DOMUS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DOMUS d.o.o., OIB 10000273004, Đakovačka 8, 10000 Zagreb</izvorni_sadrzaj>
    <derivirana_varijabla naziv="DomainObject.Predmet.ProtustrankaIDrugiAdressOIB_1">ARHITEKTURA DOMUS d.o.o., OIB 10000273004, Đakovačka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DOMUS d.o.o.</item>
      <item>FINA Regionalni centar Zagreb</item>
    </izvorni_sadrzaj>
    <derivirana_varijabla naziv="DomainObject.Predmet.SudioniciListNaziv_1">
      <item>ARHITEKTURA DOMUS d.o.o.</item>
      <item>FINA Regionalni centar Zagreb</item>
    </derivirana_varijabla>
  </DomainObject.Predmet.SudioniciListNaziv>
  <DomainObject.Predmet.SudioniciListAdressOIB>
    <izvorni_sadrzaj>
      <item>ARHITEKTURA DOMUS d.o.o., OIB 10000273004, Đakovačka 8,10000 Zagreb</item>
      <item>FINA Regionalni centar Zagreb, OIB 85821130368, Trg svibanjskih žrtava 1995. 1,10000 Zagreb</item>
    </izvorni_sadrzaj>
    <derivirana_varijabla naziv="DomainObject.Predmet.SudioniciListAdressOIB_1">
      <item>ARHITEKTURA DOMUS d.o.o., OIB 10000273004, Đakovačka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10000273004</item>
      <item>, OIB 85821130368</item>
    </izvorni_sadrzaj>
    <derivirana_varijabla naziv="DomainObject.Predmet.SudioniciListNazivOIB_1">
      <item>, OIB 10000273004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835</properties:Words>
  <properties:Characters>4554</properties:Characters>
  <properties:Lines>162</properties:Lines>
  <properties:Paragraphs>42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2016-08-25T11:11:00Z</dcterms:created>
  <dc:creator>bconka</dc:creator>
  <cp:lastModifiedBy>Davorin Pavičić</cp:lastModifiedBy>
  <cp:lastPrinted>2016-08-24T10:55:00Z</cp:lastPrinted>
  <dcterms:modified xmlns:xsi="http://www.w3.org/2001/XMLSchema-instance" xsi:type="dcterms:W3CDTF">2016-08-25T11:23:00Z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